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3880a16" w14:paraId="3880a16" w:rsidRDefault="00186527" w:rsidP="00186527" w:rsidR="00186527" w:rsidRPr="00476FE5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476FE5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6527" w:rsidP="00186527" w:rsidR="00186527" w:rsidRPr="00476FE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476FE5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476FE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476FE5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476FE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476FE5">
        <w:rPr>
          <w:sz w:val="24"/>
          <w:szCs w:val="24"/>
          <w:lang w:eastAsia="en-US"/>
        </w:rPr>
        <w:t xml:space="preserve">Zagreb, Amruševa 2/II     </w:t>
      </w:r>
      <w:r w:rsidRPr="00476FE5">
        <w:rPr>
          <w:sz w:val="24"/>
          <w:szCs w:val="24"/>
          <w:lang w:eastAsia="en-US"/>
        </w:rPr>
        <w:tab/>
      </w:r>
      <w:r w:rsidRPr="00476FE5">
        <w:rPr>
          <w:sz w:val="24"/>
          <w:szCs w:val="24"/>
          <w:lang w:eastAsia="en-US"/>
        </w:rPr>
        <w:tab/>
      </w:r>
      <w:r w:rsidRPr="00476FE5">
        <w:rPr>
          <w:sz w:val="24"/>
          <w:szCs w:val="24"/>
          <w:lang w:eastAsia="en-US"/>
        </w:rPr>
        <w:tab/>
      </w:r>
      <w:r w:rsidRPr="00476FE5">
        <w:rPr>
          <w:sz w:val="24"/>
          <w:szCs w:val="24"/>
          <w:lang w:eastAsia="en-US"/>
        </w:rPr>
        <w:tab/>
      </w:r>
      <w:r w:rsidRPr="00476FE5">
        <w:rPr>
          <w:sz w:val="24"/>
          <w:szCs w:val="24"/>
          <w:lang w:eastAsia="en-US"/>
        </w:rPr>
        <w:tab/>
      </w:r>
      <w:r w:rsidRPr="00476FE5">
        <w:rPr>
          <w:sz w:val="24"/>
          <w:szCs w:val="24"/>
          <w:lang w:eastAsia="en-US"/>
        </w:rPr>
        <w:tab/>
      </w:r>
      <w:r w:rsidR="00604ACE" w:rsidRPr="00476FE5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476FE5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476FE5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476FE5">
        <w:rPr>
          <w:sz w:val="24"/>
          <w:szCs w:val="24"/>
          <w:lang w:eastAsia="en-US"/>
        </w:rPr>
        <w:t>85. St-</w:t>
      </w:r>
      <w:r w:rsidR="00DD1FA2">
        <w:rPr>
          <w:sz w:val="24"/>
          <w:szCs w:val="24"/>
          <w:lang w:eastAsia="en-US"/>
        </w:rPr>
        <w:t>1468</w:t>
      </w:r>
      <w:r w:rsidRPr="00476FE5">
        <w:rPr>
          <w:sz w:val="24"/>
          <w:szCs w:val="24"/>
          <w:lang w:eastAsia="en-US"/>
        </w:rPr>
        <w:t>/1</w:t>
      </w:r>
      <w:r w:rsidR="009013B6" w:rsidRPr="00476FE5">
        <w:rPr>
          <w:sz w:val="24"/>
          <w:szCs w:val="24"/>
          <w:lang w:eastAsia="en-US"/>
        </w:rPr>
        <w:t>8</w:t>
      </w:r>
    </w:p>
    <w:p w:rsidRDefault="00604ACE" w:rsidP="00604ACE" w:rsidR="00604ACE" w:rsidRPr="00476FE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476FE5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476FE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476FE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476FE5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476FE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3B2858" w:rsidR="00604ACE" w:rsidRPr="00476FE5">
      <w:pPr>
        <w:widowControl/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  <w:lang w:eastAsia="en-US"/>
        </w:rPr>
      </w:pPr>
      <w:r w:rsidRPr="00476FE5">
        <w:rPr>
          <w:sz w:val="24"/>
          <w:szCs w:val="24"/>
          <w:lang w:eastAsia="en-US"/>
        </w:rPr>
        <w:t xml:space="preserve">Trgovački sud u Zagrebu, po sucu mr.sc. Ivani Koštarić Fegeš, u predstečajnom postupku </w:t>
      </w:r>
      <w:r w:rsidR="000C3713" w:rsidRPr="00476FE5">
        <w:rPr>
          <w:sz w:val="24"/>
          <w:szCs w:val="24"/>
          <w:lang w:eastAsia="en-US"/>
        </w:rPr>
        <w:t>nad dužnikom</w:t>
      </w:r>
      <w:r w:rsidRPr="00476FE5">
        <w:rPr>
          <w:sz w:val="24"/>
          <w:szCs w:val="24"/>
          <w:lang w:eastAsia="en-US"/>
        </w:rPr>
        <w:t xml:space="preserve"> </w:t>
      </w:r>
      <w:r w:rsidR="00DD1FA2" w:rsidRPr="00DD1FA2">
        <w:rPr>
          <w:sz w:val="24"/>
          <w:szCs w:val="24"/>
          <w:lang w:val="pt-BR"/>
        </w:rPr>
        <w:t>INOP-TEHNIKA d.o.o., Zagreb, Pete Poljanice 20, OIB: 07382373239, kojeg zastupa punomoćnik Pavao Mrkonjić, odvjetnik u Zagrebu, Ante Topić Mimare 24</w:t>
      </w:r>
      <w:r w:rsidR="00734C17" w:rsidRPr="00476FE5">
        <w:rPr>
          <w:sz w:val="24"/>
          <w:szCs w:val="24"/>
          <w:lang w:val="pt-BR"/>
        </w:rPr>
        <w:t>,</w:t>
      </w:r>
      <w:r w:rsidRPr="00476FE5">
        <w:rPr>
          <w:sz w:val="24"/>
          <w:szCs w:val="24"/>
          <w:lang w:eastAsia="en-US"/>
        </w:rPr>
        <w:t xml:space="preserve"> </w:t>
      </w:r>
      <w:r w:rsidR="00DD1FA2">
        <w:rPr>
          <w:sz w:val="24"/>
          <w:szCs w:val="24"/>
          <w:lang w:eastAsia="en-US"/>
        </w:rPr>
        <w:t>24.</w:t>
      </w:r>
      <w:r w:rsidR="009013B6" w:rsidRPr="00476FE5">
        <w:rPr>
          <w:sz w:val="24"/>
          <w:szCs w:val="24"/>
          <w:lang w:eastAsia="en-US"/>
        </w:rPr>
        <w:t xml:space="preserve"> listopada 2018.</w:t>
      </w:r>
      <w:r w:rsidRPr="00476FE5">
        <w:rPr>
          <w:sz w:val="24"/>
          <w:szCs w:val="24"/>
          <w:lang w:eastAsia="en-US"/>
        </w:rPr>
        <w:t>,</w:t>
      </w:r>
    </w:p>
    <w:p w:rsidRDefault="004D45C7" w:rsidP="004D45C7" w:rsidR="004D45C7" w:rsidRPr="00476FE5">
      <w:pPr>
        <w:widowControl/>
        <w:jc w:val="center"/>
        <w:rPr>
          <w:sz w:val="24"/>
          <w:szCs w:val="24"/>
        </w:rPr>
      </w:pPr>
      <w:r w:rsidRPr="00476FE5">
        <w:rPr>
          <w:sz w:val="24"/>
          <w:szCs w:val="24"/>
        </w:rPr>
        <w:t>r i j e š i o   j e</w:t>
      </w:r>
    </w:p>
    <w:p w:rsidRDefault="005D7DE5" w:rsidP="0063661A" w:rsidR="005D7DE5" w:rsidRPr="00476FE5">
      <w:pPr>
        <w:widowControl/>
        <w:rPr>
          <w:b/>
          <w:sz w:val="24"/>
          <w:szCs w:val="24"/>
        </w:rPr>
      </w:pPr>
    </w:p>
    <w:p w:rsidRDefault="00337787" w:rsidP="00F90F98" w:rsidR="00337787" w:rsidRPr="0060103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Odbacuje se prijava tražbine vjerovnika </w:t>
      </w:r>
      <w:r w:rsidR="00997156">
        <w:rPr>
          <w:sz w:val="24"/>
          <w:szCs w:val="24"/>
        </w:rPr>
        <w:t xml:space="preserve">WȔRTH-HRVATSKA </w:t>
      </w:r>
      <w:r>
        <w:rPr>
          <w:sz w:val="24"/>
          <w:szCs w:val="24"/>
        </w:rPr>
        <w:t>d.o.o., OIB: 52641439848, Zagreb, Franje Lučića 32, u iznosu od 2.560,00 kn, kao nepravovremena.</w:t>
      </w:r>
    </w:p>
    <w:p w:rsidRDefault="00337787" w:rsidP="009C388E" w:rsidR="00337787">
      <w:pPr>
        <w:ind w:left="708"/>
        <w:jc w:val="both"/>
        <w:rPr>
          <w:sz w:val="24"/>
          <w:szCs w:val="24"/>
        </w:rPr>
      </w:pPr>
    </w:p>
    <w:p w:rsidRDefault="00337787" w:rsidP="009C388E" w:rsidR="0063661A" w:rsidRPr="00476FE5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FD5A79" w:rsidRPr="00476FE5">
        <w:rPr>
          <w:sz w:val="24"/>
          <w:szCs w:val="24"/>
        </w:rPr>
        <w:t>I</w:t>
      </w:r>
      <w:r w:rsidR="009C388E" w:rsidRPr="00476FE5">
        <w:rPr>
          <w:sz w:val="24"/>
          <w:szCs w:val="24"/>
        </w:rPr>
        <w:t xml:space="preserve">. </w:t>
      </w:r>
      <w:r w:rsidR="004D45C7" w:rsidRPr="00476FE5">
        <w:rPr>
          <w:sz w:val="24"/>
          <w:szCs w:val="24"/>
        </w:rPr>
        <w:t>Utvrđene tražbine:</w:t>
      </w:r>
    </w:p>
    <w:p w:rsidRDefault="00476FE5" w:rsidP="009C388E" w:rsidR="00476FE5">
      <w:pPr>
        <w:ind w:left="708"/>
        <w:jc w:val="both"/>
        <w:rPr>
          <w:sz w:val="24"/>
          <w:szCs w:val="24"/>
        </w:rPr>
      </w:pPr>
    </w:p>
    <w:tbl>
      <w:tblPr>
        <w:tblStyle w:val="Reetkatablice"/>
        <w:tblpPr w:tblpY="57" w:tblpXSpec="center" w:horzAnchor="margin" w:vertAnchor="text" w:rightFromText="180" w:leftFromText="180"/>
        <w:tblW w:type="auto" w:w="0"/>
        <w:tblInd w:type="dxa" w:w="0"/>
        <w:tblLayout w:type="fixed"/>
        <w:tblLook w:val="04A0" w:noVBand="1" w:noHBand="0" w:lastColumn="0" w:firstColumn="1" w:lastRow="0" w:firstRow="1"/>
      </w:tblPr>
      <w:tblGrid>
        <w:gridCol w:w="1242"/>
        <w:gridCol w:w="2430"/>
        <w:gridCol w:w="1836"/>
        <w:gridCol w:w="1836"/>
        <w:gridCol w:w="1836"/>
      </w:tblGrid>
      <w:tr w:rsidTr="00880DA0" w:rsidR="009068F3" w:rsidRPr="00047C49">
        <w:trPr>
          <w:trHeight w:val="989"/>
        </w:trPr>
        <w:tc>
          <w:tcPr>
            <w:tcW w:type="dxa" w:w="1242"/>
            <w:vAlign w:val="center"/>
          </w:tcPr>
          <w:p w:rsidRDefault="009068F3" w:rsidP="00880DA0" w:rsidR="009068F3" w:rsidRPr="00047C49">
            <w:pPr>
              <w:ind w:right="-108"/>
              <w:jc w:val="center"/>
              <w:rPr>
                <w:b/>
              </w:rPr>
            </w:pPr>
            <w:r w:rsidRPr="00047C49">
              <w:rPr>
                <w:b/>
              </w:rPr>
              <w:t>Redni broj prijavljene tražbine</w:t>
            </w:r>
          </w:p>
        </w:tc>
        <w:tc>
          <w:tcPr>
            <w:tcW w:type="dxa" w:w="2430"/>
            <w:vAlign w:val="center"/>
          </w:tcPr>
          <w:p w:rsidRDefault="009068F3" w:rsidP="00880DA0" w:rsidR="009068F3" w:rsidRPr="00047C49">
            <w:pPr>
              <w:jc w:val="center"/>
              <w:rPr>
                <w:b/>
              </w:rPr>
            </w:pPr>
            <w:r w:rsidRPr="00047C49">
              <w:rPr>
                <w:b/>
              </w:rPr>
              <w:t>Ime i prezime / Naziv vjerovnika</w:t>
            </w:r>
          </w:p>
        </w:tc>
        <w:tc>
          <w:tcPr>
            <w:tcW w:type="dxa" w:w="1836"/>
            <w:vAlign w:val="center"/>
          </w:tcPr>
          <w:p w:rsidRDefault="009068F3" w:rsidP="00880DA0" w:rsidR="009068F3" w:rsidRPr="00047C49">
            <w:pPr>
              <w:jc w:val="center"/>
              <w:rPr>
                <w:b/>
              </w:rPr>
            </w:pPr>
            <w:r w:rsidRPr="00047C49">
              <w:rPr>
                <w:b/>
              </w:rPr>
              <w:t>OIB vjerovnika</w:t>
            </w:r>
          </w:p>
        </w:tc>
        <w:tc>
          <w:tcPr>
            <w:tcW w:type="dxa" w:w="1836"/>
            <w:vAlign w:val="center"/>
          </w:tcPr>
          <w:p w:rsidRDefault="009068F3" w:rsidP="00880DA0" w:rsidR="009068F3" w:rsidRPr="00047C49">
            <w:pPr>
              <w:ind w:left="-684"/>
              <w:jc w:val="center"/>
              <w:rPr>
                <w:b/>
              </w:rPr>
            </w:pPr>
            <w:r w:rsidRPr="00047C49">
              <w:rPr>
                <w:b/>
              </w:rPr>
              <w:t xml:space="preserve">          Adresa vjerovnika</w:t>
            </w:r>
          </w:p>
        </w:tc>
        <w:tc>
          <w:tcPr>
            <w:tcW w:type="dxa" w:w="1836"/>
            <w:vAlign w:val="center"/>
          </w:tcPr>
          <w:p w:rsidRDefault="009068F3" w:rsidP="00880DA0" w:rsidR="009068F3" w:rsidRPr="00047C49">
            <w:pPr>
              <w:jc w:val="center"/>
              <w:rPr>
                <w:b/>
                <w:bCs/>
              </w:rPr>
            </w:pPr>
            <w:r w:rsidRPr="00047C49">
              <w:rPr>
                <w:b/>
                <w:bCs/>
              </w:rPr>
              <w:t>Utvrđeni iznos tražbine</w:t>
            </w:r>
          </w:p>
        </w:tc>
      </w:tr>
      <w:tr w:rsidTr="00880DA0" w:rsidR="009068F3" w:rsidRPr="00047C49">
        <w:trPr>
          <w:trHeight w:val="978"/>
        </w:trPr>
        <w:tc>
          <w:tcPr>
            <w:tcW w:type="dxa" w:w="1242"/>
            <w:noWrap/>
            <w:vAlign w:val="center"/>
            <w:hideMark/>
          </w:tcPr>
          <w:p w:rsidRDefault="009068F3" w:rsidP="00880DA0" w:rsidR="009068F3" w:rsidRPr="00047C49">
            <w:pPr>
              <w:jc w:val="center"/>
            </w:pPr>
            <w:r w:rsidRPr="00047C49">
              <w:t>1</w:t>
            </w:r>
          </w:p>
        </w:tc>
        <w:tc>
          <w:tcPr>
            <w:tcW w:type="dxa" w:w="2430"/>
            <w:noWrap/>
            <w:vAlign w:val="center"/>
            <w:hideMark/>
          </w:tcPr>
          <w:p w:rsidRDefault="009068F3" w:rsidP="00880DA0" w:rsidR="009068F3" w:rsidRPr="00047C49">
            <w:r w:rsidRPr="00047C49">
              <w:t>A.P.S. AROSIO S.p.A.</w:t>
            </w:r>
          </w:p>
        </w:tc>
        <w:tc>
          <w:tcPr>
            <w:tcW w:type="dxa" w:w="1836"/>
            <w:noWrap/>
            <w:vAlign w:val="center"/>
            <w:hideMark/>
          </w:tcPr>
          <w:p w:rsidRDefault="009068F3" w:rsidP="00880DA0" w:rsidR="009068F3" w:rsidRPr="00047C49">
            <w:r w:rsidRPr="00047C49">
              <w:t>IT02625850967</w:t>
            </w:r>
          </w:p>
        </w:tc>
        <w:tc>
          <w:tcPr>
            <w:tcW w:type="dxa" w:w="1836"/>
            <w:noWrap/>
            <w:vAlign w:val="center"/>
            <w:hideMark/>
          </w:tcPr>
          <w:p w:rsidRDefault="009068F3" w:rsidP="00880DA0" w:rsidR="009068F3" w:rsidRPr="00047C49">
            <w:r w:rsidRPr="00047C49">
              <w:t>Via Rogorino 1, Gessate, Milano, Italija</w:t>
            </w:r>
          </w:p>
        </w:tc>
        <w:tc>
          <w:tcPr>
            <w:tcW w:type="dxa" w:w="1836"/>
            <w:vAlign w:val="center"/>
          </w:tcPr>
          <w:p w:rsidRDefault="009068F3" w:rsidP="00880DA0" w:rsidR="009068F3" w:rsidRPr="00047C49">
            <w:pPr>
              <w:jc w:val="center"/>
            </w:pPr>
            <w:r w:rsidRPr="00047C49">
              <w:t>32.205,75 kn</w:t>
            </w:r>
          </w:p>
        </w:tc>
      </w:tr>
      <w:tr w:rsidTr="00880DA0" w:rsidR="009068F3" w:rsidRPr="00047C49">
        <w:trPr>
          <w:trHeight w:val="806"/>
        </w:trPr>
        <w:tc>
          <w:tcPr>
            <w:tcW w:type="dxa" w:w="1242"/>
            <w:noWrap/>
            <w:vAlign w:val="center"/>
            <w:hideMark/>
          </w:tcPr>
          <w:p w:rsidRDefault="009068F3" w:rsidP="00880DA0" w:rsidR="009068F3" w:rsidRPr="00047C49">
            <w:pPr>
              <w:jc w:val="center"/>
            </w:pPr>
            <w:r w:rsidRPr="00047C49">
              <w:t>2</w:t>
            </w:r>
          </w:p>
        </w:tc>
        <w:tc>
          <w:tcPr>
            <w:tcW w:type="dxa" w:w="2430"/>
            <w:noWrap/>
            <w:vAlign w:val="center"/>
            <w:hideMark/>
          </w:tcPr>
          <w:p w:rsidRDefault="009068F3" w:rsidP="00880DA0" w:rsidR="009068F3" w:rsidRPr="00047C49">
            <w:r w:rsidRPr="00047C49">
              <w:t>BIBUS ZAGREB d.o.o.</w:t>
            </w:r>
          </w:p>
        </w:tc>
        <w:tc>
          <w:tcPr>
            <w:tcW w:type="dxa" w:w="1836"/>
            <w:noWrap/>
            <w:vAlign w:val="center"/>
            <w:hideMark/>
          </w:tcPr>
          <w:p w:rsidRDefault="009068F3" w:rsidP="00880DA0" w:rsidR="009068F3" w:rsidRPr="00047C49">
            <w:r w:rsidRPr="00047C49">
              <w:t>10613092990</w:t>
            </w:r>
          </w:p>
        </w:tc>
        <w:tc>
          <w:tcPr>
            <w:tcW w:type="dxa" w:w="1836"/>
            <w:noWrap/>
            <w:vAlign w:val="center"/>
            <w:hideMark/>
          </w:tcPr>
          <w:p w:rsidRDefault="009068F3" w:rsidP="00880DA0" w:rsidR="009068F3" w:rsidRPr="00047C49">
            <w:r w:rsidRPr="00047C49">
              <w:t>Zagreb, Anina 91</w:t>
            </w:r>
          </w:p>
        </w:tc>
        <w:tc>
          <w:tcPr>
            <w:tcW w:type="dxa" w:w="1836"/>
            <w:vAlign w:val="center"/>
          </w:tcPr>
          <w:p w:rsidRDefault="009068F3" w:rsidP="00880DA0" w:rsidR="009068F3" w:rsidRPr="00047C49">
            <w:pPr>
              <w:jc w:val="center"/>
            </w:pPr>
            <w:r w:rsidRPr="00047C49">
              <w:t>12.412,50 kn</w:t>
            </w:r>
          </w:p>
        </w:tc>
      </w:tr>
      <w:tr w:rsidTr="00880DA0" w:rsidR="009068F3" w:rsidRPr="00047C49">
        <w:trPr>
          <w:trHeight w:val="1565"/>
        </w:trPr>
        <w:tc>
          <w:tcPr>
            <w:tcW w:type="dxa" w:w="1242"/>
            <w:noWrap/>
            <w:vAlign w:val="center"/>
            <w:hideMark/>
          </w:tcPr>
          <w:p w:rsidRDefault="009068F3" w:rsidP="00880DA0" w:rsidR="009068F3" w:rsidRPr="00047C49">
            <w:pPr>
              <w:jc w:val="center"/>
            </w:pPr>
            <w:r w:rsidRPr="00047C49">
              <w:t>3</w:t>
            </w:r>
          </w:p>
        </w:tc>
        <w:tc>
          <w:tcPr>
            <w:tcW w:type="dxa" w:w="2430"/>
            <w:noWrap/>
            <w:vAlign w:val="center"/>
            <w:hideMark/>
          </w:tcPr>
          <w:p w:rsidRDefault="009068F3" w:rsidP="00880DA0" w:rsidR="009068F3" w:rsidRPr="00047C49">
            <w:r w:rsidRPr="00047C49">
              <w:t>BM-KLIVENT Obrt za automate, klimatizaciju, ventilaciju, trgovinu i usluge, vl. Boris Mlakar</w:t>
            </w:r>
          </w:p>
        </w:tc>
        <w:tc>
          <w:tcPr>
            <w:tcW w:type="dxa" w:w="1836"/>
            <w:noWrap/>
            <w:vAlign w:val="center"/>
            <w:hideMark/>
          </w:tcPr>
          <w:p w:rsidRDefault="009068F3" w:rsidP="00880DA0" w:rsidR="009068F3" w:rsidRPr="00047C49">
            <w:r w:rsidRPr="00047C49">
              <w:t xml:space="preserve">56473980105 </w:t>
            </w:r>
          </w:p>
        </w:tc>
        <w:tc>
          <w:tcPr>
            <w:tcW w:type="dxa" w:w="1836"/>
            <w:noWrap/>
            <w:vAlign w:val="center"/>
            <w:hideMark/>
          </w:tcPr>
          <w:p w:rsidRDefault="009068F3" w:rsidP="00880DA0" w:rsidR="009068F3" w:rsidRPr="00047C49">
            <w:r w:rsidRPr="00047C49">
              <w:t>Zagreb, Ilica 325</w:t>
            </w:r>
          </w:p>
        </w:tc>
        <w:tc>
          <w:tcPr>
            <w:tcW w:type="dxa" w:w="1836"/>
            <w:vAlign w:val="center"/>
          </w:tcPr>
          <w:p w:rsidRDefault="009068F3" w:rsidP="00880DA0" w:rsidR="009068F3" w:rsidRPr="00047C49">
            <w:pPr>
              <w:jc w:val="center"/>
            </w:pPr>
            <w:r w:rsidRPr="00047C49">
              <w:t>3.012,75 kn</w:t>
            </w:r>
          </w:p>
        </w:tc>
      </w:tr>
      <w:tr w:rsidTr="00880DA0" w:rsidR="009068F3" w:rsidRPr="00047C49">
        <w:trPr>
          <w:trHeight w:val="499"/>
        </w:trPr>
        <w:tc>
          <w:tcPr>
            <w:tcW w:type="dxa" w:w="1242"/>
            <w:noWrap/>
            <w:vAlign w:val="center"/>
            <w:hideMark/>
          </w:tcPr>
          <w:p w:rsidRDefault="009068F3" w:rsidP="00880DA0" w:rsidR="009068F3" w:rsidRPr="00047C49">
            <w:pPr>
              <w:jc w:val="center"/>
            </w:pPr>
            <w:r w:rsidRPr="00047C49">
              <w:t>4</w:t>
            </w:r>
          </w:p>
        </w:tc>
        <w:tc>
          <w:tcPr>
            <w:tcW w:type="dxa" w:w="2430"/>
            <w:noWrap/>
            <w:vAlign w:val="center"/>
            <w:hideMark/>
          </w:tcPr>
          <w:p w:rsidRDefault="009068F3" w:rsidP="00880DA0" w:rsidR="009068F3" w:rsidRPr="00047C49">
            <w:r w:rsidRPr="00047C49">
              <w:t>COMET, proizvodnja, trgovina i usluge</w:t>
            </w:r>
          </w:p>
        </w:tc>
        <w:tc>
          <w:tcPr>
            <w:tcW w:type="dxa" w:w="1836"/>
            <w:noWrap/>
            <w:vAlign w:val="center"/>
            <w:hideMark/>
          </w:tcPr>
          <w:p w:rsidRDefault="009068F3" w:rsidP="00880DA0" w:rsidR="009068F3" w:rsidRPr="00047C49">
            <w:r w:rsidRPr="00047C49">
              <w:t>48249084626</w:t>
            </w:r>
          </w:p>
        </w:tc>
        <w:tc>
          <w:tcPr>
            <w:tcW w:type="dxa" w:w="1836"/>
            <w:noWrap/>
            <w:vAlign w:val="center"/>
            <w:hideMark/>
          </w:tcPr>
          <w:p w:rsidRDefault="009068F3" w:rsidP="00880DA0" w:rsidR="009068F3" w:rsidRPr="00047C49">
            <w:r w:rsidRPr="00047C49">
              <w:t>Novi Marof, Varaždinska 40/C</w:t>
            </w:r>
          </w:p>
        </w:tc>
        <w:tc>
          <w:tcPr>
            <w:tcW w:type="dxa" w:w="1836"/>
            <w:vAlign w:val="center"/>
          </w:tcPr>
          <w:p w:rsidRDefault="009068F3" w:rsidP="00880DA0" w:rsidR="009068F3" w:rsidRPr="00047C49">
            <w:pPr>
              <w:jc w:val="center"/>
            </w:pPr>
            <w:r w:rsidRPr="00047C49">
              <w:t>5.996,82 kn</w:t>
            </w:r>
          </w:p>
        </w:tc>
      </w:tr>
      <w:tr w:rsidTr="00880DA0" w:rsidR="009068F3" w:rsidRPr="00047C49">
        <w:trPr>
          <w:trHeight w:val="620"/>
        </w:trPr>
        <w:tc>
          <w:tcPr>
            <w:tcW w:type="dxa" w:w="1242"/>
            <w:noWrap/>
            <w:vAlign w:val="center"/>
            <w:hideMark/>
          </w:tcPr>
          <w:p w:rsidRDefault="009068F3" w:rsidP="00880DA0" w:rsidR="009068F3" w:rsidRPr="00047C49">
            <w:pPr>
              <w:jc w:val="center"/>
            </w:pPr>
            <w:r w:rsidRPr="00047C49">
              <w:t>5</w:t>
            </w:r>
          </w:p>
        </w:tc>
        <w:tc>
          <w:tcPr>
            <w:tcW w:type="dxa" w:w="2430"/>
            <w:noWrap/>
            <w:vAlign w:val="center"/>
            <w:hideMark/>
          </w:tcPr>
          <w:p w:rsidRDefault="009068F3" w:rsidP="00880DA0" w:rsidR="009068F3" w:rsidRPr="00047C49">
            <w:r w:rsidRPr="00047C49">
              <w:t>DAR USLUGE d.o.o.</w:t>
            </w:r>
          </w:p>
        </w:tc>
        <w:tc>
          <w:tcPr>
            <w:tcW w:type="dxa" w:w="1836"/>
            <w:noWrap/>
            <w:vAlign w:val="center"/>
            <w:hideMark/>
          </w:tcPr>
          <w:p w:rsidRDefault="009068F3" w:rsidP="00880DA0" w:rsidR="009068F3" w:rsidRPr="00047C49">
            <w:r w:rsidRPr="00047C49">
              <w:t>31613304956</w:t>
            </w:r>
          </w:p>
        </w:tc>
        <w:tc>
          <w:tcPr>
            <w:tcW w:type="dxa" w:w="1836"/>
            <w:noWrap/>
            <w:vAlign w:val="center"/>
            <w:hideMark/>
          </w:tcPr>
          <w:p w:rsidRDefault="009068F3" w:rsidP="00880DA0" w:rsidR="009068F3" w:rsidRPr="00047C49">
            <w:r w:rsidRPr="00047C49">
              <w:t>Zagreb, Ede Murtića 4</w:t>
            </w:r>
          </w:p>
        </w:tc>
        <w:tc>
          <w:tcPr>
            <w:tcW w:type="dxa" w:w="1836"/>
            <w:vAlign w:val="center"/>
          </w:tcPr>
          <w:p w:rsidRDefault="009068F3" w:rsidP="00880DA0" w:rsidR="009068F3" w:rsidRPr="00047C49">
            <w:pPr>
              <w:jc w:val="center"/>
            </w:pPr>
            <w:r w:rsidRPr="00047C49">
              <w:t>2.500,00 kn</w:t>
            </w:r>
          </w:p>
        </w:tc>
      </w:tr>
      <w:tr w:rsidTr="00880DA0" w:rsidR="009068F3" w:rsidRPr="00047C49">
        <w:trPr>
          <w:trHeight w:val="816"/>
        </w:trPr>
        <w:tc>
          <w:tcPr>
            <w:tcW w:type="dxa" w:w="1242"/>
            <w:noWrap/>
            <w:vAlign w:val="center"/>
            <w:hideMark/>
          </w:tcPr>
          <w:p w:rsidRDefault="009068F3" w:rsidP="00880DA0" w:rsidR="009068F3" w:rsidRPr="00047C49">
            <w:pPr>
              <w:jc w:val="center"/>
            </w:pPr>
            <w:r w:rsidRPr="00047C49">
              <w:t>6</w:t>
            </w:r>
          </w:p>
        </w:tc>
        <w:tc>
          <w:tcPr>
            <w:tcW w:type="dxa" w:w="2430"/>
            <w:noWrap/>
            <w:vAlign w:val="center"/>
            <w:hideMark/>
          </w:tcPr>
          <w:p w:rsidRDefault="009068F3" w:rsidP="00880DA0" w:rsidR="009068F3" w:rsidRPr="00047C49">
            <w:r w:rsidRPr="00047C49">
              <w:t xml:space="preserve">DIEM d.o.o. </w:t>
            </w:r>
          </w:p>
        </w:tc>
        <w:tc>
          <w:tcPr>
            <w:tcW w:type="dxa" w:w="1836"/>
            <w:noWrap/>
            <w:vAlign w:val="center"/>
            <w:hideMark/>
          </w:tcPr>
          <w:p w:rsidRDefault="009068F3" w:rsidP="00880DA0" w:rsidR="009068F3" w:rsidRPr="00047C49">
            <w:r w:rsidRPr="00047C49">
              <w:t>SI70280452</w:t>
            </w:r>
          </w:p>
        </w:tc>
        <w:tc>
          <w:tcPr>
            <w:tcW w:type="dxa" w:w="1836"/>
            <w:noWrap/>
            <w:vAlign w:val="center"/>
            <w:hideMark/>
          </w:tcPr>
          <w:p w:rsidRDefault="009068F3" w:rsidP="00880DA0" w:rsidR="009068F3" w:rsidRPr="00047C49">
            <w:r w:rsidRPr="00047C49">
              <w:t>Slovenija, Škofljica, Ulica ob hrastih 8</w:t>
            </w:r>
          </w:p>
        </w:tc>
        <w:tc>
          <w:tcPr>
            <w:tcW w:type="dxa" w:w="1836"/>
            <w:vAlign w:val="center"/>
          </w:tcPr>
          <w:p w:rsidRDefault="009068F3" w:rsidP="00880DA0" w:rsidR="009068F3" w:rsidRPr="00047C49">
            <w:pPr>
              <w:jc w:val="center"/>
            </w:pPr>
            <w:r w:rsidRPr="00047C49">
              <w:t>23.247,66 kn</w:t>
            </w:r>
          </w:p>
        </w:tc>
      </w:tr>
      <w:tr w:rsidTr="00880DA0" w:rsidR="009068F3" w:rsidRPr="00047C49">
        <w:trPr>
          <w:trHeight w:val="1133"/>
        </w:trPr>
        <w:tc>
          <w:tcPr>
            <w:tcW w:type="dxa" w:w="1242"/>
            <w:noWrap/>
            <w:vAlign w:val="center"/>
            <w:hideMark/>
          </w:tcPr>
          <w:p w:rsidRDefault="009068F3" w:rsidP="00880DA0" w:rsidR="009068F3" w:rsidRPr="00047C49">
            <w:pPr>
              <w:jc w:val="center"/>
            </w:pPr>
            <w:r w:rsidRPr="00047C49">
              <w:t>7</w:t>
            </w:r>
          </w:p>
        </w:tc>
        <w:tc>
          <w:tcPr>
            <w:tcW w:type="dxa" w:w="2430"/>
            <w:noWrap/>
            <w:vAlign w:val="center"/>
            <w:hideMark/>
          </w:tcPr>
          <w:p w:rsidRDefault="009068F3" w:rsidP="00880DA0" w:rsidR="009068F3" w:rsidRPr="00047C49">
            <w:r w:rsidRPr="00047C49">
              <w:rPr>
                <w:color w:val="000000"/>
              </w:rPr>
              <w:t>EKO-FLOR PLUS d.o.o. komunalne usluge i trg</w:t>
            </w:r>
          </w:p>
        </w:tc>
        <w:tc>
          <w:tcPr>
            <w:tcW w:type="dxa" w:w="1836"/>
            <w:noWrap/>
            <w:vAlign w:val="center"/>
            <w:hideMark/>
          </w:tcPr>
          <w:p w:rsidRDefault="009068F3" w:rsidP="00880DA0" w:rsidR="009068F3" w:rsidRPr="00047C49">
            <w:r w:rsidRPr="00047C49">
              <w:rPr>
                <w:color w:val="000000"/>
              </w:rPr>
              <w:t>50730247993</w:t>
            </w:r>
          </w:p>
        </w:tc>
        <w:tc>
          <w:tcPr>
            <w:tcW w:type="dxa" w:w="1836"/>
            <w:noWrap/>
            <w:vAlign w:val="center"/>
            <w:hideMark/>
          </w:tcPr>
          <w:p w:rsidRDefault="009068F3" w:rsidP="00880DA0" w:rsidR="009068F3" w:rsidRPr="00047C49">
            <w:r w:rsidRPr="00047C49">
              <w:rPr>
                <w:color w:val="000000"/>
              </w:rPr>
              <w:t>Mokrice 180C, 49243 Oroslavje</w:t>
            </w:r>
          </w:p>
        </w:tc>
        <w:tc>
          <w:tcPr>
            <w:tcW w:type="dxa" w:w="1836"/>
            <w:vAlign w:val="center"/>
          </w:tcPr>
          <w:p w:rsidRDefault="009068F3" w:rsidP="00880DA0" w:rsidR="009068F3" w:rsidRPr="00047C49">
            <w:pPr>
              <w:jc w:val="center"/>
            </w:pPr>
            <w:r w:rsidRPr="00047C49">
              <w:rPr>
                <w:color w:val="000000"/>
              </w:rPr>
              <w:t xml:space="preserve">1.017,77 </w:t>
            </w:r>
            <w:r w:rsidRPr="00047C49">
              <w:t>kn</w:t>
            </w:r>
          </w:p>
        </w:tc>
      </w:tr>
      <w:tr w:rsidTr="00880DA0" w:rsidR="009068F3" w:rsidRPr="00047C49">
        <w:trPr>
          <w:trHeight w:val="499"/>
        </w:trPr>
        <w:tc>
          <w:tcPr>
            <w:tcW w:type="dxa" w:w="1242"/>
            <w:noWrap/>
            <w:vAlign w:val="center"/>
            <w:hideMark/>
          </w:tcPr>
          <w:p w:rsidRDefault="009068F3" w:rsidP="00880DA0" w:rsidR="009068F3" w:rsidRPr="00047C49">
            <w:pPr>
              <w:jc w:val="center"/>
            </w:pPr>
            <w:r w:rsidRPr="00047C49">
              <w:lastRenderedPageBreak/>
              <w:t>8</w:t>
            </w:r>
          </w:p>
        </w:tc>
        <w:tc>
          <w:tcPr>
            <w:tcW w:type="dxa" w:w="2430"/>
            <w:noWrap/>
            <w:vAlign w:val="center"/>
            <w:hideMark/>
          </w:tcPr>
          <w:p w:rsidRDefault="009068F3" w:rsidP="00880DA0" w:rsidR="009068F3" w:rsidRPr="00047C49">
            <w:r w:rsidRPr="00047C49">
              <w:rPr>
                <w:color w:val="000000"/>
              </w:rPr>
              <w:t>FEROMETAL d.o.o. za proizvodnju, trgovinu i usluge</w:t>
            </w:r>
          </w:p>
        </w:tc>
        <w:tc>
          <w:tcPr>
            <w:tcW w:type="dxa" w:w="1836"/>
            <w:noWrap/>
            <w:vAlign w:val="center"/>
            <w:hideMark/>
          </w:tcPr>
          <w:p w:rsidRDefault="009068F3" w:rsidP="00880DA0" w:rsidR="009068F3" w:rsidRPr="00047C49">
            <w:r w:rsidRPr="00047C49">
              <w:rPr>
                <w:color w:val="000000"/>
              </w:rPr>
              <w:t>50730247993</w:t>
            </w:r>
          </w:p>
        </w:tc>
        <w:tc>
          <w:tcPr>
            <w:tcW w:type="dxa" w:w="1836"/>
            <w:noWrap/>
            <w:vAlign w:val="center"/>
            <w:hideMark/>
          </w:tcPr>
          <w:p w:rsidRDefault="009068F3" w:rsidP="00880DA0" w:rsidR="009068F3" w:rsidRPr="00047C49">
            <w:r w:rsidRPr="00047C49">
              <w:rPr>
                <w:color w:val="000000"/>
              </w:rPr>
              <w:t>Biševska 9, 10000 Zagreb</w:t>
            </w:r>
          </w:p>
        </w:tc>
        <w:tc>
          <w:tcPr>
            <w:tcW w:type="dxa" w:w="1836"/>
            <w:vAlign w:val="center"/>
          </w:tcPr>
          <w:p w:rsidRDefault="009068F3" w:rsidP="00880DA0" w:rsidR="009068F3" w:rsidRPr="00047C49">
            <w:pPr>
              <w:jc w:val="center"/>
            </w:pPr>
            <w:r w:rsidRPr="00047C49">
              <w:rPr>
                <w:color w:val="000000"/>
              </w:rPr>
              <w:t xml:space="preserve">328,13  </w:t>
            </w:r>
            <w:r w:rsidRPr="00047C49">
              <w:t>kn</w:t>
            </w:r>
          </w:p>
        </w:tc>
      </w:tr>
      <w:tr w:rsidTr="00880DA0" w:rsidR="009068F3" w:rsidRPr="00047C49">
        <w:trPr>
          <w:trHeight w:val="906"/>
        </w:trPr>
        <w:tc>
          <w:tcPr>
            <w:tcW w:type="dxa" w:w="1242"/>
            <w:noWrap/>
            <w:vAlign w:val="center"/>
            <w:hideMark/>
          </w:tcPr>
          <w:p w:rsidRDefault="009068F3" w:rsidP="00880DA0" w:rsidR="009068F3" w:rsidRPr="00047C49">
            <w:pPr>
              <w:jc w:val="center"/>
            </w:pPr>
            <w:r w:rsidRPr="00047C49">
              <w:t>9</w:t>
            </w:r>
          </w:p>
        </w:tc>
        <w:tc>
          <w:tcPr>
            <w:tcW w:type="dxa" w:w="2430"/>
            <w:noWrap/>
            <w:vAlign w:val="center"/>
            <w:hideMark/>
          </w:tcPr>
          <w:p w:rsidRDefault="009068F3" w:rsidP="00880DA0" w:rsidR="009068F3" w:rsidRPr="00047C49">
            <w:r w:rsidRPr="00047C49">
              <w:rPr>
                <w:color w:val="000000"/>
              </w:rPr>
              <w:t>GRAD SVETA NEDELJA</w:t>
            </w:r>
          </w:p>
        </w:tc>
        <w:tc>
          <w:tcPr>
            <w:tcW w:type="dxa" w:w="1836"/>
            <w:noWrap/>
            <w:vAlign w:val="center"/>
            <w:hideMark/>
          </w:tcPr>
          <w:p w:rsidRDefault="009068F3" w:rsidP="00880DA0" w:rsidR="009068F3" w:rsidRPr="00047C49">
            <w:r w:rsidRPr="00047C49">
              <w:rPr>
                <w:color w:val="000000"/>
              </w:rPr>
              <w:t>24436052952</w:t>
            </w:r>
          </w:p>
        </w:tc>
        <w:tc>
          <w:tcPr>
            <w:tcW w:type="dxa" w:w="1836"/>
            <w:noWrap/>
            <w:vAlign w:val="center"/>
            <w:hideMark/>
          </w:tcPr>
          <w:p w:rsidRDefault="009068F3" w:rsidP="00880DA0" w:rsidR="009068F3" w:rsidRPr="00047C49">
            <w:r w:rsidRPr="00047C49">
              <w:rPr>
                <w:color w:val="000000"/>
              </w:rPr>
              <w:t>Trg Ante Starčevića 5, Sv. Nedelja</w:t>
            </w:r>
          </w:p>
        </w:tc>
        <w:tc>
          <w:tcPr>
            <w:tcW w:type="dxa" w:w="1836"/>
            <w:vAlign w:val="center"/>
          </w:tcPr>
          <w:p w:rsidRDefault="009068F3" w:rsidP="00880DA0" w:rsidR="009068F3" w:rsidRPr="00047C49">
            <w:pPr>
              <w:jc w:val="center"/>
            </w:pPr>
            <w:r w:rsidRPr="00047C49">
              <w:rPr>
                <w:color w:val="000000"/>
              </w:rPr>
              <w:t xml:space="preserve">1.482,54 </w:t>
            </w:r>
            <w:r w:rsidRPr="00047C49">
              <w:t>kn</w:t>
            </w:r>
          </w:p>
        </w:tc>
      </w:tr>
      <w:tr w:rsidTr="00880DA0" w:rsidR="009068F3" w:rsidRPr="00047C49">
        <w:trPr>
          <w:trHeight w:val="1105"/>
        </w:trPr>
        <w:tc>
          <w:tcPr>
            <w:tcW w:type="dxa" w:w="1242"/>
            <w:noWrap/>
            <w:vAlign w:val="center"/>
            <w:hideMark/>
          </w:tcPr>
          <w:p w:rsidRDefault="009068F3" w:rsidP="00880DA0" w:rsidR="009068F3" w:rsidRPr="00047C49">
            <w:pPr>
              <w:jc w:val="center"/>
            </w:pPr>
            <w:r w:rsidRPr="00047C49">
              <w:t>10</w:t>
            </w:r>
          </w:p>
        </w:tc>
        <w:tc>
          <w:tcPr>
            <w:tcW w:type="dxa" w:w="2430"/>
            <w:noWrap/>
            <w:vAlign w:val="center"/>
            <w:hideMark/>
          </w:tcPr>
          <w:p w:rsidRDefault="009068F3" w:rsidP="00880DA0" w:rsidR="009068F3" w:rsidRPr="00047C49">
            <w:r w:rsidRPr="00047C49">
              <w:rPr>
                <w:color w:val="000000"/>
              </w:rPr>
              <w:t>HEATEX AB</w:t>
            </w:r>
          </w:p>
        </w:tc>
        <w:tc>
          <w:tcPr>
            <w:tcW w:type="dxa" w:w="1836"/>
            <w:noWrap/>
            <w:vAlign w:val="center"/>
            <w:hideMark/>
          </w:tcPr>
          <w:p w:rsidRDefault="009068F3" w:rsidP="00880DA0" w:rsidR="009068F3" w:rsidRPr="00047C49">
            <w:r w:rsidRPr="00047C49">
              <w:t>SE556294332301</w:t>
            </w:r>
          </w:p>
        </w:tc>
        <w:tc>
          <w:tcPr>
            <w:tcW w:type="dxa" w:w="1836"/>
            <w:noWrap/>
            <w:vAlign w:val="center"/>
            <w:hideMark/>
          </w:tcPr>
          <w:p w:rsidRDefault="009068F3" w:rsidP="00880DA0" w:rsidR="009068F3" w:rsidRPr="00047C49">
            <w:r w:rsidRPr="00047C49">
              <w:rPr>
                <w:color w:val="000000"/>
              </w:rPr>
              <w:t>Bronsyxegatan 13, 213 75 Malmö, Švedska</w:t>
            </w:r>
          </w:p>
        </w:tc>
        <w:tc>
          <w:tcPr>
            <w:tcW w:type="dxa" w:w="1836"/>
            <w:vAlign w:val="center"/>
          </w:tcPr>
          <w:p w:rsidRDefault="009068F3" w:rsidP="00880DA0" w:rsidR="009068F3" w:rsidRPr="00047C49">
            <w:pPr>
              <w:jc w:val="center"/>
            </w:pPr>
          </w:p>
          <w:p w:rsidRDefault="009068F3" w:rsidP="00880DA0" w:rsidR="009068F3" w:rsidRPr="00047C49">
            <w:pPr>
              <w:jc w:val="center"/>
            </w:pPr>
            <w:r w:rsidRPr="00047C49">
              <w:rPr>
                <w:color w:val="000000"/>
              </w:rPr>
              <w:t xml:space="preserve">6.375,29 </w:t>
            </w:r>
            <w:r w:rsidRPr="00047C49">
              <w:t>kn</w:t>
            </w:r>
          </w:p>
          <w:p w:rsidRDefault="009068F3" w:rsidP="00880DA0" w:rsidR="009068F3" w:rsidRPr="00047C49">
            <w:pPr>
              <w:jc w:val="center"/>
            </w:pPr>
          </w:p>
        </w:tc>
      </w:tr>
      <w:tr w:rsidTr="00880DA0" w:rsidR="009068F3" w:rsidRPr="00047C49">
        <w:trPr>
          <w:trHeight w:val="499"/>
        </w:trPr>
        <w:tc>
          <w:tcPr>
            <w:tcW w:type="dxa" w:w="1242"/>
            <w:noWrap/>
            <w:vAlign w:val="center"/>
          </w:tcPr>
          <w:p w:rsidRDefault="009068F3" w:rsidP="00880DA0" w:rsidR="009068F3" w:rsidRPr="00047C49">
            <w:pPr>
              <w:jc w:val="center"/>
            </w:pPr>
            <w:r w:rsidRPr="00047C49">
              <w:t>11.</w:t>
            </w:r>
          </w:p>
        </w:tc>
        <w:tc>
          <w:tcPr>
            <w:tcW w:type="dxa" w:w="2430"/>
            <w:noWrap/>
            <w:vAlign w:val="center"/>
          </w:tcPr>
          <w:p w:rsidRDefault="009068F3" w:rsidP="00880DA0" w:rsidR="009068F3" w:rsidRPr="00047C49">
            <w:r w:rsidRPr="00047C49">
              <w:rPr>
                <w:color w:val="000000"/>
              </w:rPr>
              <w:t>HEP ELEKTRA d.o.o. za opskrbu elek energijom</w:t>
            </w:r>
          </w:p>
        </w:tc>
        <w:tc>
          <w:tcPr>
            <w:tcW w:type="dxa" w:w="1836"/>
            <w:noWrap/>
            <w:vAlign w:val="center"/>
          </w:tcPr>
          <w:p w:rsidRDefault="009068F3" w:rsidP="00880DA0" w:rsidR="009068F3" w:rsidRPr="00047C49">
            <w:r w:rsidRPr="00047C49">
              <w:rPr>
                <w:color w:val="000000"/>
              </w:rPr>
              <w:t>43965974818</w:t>
            </w:r>
          </w:p>
        </w:tc>
        <w:tc>
          <w:tcPr>
            <w:tcW w:type="dxa" w:w="1836"/>
            <w:noWrap/>
            <w:vAlign w:val="center"/>
          </w:tcPr>
          <w:p w:rsidRDefault="009068F3" w:rsidP="00880DA0" w:rsidR="009068F3" w:rsidRPr="00047C49">
            <w:r w:rsidRPr="00047C49">
              <w:rPr>
                <w:color w:val="000000"/>
              </w:rPr>
              <w:t>Ulica grada Vukovara 37, 10000 Zagreb</w:t>
            </w:r>
          </w:p>
        </w:tc>
        <w:tc>
          <w:tcPr>
            <w:tcW w:type="dxa" w:w="1836"/>
            <w:vAlign w:val="center"/>
          </w:tcPr>
          <w:p w:rsidRDefault="009068F3" w:rsidP="00880DA0" w:rsidR="009068F3" w:rsidRPr="00047C49">
            <w:pPr>
              <w:jc w:val="center"/>
            </w:pPr>
            <w:r w:rsidRPr="00047C49">
              <w:rPr>
                <w:color w:val="000000"/>
              </w:rPr>
              <w:t xml:space="preserve">867,57 </w:t>
            </w:r>
            <w:r w:rsidRPr="00047C49">
              <w:t xml:space="preserve">kn </w:t>
            </w:r>
          </w:p>
        </w:tc>
      </w:tr>
      <w:tr w:rsidTr="00880DA0" w:rsidR="009068F3" w:rsidRPr="00047C49">
        <w:trPr>
          <w:trHeight w:val="499"/>
        </w:trPr>
        <w:tc>
          <w:tcPr>
            <w:tcW w:type="dxa" w:w="1242"/>
            <w:noWrap/>
            <w:vAlign w:val="center"/>
          </w:tcPr>
          <w:p w:rsidRDefault="009068F3" w:rsidP="00880DA0" w:rsidR="009068F3" w:rsidRPr="00047C49">
            <w:pPr>
              <w:jc w:val="center"/>
            </w:pPr>
            <w:r w:rsidRPr="00047C49">
              <w:t>12.</w:t>
            </w:r>
          </w:p>
        </w:tc>
        <w:tc>
          <w:tcPr>
            <w:tcW w:type="dxa" w:w="2430"/>
            <w:noWrap/>
            <w:vAlign w:val="center"/>
          </w:tcPr>
          <w:p w:rsidRDefault="009068F3" w:rsidP="00880DA0" w:rsidR="009068F3" w:rsidRPr="00047C49">
            <w:r w:rsidRPr="00047C49">
              <w:rPr>
                <w:color w:val="000000"/>
              </w:rPr>
              <w:t>HRVATSKA RADIOTELEVIZIJA</w:t>
            </w:r>
          </w:p>
        </w:tc>
        <w:tc>
          <w:tcPr>
            <w:tcW w:type="dxa" w:w="1836"/>
            <w:noWrap/>
            <w:vAlign w:val="center"/>
          </w:tcPr>
          <w:p w:rsidRDefault="009068F3" w:rsidP="00880DA0" w:rsidR="009068F3" w:rsidRPr="00047C49">
            <w:r w:rsidRPr="00047C49">
              <w:rPr>
                <w:color w:val="000000"/>
              </w:rPr>
              <w:t>68419124305</w:t>
            </w:r>
          </w:p>
        </w:tc>
        <w:tc>
          <w:tcPr>
            <w:tcW w:type="dxa" w:w="1836"/>
            <w:noWrap/>
            <w:vAlign w:val="center"/>
          </w:tcPr>
          <w:p w:rsidRDefault="009068F3" w:rsidP="00880DA0" w:rsidR="009068F3" w:rsidRPr="00047C49">
            <w:r w:rsidRPr="00047C49">
              <w:rPr>
                <w:color w:val="000000"/>
              </w:rPr>
              <w:t>Prisavlje 3, 10000 Zagreb</w:t>
            </w:r>
          </w:p>
        </w:tc>
        <w:tc>
          <w:tcPr>
            <w:tcW w:type="dxa" w:w="1836"/>
            <w:vAlign w:val="center"/>
          </w:tcPr>
          <w:p w:rsidRDefault="009068F3" w:rsidP="00880DA0" w:rsidR="009068F3" w:rsidRPr="00047C49">
            <w:pPr>
              <w:jc w:val="center"/>
            </w:pPr>
            <w:r w:rsidRPr="00047C49">
              <w:rPr>
                <w:color w:val="000000"/>
              </w:rPr>
              <w:t xml:space="preserve">2.369,00 </w:t>
            </w:r>
            <w:r w:rsidRPr="00047C49">
              <w:t xml:space="preserve">kn </w:t>
            </w:r>
          </w:p>
        </w:tc>
      </w:tr>
      <w:tr w:rsidTr="00880DA0" w:rsidR="009068F3" w:rsidRPr="00047C49">
        <w:trPr>
          <w:trHeight w:val="499"/>
        </w:trPr>
        <w:tc>
          <w:tcPr>
            <w:tcW w:type="dxa" w:w="1242"/>
            <w:noWrap/>
            <w:vAlign w:val="center"/>
          </w:tcPr>
          <w:p w:rsidRDefault="009068F3" w:rsidP="00880DA0" w:rsidR="009068F3" w:rsidRPr="00047C49">
            <w:pPr>
              <w:jc w:val="center"/>
            </w:pPr>
            <w:r w:rsidRPr="00047C49">
              <w:t>13.</w:t>
            </w:r>
          </w:p>
        </w:tc>
        <w:tc>
          <w:tcPr>
            <w:tcW w:type="dxa" w:w="2430"/>
            <w:noWrap/>
            <w:vAlign w:val="center"/>
          </w:tcPr>
          <w:p w:rsidRDefault="009068F3" w:rsidP="00880DA0" w:rsidR="009068F3" w:rsidRPr="00047C49">
            <w:pPr>
              <w:rPr>
                <w:color w:val="000000"/>
              </w:rPr>
            </w:pPr>
            <w:r w:rsidRPr="00047C49">
              <w:rPr>
                <w:color w:val="000000"/>
              </w:rPr>
              <w:t>HRVATSKE VODE, osoba za upravljanje vodama</w:t>
            </w:r>
          </w:p>
        </w:tc>
        <w:tc>
          <w:tcPr>
            <w:tcW w:type="dxa" w:w="1836"/>
            <w:noWrap/>
            <w:vAlign w:val="center"/>
          </w:tcPr>
          <w:p w:rsidRDefault="009068F3" w:rsidP="00880DA0" w:rsidR="009068F3" w:rsidRPr="00047C49">
            <w:pPr>
              <w:rPr>
                <w:color w:val="000000"/>
              </w:rPr>
            </w:pPr>
            <w:r w:rsidRPr="00047C49">
              <w:rPr>
                <w:color w:val="000000"/>
              </w:rPr>
              <w:t>28921383001</w:t>
            </w:r>
          </w:p>
        </w:tc>
        <w:tc>
          <w:tcPr>
            <w:tcW w:type="dxa" w:w="1836"/>
            <w:noWrap/>
            <w:vAlign w:val="center"/>
          </w:tcPr>
          <w:p w:rsidRDefault="009068F3" w:rsidP="00880DA0" w:rsidR="009068F3" w:rsidRPr="00047C49">
            <w:pPr>
              <w:rPr>
                <w:color w:val="000000"/>
              </w:rPr>
            </w:pPr>
            <w:r w:rsidRPr="00047C49">
              <w:rPr>
                <w:color w:val="000000"/>
              </w:rPr>
              <w:t>Grada Vukovara 220, 10000 Zagreb</w:t>
            </w:r>
          </w:p>
        </w:tc>
        <w:tc>
          <w:tcPr>
            <w:tcW w:type="dxa" w:w="1836"/>
            <w:vAlign w:val="center"/>
          </w:tcPr>
          <w:p w:rsidRDefault="009068F3" w:rsidP="00880DA0" w:rsidR="009068F3" w:rsidRPr="00047C49">
            <w:pPr>
              <w:jc w:val="center"/>
              <w:rPr>
                <w:color w:val="000000"/>
              </w:rPr>
            </w:pPr>
            <w:r w:rsidRPr="00047C49">
              <w:rPr>
                <w:color w:val="000000"/>
              </w:rPr>
              <w:t>915,72 kn</w:t>
            </w:r>
          </w:p>
        </w:tc>
      </w:tr>
      <w:tr w:rsidTr="00880DA0" w:rsidR="009068F3" w:rsidRPr="00047C49">
        <w:trPr>
          <w:trHeight w:val="499"/>
        </w:trPr>
        <w:tc>
          <w:tcPr>
            <w:tcW w:type="dxa" w:w="1242"/>
            <w:noWrap/>
            <w:vAlign w:val="center"/>
          </w:tcPr>
          <w:p w:rsidRDefault="009068F3" w:rsidP="00880DA0" w:rsidR="009068F3" w:rsidRPr="00047C49">
            <w:pPr>
              <w:jc w:val="center"/>
            </w:pPr>
            <w:r w:rsidRPr="00047C49">
              <w:t>15.</w:t>
            </w:r>
          </w:p>
        </w:tc>
        <w:tc>
          <w:tcPr>
            <w:tcW w:type="dxa" w:w="2430"/>
            <w:noWrap/>
            <w:vAlign w:val="center"/>
          </w:tcPr>
          <w:p w:rsidRDefault="009068F3" w:rsidP="00880DA0" w:rsidR="009068F3" w:rsidRPr="00047C49">
            <w:pPr>
              <w:rPr>
                <w:color w:val="000000"/>
              </w:rPr>
            </w:pPr>
            <w:r w:rsidRPr="00047C49">
              <w:rPr>
                <w:color w:val="000000"/>
              </w:rPr>
              <w:t xml:space="preserve">JAČEK TRANS j.d.o.o. </w:t>
            </w:r>
          </w:p>
        </w:tc>
        <w:tc>
          <w:tcPr>
            <w:tcW w:type="dxa" w:w="1836"/>
            <w:noWrap/>
            <w:vAlign w:val="center"/>
          </w:tcPr>
          <w:p w:rsidRDefault="009068F3" w:rsidP="00880DA0" w:rsidR="009068F3" w:rsidRPr="00047C49">
            <w:pPr>
              <w:rPr>
                <w:color w:val="000000"/>
              </w:rPr>
            </w:pPr>
            <w:r w:rsidRPr="00047C49">
              <w:rPr>
                <w:color w:val="000000"/>
              </w:rPr>
              <w:t>79571378415</w:t>
            </w:r>
          </w:p>
        </w:tc>
        <w:tc>
          <w:tcPr>
            <w:tcW w:type="dxa" w:w="1836"/>
            <w:noWrap/>
            <w:vAlign w:val="center"/>
          </w:tcPr>
          <w:p w:rsidRDefault="009068F3" w:rsidP="00880DA0" w:rsidR="009068F3" w:rsidRPr="00047C49">
            <w:pPr>
              <w:rPr>
                <w:color w:val="000000"/>
              </w:rPr>
            </w:pPr>
            <w:r w:rsidRPr="00047C49">
              <w:rPr>
                <w:color w:val="000000"/>
              </w:rPr>
              <w:t>Dotršćinska 23, 10000 Zagreb</w:t>
            </w:r>
          </w:p>
        </w:tc>
        <w:tc>
          <w:tcPr>
            <w:tcW w:type="dxa" w:w="1836"/>
            <w:vAlign w:val="center"/>
          </w:tcPr>
          <w:p w:rsidRDefault="009068F3" w:rsidP="00880DA0" w:rsidR="009068F3" w:rsidRPr="00047C49">
            <w:pPr>
              <w:jc w:val="center"/>
              <w:rPr>
                <w:color w:val="000000"/>
              </w:rPr>
            </w:pPr>
            <w:r w:rsidRPr="00047C49">
              <w:rPr>
                <w:color w:val="000000"/>
              </w:rPr>
              <w:t>625,00 kn</w:t>
            </w:r>
          </w:p>
        </w:tc>
      </w:tr>
      <w:tr w:rsidTr="00880DA0" w:rsidR="009068F3" w:rsidRPr="00047C49">
        <w:trPr>
          <w:trHeight w:val="499"/>
        </w:trPr>
        <w:tc>
          <w:tcPr>
            <w:tcW w:type="dxa" w:w="1242"/>
            <w:noWrap/>
            <w:vAlign w:val="center"/>
          </w:tcPr>
          <w:p w:rsidRDefault="009068F3" w:rsidP="00880DA0" w:rsidR="009068F3" w:rsidRPr="00047C49">
            <w:pPr>
              <w:jc w:val="center"/>
            </w:pPr>
            <w:r w:rsidRPr="00047C49">
              <w:t>16.</w:t>
            </w:r>
          </w:p>
        </w:tc>
        <w:tc>
          <w:tcPr>
            <w:tcW w:type="dxa" w:w="2430"/>
            <w:noWrap/>
            <w:vAlign w:val="center"/>
          </w:tcPr>
          <w:p w:rsidRDefault="009068F3" w:rsidP="00880DA0" w:rsidR="009068F3" w:rsidRPr="00047C49">
            <w:pPr>
              <w:rPr>
                <w:color w:val="000000"/>
              </w:rPr>
            </w:pPr>
            <w:r w:rsidRPr="00047C49">
              <w:rPr>
                <w:color w:val="000000"/>
              </w:rPr>
              <w:t>LAGER COMMERCE d.o.o. za proizvodnju, trgovinu i usluge</w:t>
            </w:r>
          </w:p>
        </w:tc>
        <w:tc>
          <w:tcPr>
            <w:tcW w:type="dxa" w:w="1836"/>
            <w:noWrap/>
            <w:vAlign w:val="center"/>
          </w:tcPr>
          <w:p w:rsidRDefault="009068F3" w:rsidP="00880DA0" w:rsidR="009068F3" w:rsidRPr="00047C49">
            <w:pPr>
              <w:rPr>
                <w:color w:val="000000"/>
              </w:rPr>
            </w:pPr>
            <w:r w:rsidRPr="00047C49">
              <w:rPr>
                <w:color w:val="000000"/>
              </w:rPr>
              <w:t>94872190833</w:t>
            </w:r>
          </w:p>
        </w:tc>
        <w:tc>
          <w:tcPr>
            <w:tcW w:type="dxa" w:w="1836"/>
            <w:noWrap/>
            <w:vAlign w:val="center"/>
          </w:tcPr>
          <w:p w:rsidRDefault="009068F3" w:rsidP="00880DA0" w:rsidR="009068F3" w:rsidRPr="00047C49">
            <w:pPr>
              <w:rPr>
                <w:color w:val="000000"/>
              </w:rPr>
            </w:pPr>
            <w:r w:rsidRPr="00047C49">
              <w:rPr>
                <w:color w:val="000000"/>
              </w:rPr>
              <w:t>Ulica Franje Lučića 32, 10000 Zagreb</w:t>
            </w:r>
          </w:p>
        </w:tc>
        <w:tc>
          <w:tcPr>
            <w:tcW w:type="dxa" w:w="1836"/>
            <w:vAlign w:val="center"/>
          </w:tcPr>
          <w:p w:rsidRDefault="009068F3" w:rsidP="00880DA0" w:rsidR="009068F3" w:rsidRPr="00047C49">
            <w:pPr>
              <w:jc w:val="center"/>
              <w:rPr>
                <w:color w:val="000000"/>
              </w:rPr>
            </w:pPr>
            <w:r w:rsidRPr="00047C49">
              <w:rPr>
                <w:color w:val="000000"/>
              </w:rPr>
              <w:t>562,50 kn</w:t>
            </w:r>
          </w:p>
        </w:tc>
      </w:tr>
      <w:tr w:rsidTr="00880DA0" w:rsidR="009068F3" w:rsidRPr="00047C49">
        <w:trPr>
          <w:trHeight w:val="499"/>
        </w:trPr>
        <w:tc>
          <w:tcPr>
            <w:tcW w:type="dxa" w:w="1242"/>
            <w:noWrap/>
            <w:vAlign w:val="center"/>
          </w:tcPr>
          <w:p w:rsidRDefault="009068F3" w:rsidP="00880DA0" w:rsidR="009068F3" w:rsidRPr="00047C49">
            <w:pPr>
              <w:jc w:val="center"/>
            </w:pPr>
            <w:r w:rsidRPr="00047C49">
              <w:t>17.</w:t>
            </w:r>
          </w:p>
        </w:tc>
        <w:tc>
          <w:tcPr>
            <w:tcW w:type="dxa" w:w="2430"/>
            <w:noWrap/>
            <w:vAlign w:val="center"/>
          </w:tcPr>
          <w:p w:rsidRDefault="009068F3" w:rsidP="00880DA0" w:rsidR="009068F3" w:rsidRPr="00047C49">
            <w:pPr>
              <w:rPr>
                <w:color w:val="000000"/>
              </w:rPr>
            </w:pPr>
            <w:r w:rsidRPr="00047C49">
              <w:rPr>
                <w:color w:val="000000"/>
              </w:rPr>
              <w:t>LKW WALTER InternationalTransportorganisation AG</w:t>
            </w:r>
          </w:p>
        </w:tc>
        <w:tc>
          <w:tcPr>
            <w:tcW w:type="dxa" w:w="1836"/>
            <w:noWrap/>
            <w:vAlign w:val="center"/>
          </w:tcPr>
          <w:p w:rsidRDefault="009068F3" w:rsidP="00880DA0" w:rsidR="009068F3" w:rsidRPr="00047C49">
            <w:pPr>
              <w:rPr>
                <w:color w:val="000000"/>
              </w:rPr>
            </w:pPr>
            <w:r w:rsidRPr="00047C49">
              <w:rPr>
                <w:rStyle w:val="st1"/>
              </w:rPr>
              <w:t>ATU19208701</w:t>
            </w:r>
          </w:p>
        </w:tc>
        <w:tc>
          <w:tcPr>
            <w:tcW w:type="dxa" w:w="1836"/>
            <w:noWrap/>
            <w:vAlign w:val="center"/>
          </w:tcPr>
          <w:p w:rsidRDefault="009068F3" w:rsidP="00880DA0" w:rsidR="009068F3" w:rsidRPr="00047C49">
            <w:pPr>
              <w:rPr>
                <w:color w:val="000000"/>
              </w:rPr>
            </w:pPr>
            <w:r w:rsidRPr="00047C49">
              <w:rPr>
                <w:color w:val="000000"/>
              </w:rPr>
              <w:t>Industriezentrum NÖ-Süd, Straße 14, 2355 Wiener Neudorf, Austrija</w:t>
            </w:r>
          </w:p>
        </w:tc>
        <w:tc>
          <w:tcPr>
            <w:tcW w:type="dxa" w:w="1836"/>
            <w:vAlign w:val="center"/>
          </w:tcPr>
          <w:p w:rsidRDefault="009068F3" w:rsidP="00880DA0" w:rsidR="009068F3" w:rsidRPr="00047C49">
            <w:pPr>
              <w:jc w:val="center"/>
              <w:rPr>
                <w:color w:val="000000"/>
              </w:rPr>
            </w:pPr>
            <w:r w:rsidRPr="00047C49">
              <w:rPr>
                <w:color w:val="000000"/>
              </w:rPr>
              <w:t>5.404,17 kn</w:t>
            </w:r>
          </w:p>
        </w:tc>
      </w:tr>
      <w:tr w:rsidTr="00880DA0" w:rsidR="009068F3" w:rsidRPr="00047C49">
        <w:trPr>
          <w:trHeight w:val="499"/>
        </w:trPr>
        <w:tc>
          <w:tcPr>
            <w:tcW w:type="dxa" w:w="1242"/>
            <w:noWrap/>
            <w:vAlign w:val="center"/>
          </w:tcPr>
          <w:p w:rsidRDefault="009068F3" w:rsidP="00880DA0" w:rsidR="009068F3" w:rsidRPr="00047C49">
            <w:pPr>
              <w:jc w:val="center"/>
            </w:pPr>
            <w:r w:rsidRPr="00047C49">
              <w:t>18.</w:t>
            </w:r>
          </w:p>
        </w:tc>
        <w:tc>
          <w:tcPr>
            <w:tcW w:type="dxa" w:w="2430"/>
            <w:noWrap/>
            <w:vAlign w:val="center"/>
          </w:tcPr>
          <w:p w:rsidRDefault="009068F3" w:rsidP="00880DA0" w:rsidR="009068F3" w:rsidRPr="00047C49">
            <w:pPr>
              <w:rPr>
                <w:color w:val="000000"/>
              </w:rPr>
            </w:pPr>
            <w:r w:rsidRPr="00047C49">
              <w:rPr>
                <w:color w:val="000000"/>
              </w:rPr>
              <w:t>MACK prijevoz robe i putnika, trgovina na veliko i malo, d.o.o.</w:t>
            </w:r>
          </w:p>
        </w:tc>
        <w:tc>
          <w:tcPr>
            <w:tcW w:type="dxa" w:w="1836"/>
            <w:noWrap/>
            <w:vAlign w:val="center"/>
          </w:tcPr>
          <w:p w:rsidRDefault="009068F3" w:rsidP="00880DA0" w:rsidR="009068F3" w:rsidRPr="00047C49">
            <w:pPr>
              <w:rPr>
                <w:color w:val="000000"/>
              </w:rPr>
            </w:pPr>
            <w:r w:rsidRPr="00047C49">
              <w:rPr>
                <w:color w:val="000000"/>
              </w:rPr>
              <w:t>88204488063</w:t>
            </w:r>
          </w:p>
        </w:tc>
        <w:tc>
          <w:tcPr>
            <w:tcW w:type="dxa" w:w="1836"/>
            <w:noWrap/>
            <w:vAlign w:val="center"/>
          </w:tcPr>
          <w:p w:rsidRDefault="009068F3" w:rsidP="00880DA0" w:rsidR="009068F3" w:rsidRPr="00047C49">
            <w:pPr>
              <w:rPr>
                <w:color w:val="000000"/>
              </w:rPr>
            </w:pPr>
            <w:r w:rsidRPr="00047C49">
              <w:rPr>
                <w:color w:val="000000"/>
              </w:rPr>
              <w:t>Matijina 29, 10430 Hrastina Samoborska</w:t>
            </w:r>
          </w:p>
        </w:tc>
        <w:tc>
          <w:tcPr>
            <w:tcW w:type="dxa" w:w="1836"/>
            <w:vAlign w:val="center"/>
          </w:tcPr>
          <w:p w:rsidRDefault="009068F3" w:rsidP="00880DA0" w:rsidR="009068F3" w:rsidRPr="00047C49">
            <w:pPr>
              <w:jc w:val="center"/>
              <w:rPr>
                <w:color w:val="000000"/>
              </w:rPr>
            </w:pPr>
            <w:r w:rsidRPr="00047C49">
              <w:rPr>
                <w:color w:val="000000"/>
              </w:rPr>
              <w:t xml:space="preserve"> 17.932,52 kn</w:t>
            </w:r>
          </w:p>
        </w:tc>
      </w:tr>
      <w:tr w:rsidTr="00880DA0" w:rsidR="009068F3" w:rsidRPr="00047C49">
        <w:trPr>
          <w:trHeight w:val="499"/>
        </w:trPr>
        <w:tc>
          <w:tcPr>
            <w:tcW w:type="dxa" w:w="1242"/>
            <w:noWrap/>
            <w:vAlign w:val="center"/>
          </w:tcPr>
          <w:p w:rsidRDefault="009068F3" w:rsidP="00880DA0" w:rsidR="009068F3" w:rsidRPr="00047C49">
            <w:pPr>
              <w:jc w:val="center"/>
            </w:pPr>
            <w:r w:rsidRPr="00047C49">
              <w:t>19.</w:t>
            </w:r>
          </w:p>
        </w:tc>
        <w:tc>
          <w:tcPr>
            <w:tcW w:type="dxa" w:w="2430"/>
            <w:noWrap/>
            <w:vAlign w:val="center"/>
          </w:tcPr>
          <w:p w:rsidRDefault="009068F3" w:rsidP="00880DA0" w:rsidR="009068F3" w:rsidRPr="00047C49">
            <w:pPr>
              <w:rPr>
                <w:color w:val="000000"/>
              </w:rPr>
            </w:pPr>
            <w:r w:rsidRPr="00047C49">
              <w:rPr>
                <w:color w:val="000000"/>
              </w:rPr>
              <w:t>MB ALATI d.o.o. za proizvodnju i trgovinu</w:t>
            </w:r>
          </w:p>
        </w:tc>
        <w:tc>
          <w:tcPr>
            <w:tcW w:type="dxa" w:w="1836"/>
            <w:noWrap/>
            <w:vAlign w:val="center"/>
          </w:tcPr>
          <w:p w:rsidRDefault="009068F3" w:rsidP="00880DA0" w:rsidR="009068F3" w:rsidRPr="00047C49">
            <w:pPr>
              <w:rPr>
                <w:color w:val="000000"/>
              </w:rPr>
            </w:pPr>
            <w:r w:rsidRPr="00047C49">
              <w:rPr>
                <w:color w:val="000000"/>
              </w:rPr>
              <w:t>58530688474</w:t>
            </w:r>
          </w:p>
        </w:tc>
        <w:tc>
          <w:tcPr>
            <w:tcW w:type="dxa" w:w="1836"/>
            <w:noWrap/>
            <w:vAlign w:val="center"/>
          </w:tcPr>
          <w:p w:rsidRDefault="009068F3" w:rsidP="00880DA0" w:rsidR="009068F3" w:rsidRPr="00047C49">
            <w:pPr>
              <w:rPr>
                <w:color w:val="000000"/>
              </w:rPr>
            </w:pPr>
            <w:r w:rsidRPr="00047C49">
              <w:rPr>
                <w:color w:val="000000"/>
              </w:rPr>
              <w:t>Kralja Tomislava 30, 49243 Oroslavje</w:t>
            </w:r>
          </w:p>
        </w:tc>
        <w:tc>
          <w:tcPr>
            <w:tcW w:type="dxa" w:w="1836"/>
            <w:vAlign w:val="center"/>
          </w:tcPr>
          <w:p w:rsidRDefault="009068F3" w:rsidP="00880DA0" w:rsidR="009068F3" w:rsidRPr="00047C49">
            <w:pPr>
              <w:jc w:val="center"/>
              <w:rPr>
                <w:color w:val="000000"/>
              </w:rPr>
            </w:pPr>
            <w:r w:rsidRPr="00047C49">
              <w:rPr>
                <w:color w:val="000000"/>
              </w:rPr>
              <w:t>163,75 kn</w:t>
            </w:r>
          </w:p>
        </w:tc>
      </w:tr>
      <w:tr w:rsidTr="00880DA0" w:rsidR="009068F3" w:rsidRPr="00047C49">
        <w:trPr>
          <w:trHeight w:val="499"/>
        </w:trPr>
        <w:tc>
          <w:tcPr>
            <w:tcW w:type="dxa" w:w="1242"/>
            <w:noWrap/>
            <w:vAlign w:val="center"/>
          </w:tcPr>
          <w:p w:rsidRDefault="009068F3" w:rsidP="00880DA0" w:rsidR="009068F3" w:rsidRPr="00047C49">
            <w:pPr>
              <w:jc w:val="center"/>
            </w:pPr>
            <w:r w:rsidRPr="00047C49">
              <w:t>20.</w:t>
            </w:r>
          </w:p>
        </w:tc>
        <w:tc>
          <w:tcPr>
            <w:tcW w:type="dxa" w:w="2430"/>
            <w:noWrap/>
            <w:vAlign w:val="center"/>
          </w:tcPr>
          <w:p w:rsidRDefault="009068F3" w:rsidP="00880DA0" w:rsidR="009068F3" w:rsidRPr="00047C49">
            <w:pPr>
              <w:rPr>
                <w:color w:val="000000"/>
              </w:rPr>
            </w:pPr>
            <w:r w:rsidRPr="00047C49">
              <w:rPr>
                <w:color w:val="000000"/>
              </w:rPr>
              <w:t>REPUBLIKA HRVATSKA, MINISTARSTVO FINANCIJA, Porezna uprava</w:t>
            </w:r>
          </w:p>
        </w:tc>
        <w:tc>
          <w:tcPr>
            <w:tcW w:type="dxa" w:w="1836"/>
            <w:noWrap/>
            <w:vAlign w:val="center"/>
          </w:tcPr>
          <w:p w:rsidRDefault="009068F3" w:rsidP="00880DA0" w:rsidR="009068F3" w:rsidRPr="00047C49">
            <w:pPr>
              <w:rPr>
                <w:color w:val="000000"/>
              </w:rPr>
            </w:pPr>
            <w:r w:rsidRPr="00047C49">
              <w:rPr>
                <w:rStyle w:val="st1"/>
              </w:rPr>
              <w:t>18683136487</w:t>
            </w:r>
          </w:p>
        </w:tc>
        <w:tc>
          <w:tcPr>
            <w:tcW w:type="dxa" w:w="1836"/>
            <w:noWrap/>
            <w:vAlign w:val="center"/>
          </w:tcPr>
          <w:p w:rsidRDefault="009068F3" w:rsidP="00880DA0" w:rsidR="009068F3" w:rsidRPr="00047C49">
            <w:pPr>
              <w:rPr>
                <w:color w:val="000000"/>
              </w:rPr>
            </w:pPr>
            <w:r w:rsidRPr="00047C49">
              <w:rPr>
                <w:color w:val="000000"/>
              </w:rPr>
              <w:t>Boškovićeva 5, 10000 Zagreb</w:t>
            </w:r>
          </w:p>
        </w:tc>
        <w:tc>
          <w:tcPr>
            <w:tcW w:type="dxa" w:w="1836"/>
            <w:vAlign w:val="center"/>
          </w:tcPr>
          <w:p w:rsidRDefault="009068F3" w:rsidP="00880DA0" w:rsidR="009068F3" w:rsidRPr="00047C49">
            <w:pPr>
              <w:jc w:val="center"/>
              <w:rPr>
                <w:color w:val="000000"/>
              </w:rPr>
            </w:pPr>
            <w:r w:rsidRPr="00047C49">
              <w:rPr>
                <w:color w:val="000000"/>
              </w:rPr>
              <w:t>120.810,49 kn</w:t>
            </w:r>
          </w:p>
        </w:tc>
      </w:tr>
      <w:tr w:rsidTr="00880DA0" w:rsidR="009068F3" w:rsidRPr="00047C49">
        <w:trPr>
          <w:trHeight w:val="499"/>
        </w:trPr>
        <w:tc>
          <w:tcPr>
            <w:tcW w:type="dxa" w:w="1242"/>
            <w:noWrap/>
            <w:vAlign w:val="center"/>
          </w:tcPr>
          <w:p w:rsidRDefault="009068F3" w:rsidP="00880DA0" w:rsidR="009068F3" w:rsidRPr="00047C49">
            <w:pPr>
              <w:jc w:val="center"/>
            </w:pPr>
            <w:r w:rsidRPr="00047C49">
              <w:t>21.</w:t>
            </w:r>
          </w:p>
        </w:tc>
        <w:tc>
          <w:tcPr>
            <w:tcW w:type="dxa" w:w="2430"/>
            <w:noWrap/>
            <w:vAlign w:val="center"/>
          </w:tcPr>
          <w:p w:rsidRDefault="009068F3" w:rsidP="00880DA0" w:rsidR="009068F3" w:rsidRPr="00047C49">
            <w:r w:rsidRPr="00047C49">
              <w:t>PUKŠEC VJENCESLAV</w:t>
            </w:r>
          </w:p>
          <w:p w:rsidRDefault="009068F3" w:rsidP="00880DA0" w:rsidR="009068F3" w:rsidRPr="00047C49">
            <w:r w:rsidRPr="00047C49">
              <w:t>uvjetna tražbina</w:t>
            </w:r>
          </w:p>
        </w:tc>
        <w:tc>
          <w:tcPr>
            <w:tcW w:type="dxa" w:w="1836"/>
            <w:noWrap/>
            <w:vAlign w:val="center"/>
          </w:tcPr>
          <w:p w:rsidRDefault="009068F3" w:rsidP="00880DA0" w:rsidR="009068F3" w:rsidRPr="00047C49">
            <w:r w:rsidRPr="00047C49">
              <w:t>91815901179</w:t>
            </w:r>
          </w:p>
        </w:tc>
        <w:tc>
          <w:tcPr>
            <w:tcW w:type="dxa" w:w="1836"/>
            <w:noWrap/>
            <w:vAlign w:val="center"/>
          </w:tcPr>
          <w:p w:rsidRDefault="009068F3" w:rsidP="00880DA0" w:rsidR="009068F3" w:rsidRPr="00047C49">
            <w:r w:rsidRPr="00047C49">
              <w:t>Pete poljanice20, 10000 Zagreb</w:t>
            </w:r>
          </w:p>
        </w:tc>
        <w:tc>
          <w:tcPr>
            <w:tcW w:type="dxa" w:w="1836"/>
            <w:vAlign w:val="center"/>
          </w:tcPr>
          <w:p w:rsidRDefault="009068F3" w:rsidP="00880DA0" w:rsidR="009068F3" w:rsidRPr="00047C49">
            <w:pPr>
              <w:jc w:val="center"/>
            </w:pPr>
            <w:r w:rsidRPr="00047C49">
              <w:t>1.034.096,19 kn uvjetna tražbina</w:t>
            </w:r>
          </w:p>
        </w:tc>
      </w:tr>
      <w:tr w:rsidTr="00880DA0" w:rsidR="009068F3" w:rsidRPr="00047C49">
        <w:trPr>
          <w:trHeight w:val="499"/>
        </w:trPr>
        <w:tc>
          <w:tcPr>
            <w:tcW w:type="dxa" w:w="1242"/>
            <w:noWrap/>
            <w:vAlign w:val="center"/>
          </w:tcPr>
          <w:p w:rsidRDefault="009068F3" w:rsidP="00880DA0" w:rsidR="009068F3" w:rsidRPr="00047C49">
            <w:pPr>
              <w:jc w:val="center"/>
            </w:pPr>
            <w:r w:rsidRPr="00047C49">
              <w:t>22.</w:t>
            </w:r>
          </w:p>
        </w:tc>
        <w:tc>
          <w:tcPr>
            <w:tcW w:type="dxa" w:w="2430"/>
            <w:noWrap/>
            <w:vAlign w:val="center"/>
          </w:tcPr>
          <w:p w:rsidRDefault="009068F3" w:rsidP="00880DA0" w:rsidR="009068F3" w:rsidRPr="00047C49">
            <w:pPr>
              <w:rPr>
                <w:color w:val="000000"/>
              </w:rPr>
            </w:pPr>
            <w:r w:rsidRPr="00047C49">
              <w:rPr>
                <w:color w:val="000000"/>
              </w:rPr>
              <w:t>RECUTECH s.r.o.</w:t>
            </w:r>
          </w:p>
        </w:tc>
        <w:tc>
          <w:tcPr>
            <w:tcW w:type="dxa" w:w="1836"/>
            <w:noWrap/>
            <w:vAlign w:val="center"/>
          </w:tcPr>
          <w:p w:rsidRDefault="009068F3" w:rsidP="00880DA0" w:rsidR="009068F3" w:rsidRPr="00047C49">
            <w:pPr>
              <w:rPr>
                <w:color w:val="000000"/>
              </w:rPr>
            </w:pPr>
            <w:r w:rsidRPr="00047C49">
              <w:rPr>
                <w:rStyle w:val="st1"/>
              </w:rPr>
              <w:t>CZ28859880</w:t>
            </w:r>
          </w:p>
        </w:tc>
        <w:tc>
          <w:tcPr>
            <w:tcW w:type="dxa" w:w="1836"/>
            <w:noWrap/>
            <w:vAlign w:val="center"/>
          </w:tcPr>
          <w:p w:rsidRDefault="009068F3" w:rsidP="00880DA0" w:rsidR="009068F3" w:rsidRPr="00047C49">
            <w:pPr>
              <w:rPr>
                <w:color w:val="000000"/>
              </w:rPr>
            </w:pPr>
            <w:r w:rsidRPr="00047C49">
              <w:rPr>
                <w:color w:val="000000"/>
              </w:rPr>
              <w:t>Poděbradská 289, 530 09 Pardubice VII, Češka</w:t>
            </w:r>
          </w:p>
        </w:tc>
        <w:tc>
          <w:tcPr>
            <w:tcW w:type="dxa" w:w="1836"/>
            <w:vAlign w:val="center"/>
          </w:tcPr>
          <w:p w:rsidRDefault="009068F3" w:rsidP="00880DA0" w:rsidR="009068F3" w:rsidRPr="00047C49">
            <w:pPr>
              <w:jc w:val="center"/>
              <w:rPr>
                <w:color w:val="000000"/>
              </w:rPr>
            </w:pPr>
            <w:r w:rsidRPr="00047C49">
              <w:rPr>
                <w:color w:val="000000"/>
              </w:rPr>
              <w:t>3.724,65 kn</w:t>
            </w:r>
          </w:p>
        </w:tc>
      </w:tr>
      <w:tr w:rsidTr="00880DA0" w:rsidR="009068F3" w:rsidRPr="00047C49">
        <w:trPr>
          <w:trHeight w:val="499"/>
        </w:trPr>
        <w:tc>
          <w:tcPr>
            <w:tcW w:type="dxa" w:w="1242"/>
            <w:noWrap/>
            <w:vAlign w:val="center"/>
          </w:tcPr>
          <w:p w:rsidRDefault="009068F3" w:rsidP="00880DA0" w:rsidR="009068F3" w:rsidRPr="00047C49">
            <w:pPr>
              <w:jc w:val="center"/>
            </w:pPr>
            <w:r w:rsidRPr="00047C49">
              <w:t>24.</w:t>
            </w:r>
          </w:p>
        </w:tc>
        <w:tc>
          <w:tcPr>
            <w:tcW w:type="dxa" w:w="2430"/>
            <w:noWrap/>
            <w:vAlign w:val="center"/>
          </w:tcPr>
          <w:p w:rsidRDefault="009068F3" w:rsidP="00880DA0" w:rsidR="009068F3" w:rsidRPr="00047C49">
            <w:pPr>
              <w:rPr>
                <w:color w:val="000000"/>
              </w:rPr>
            </w:pPr>
            <w:r w:rsidRPr="00047C49">
              <w:rPr>
                <w:color w:val="000000"/>
              </w:rPr>
              <w:t>SCHRACK TECHNIK d.o.o. za promet elektrotehničkih uređaja</w:t>
            </w:r>
          </w:p>
        </w:tc>
        <w:tc>
          <w:tcPr>
            <w:tcW w:type="dxa" w:w="1836"/>
            <w:noWrap/>
            <w:vAlign w:val="center"/>
          </w:tcPr>
          <w:p w:rsidRDefault="009068F3" w:rsidP="00880DA0" w:rsidR="009068F3" w:rsidRPr="00047C49">
            <w:pPr>
              <w:rPr>
                <w:color w:val="000000"/>
              </w:rPr>
            </w:pPr>
            <w:r w:rsidRPr="00047C49">
              <w:rPr>
                <w:color w:val="000000"/>
              </w:rPr>
              <w:t>36365310424</w:t>
            </w:r>
          </w:p>
        </w:tc>
        <w:tc>
          <w:tcPr>
            <w:tcW w:type="dxa" w:w="1836"/>
            <w:noWrap/>
            <w:vAlign w:val="center"/>
          </w:tcPr>
          <w:p w:rsidRDefault="009068F3" w:rsidP="00880DA0" w:rsidR="009068F3" w:rsidRPr="00047C49">
            <w:pPr>
              <w:rPr>
                <w:color w:val="000000"/>
              </w:rPr>
            </w:pPr>
            <w:r w:rsidRPr="00047C49">
              <w:rPr>
                <w:color w:val="000000"/>
              </w:rPr>
              <w:t>Zavrtnica 17, 10000 Zagreb</w:t>
            </w:r>
          </w:p>
        </w:tc>
        <w:tc>
          <w:tcPr>
            <w:tcW w:type="dxa" w:w="1836"/>
            <w:vAlign w:val="center"/>
          </w:tcPr>
          <w:p w:rsidRDefault="009068F3" w:rsidP="00880DA0" w:rsidR="009068F3" w:rsidRPr="00047C49">
            <w:pPr>
              <w:jc w:val="center"/>
              <w:rPr>
                <w:color w:val="000000"/>
              </w:rPr>
            </w:pPr>
            <w:r w:rsidRPr="00047C49">
              <w:rPr>
                <w:color w:val="000000"/>
              </w:rPr>
              <w:t xml:space="preserve"> 2.776,46 kn</w:t>
            </w:r>
          </w:p>
        </w:tc>
      </w:tr>
      <w:tr w:rsidTr="00880DA0" w:rsidR="009068F3" w:rsidRPr="00047C49">
        <w:trPr>
          <w:trHeight w:val="499"/>
        </w:trPr>
        <w:tc>
          <w:tcPr>
            <w:tcW w:type="dxa" w:w="1242"/>
            <w:noWrap/>
            <w:vAlign w:val="center"/>
          </w:tcPr>
          <w:p w:rsidRDefault="009068F3" w:rsidP="00880DA0" w:rsidR="009068F3" w:rsidRPr="00047C49">
            <w:pPr>
              <w:jc w:val="center"/>
            </w:pPr>
            <w:r w:rsidRPr="00047C49">
              <w:t>25.</w:t>
            </w:r>
          </w:p>
        </w:tc>
        <w:tc>
          <w:tcPr>
            <w:tcW w:type="dxa" w:w="2430"/>
            <w:noWrap/>
            <w:vAlign w:val="center"/>
          </w:tcPr>
          <w:p w:rsidRDefault="009068F3" w:rsidP="00880DA0" w:rsidR="009068F3" w:rsidRPr="00047C49">
            <w:pPr>
              <w:rPr>
                <w:color w:val="000000"/>
              </w:rPr>
            </w:pPr>
            <w:r w:rsidRPr="00047C49">
              <w:rPr>
                <w:color w:val="000000"/>
              </w:rPr>
              <w:t>SENTERA EUROPA NV</w:t>
            </w:r>
          </w:p>
        </w:tc>
        <w:tc>
          <w:tcPr>
            <w:tcW w:type="dxa" w:w="1836"/>
            <w:noWrap/>
            <w:vAlign w:val="center"/>
          </w:tcPr>
          <w:p w:rsidRDefault="009068F3" w:rsidP="00880DA0" w:rsidR="009068F3" w:rsidRPr="00047C49">
            <w:pPr>
              <w:rPr>
                <w:color w:val="000000"/>
              </w:rPr>
            </w:pPr>
            <w:r w:rsidRPr="00047C49">
              <w:rPr>
                <w:rStyle w:val="st1"/>
              </w:rPr>
              <w:t>BE0462307146</w:t>
            </w:r>
          </w:p>
        </w:tc>
        <w:tc>
          <w:tcPr>
            <w:tcW w:type="dxa" w:w="1836"/>
            <w:noWrap/>
            <w:vAlign w:val="center"/>
          </w:tcPr>
          <w:p w:rsidRDefault="009068F3" w:rsidP="00880DA0" w:rsidR="009068F3" w:rsidRPr="00047C49">
            <w:pPr>
              <w:rPr>
                <w:color w:val="000000"/>
              </w:rPr>
            </w:pPr>
            <w:r w:rsidRPr="00047C49">
              <w:rPr>
                <w:color w:val="000000"/>
              </w:rPr>
              <w:t>Duitslandstraat 9, 9140 Temse, Belgija</w:t>
            </w:r>
          </w:p>
        </w:tc>
        <w:tc>
          <w:tcPr>
            <w:tcW w:type="dxa" w:w="1836"/>
            <w:vAlign w:val="center"/>
          </w:tcPr>
          <w:p w:rsidRDefault="009068F3" w:rsidP="00880DA0" w:rsidR="009068F3" w:rsidRPr="00047C49">
            <w:pPr>
              <w:jc w:val="center"/>
              <w:rPr>
                <w:color w:val="000000"/>
              </w:rPr>
            </w:pPr>
            <w:r w:rsidRPr="00047C49">
              <w:rPr>
                <w:color w:val="000000"/>
              </w:rPr>
              <w:t>4.679,91 kn</w:t>
            </w:r>
          </w:p>
        </w:tc>
      </w:tr>
      <w:tr w:rsidTr="00880DA0" w:rsidR="009068F3" w:rsidRPr="00047C49">
        <w:trPr>
          <w:trHeight w:val="499"/>
        </w:trPr>
        <w:tc>
          <w:tcPr>
            <w:tcW w:type="dxa" w:w="1242"/>
            <w:noWrap/>
            <w:vAlign w:val="center"/>
          </w:tcPr>
          <w:p w:rsidRDefault="009068F3" w:rsidP="00880DA0" w:rsidR="009068F3" w:rsidRPr="00047C49">
            <w:pPr>
              <w:jc w:val="center"/>
            </w:pPr>
            <w:r w:rsidRPr="00047C49">
              <w:t>26.</w:t>
            </w:r>
          </w:p>
        </w:tc>
        <w:tc>
          <w:tcPr>
            <w:tcW w:type="dxa" w:w="2430"/>
            <w:noWrap/>
            <w:vAlign w:val="center"/>
          </w:tcPr>
          <w:p w:rsidRDefault="009068F3" w:rsidP="00880DA0" w:rsidR="009068F3" w:rsidRPr="00047C49">
            <w:pPr>
              <w:rPr>
                <w:color w:val="000000"/>
              </w:rPr>
            </w:pPr>
            <w:r w:rsidRPr="00047C49">
              <w:rPr>
                <w:color w:val="000000"/>
              </w:rPr>
              <w:t>STAN-FAR d.o.o.unutar i među. otprem prijevozne usluge, uvoz-izvoz</w:t>
            </w:r>
          </w:p>
        </w:tc>
        <w:tc>
          <w:tcPr>
            <w:tcW w:type="dxa" w:w="1836"/>
            <w:noWrap/>
            <w:vAlign w:val="center"/>
          </w:tcPr>
          <w:p w:rsidRDefault="009068F3" w:rsidP="00880DA0" w:rsidR="009068F3" w:rsidRPr="00047C49">
            <w:pPr>
              <w:rPr>
                <w:color w:val="000000"/>
              </w:rPr>
            </w:pPr>
            <w:r w:rsidRPr="00047C49">
              <w:rPr>
                <w:color w:val="000000"/>
              </w:rPr>
              <w:t>73036167195</w:t>
            </w:r>
          </w:p>
        </w:tc>
        <w:tc>
          <w:tcPr>
            <w:tcW w:type="dxa" w:w="1836"/>
            <w:noWrap/>
            <w:vAlign w:val="center"/>
          </w:tcPr>
          <w:p w:rsidRDefault="009068F3" w:rsidP="00880DA0" w:rsidR="009068F3" w:rsidRPr="00047C49">
            <w:pPr>
              <w:rPr>
                <w:color w:val="000000"/>
              </w:rPr>
            </w:pPr>
            <w:r w:rsidRPr="00047C49">
              <w:rPr>
                <w:color w:val="000000"/>
              </w:rPr>
              <w:t>Slavonska Avenija 52, 10000 Zagreb</w:t>
            </w:r>
          </w:p>
        </w:tc>
        <w:tc>
          <w:tcPr>
            <w:tcW w:type="dxa" w:w="1836"/>
            <w:vAlign w:val="center"/>
          </w:tcPr>
          <w:p w:rsidRDefault="009068F3" w:rsidP="00880DA0" w:rsidR="009068F3" w:rsidRPr="00047C49">
            <w:pPr>
              <w:jc w:val="center"/>
              <w:rPr>
                <w:color w:val="000000"/>
              </w:rPr>
            </w:pPr>
            <w:r w:rsidRPr="00047C49">
              <w:rPr>
                <w:color w:val="000000"/>
              </w:rPr>
              <w:t>1.312,50 kn</w:t>
            </w:r>
          </w:p>
        </w:tc>
      </w:tr>
      <w:tr w:rsidTr="00880DA0" w:rsidR="009068F3" w:rsidRPr="00047C49">
        <w:trPr>
          <w:trHeight w:val="499"/>
        </w:trPr>
        <w:tc>
          <w:tcPr>
            <w:tcW w:type="dxa" w:w="1242"/>
            <w:noWrap/>
            <w:vAlign w:val="center"/>
          </w:tcPr>
          <w:p w:rsidRDefault="009068F3" w:rsidP="00880DA0" w:rsidR="009068F3" w:rsidRPr="00047C49">
            <w:pPr>
              <w:jc w:val="center"/>
            </w:pPr>
            <w:r w:rsidRPr="00047C49">
              <w:t>27.</w:t>
            </w:r>
          </w:p>
        </w:tc>
        <w:tc>
          <w:tcPr>
            <w:tcW w:type="dxa" w:w="2430"/>
            <w:noWrap/>
            <w:vAlign w:val="center"/>
          </w:tcPr>
          <w:p w:rsidRDefault="009068F3" w:rsidP="00880DA0" w:rsidR="009068F3" w:rsidRPr="00047C49">
            <w:pPr>
              <w:rPr>
                <w:color w:val="000000"/>
              </w:rPr>
            </w:pPr>
            <w:r w:rsidRPr="00047C49">
              <w:rPr>
                <w:color w:val="000000"/>
              </w:rPr>
              <w:t>ŠKALAC INSTALACIJE d.o.o. za trgovinu i usluge, turistička agencija</w:t>
            </w:r>
          </w:p>
        </w:tc>
        <w:tc>
          <w:tcPr>
            <w:tcW w:type="dxa" w:w="1836"/>
            <w:noWrap/>
            <w:vAlign w:val="center"/>
          </w:tcPr>
          <w:p w:rsidRDefault="009068F3" w:rsidP="00880DA0" w:rsidR="009068F3" w:rsidRPr="00047C49">
            <w:pPr>
              <w:rPr>
                <w:color w:val="000000"/>
              </w:rPr>
            </w:pPr>
            <w:r w:rsidRPr="00047C49">
              <w:rPr>
                <w:color w:val="000000"/>
              </w:rPr>
              <w:t>73036167195</w:t>
            </w:r>
          </w:p>
        </w:tc>
        <w:tc>
          <w:tcPr>
            <w:tcW w:type="dxa" w:w="1836"/>
            <w:noWrap/>
            <w:vAlign w:val="center"/>
          </w:tcPr>
          <w:p w:rsidRDefault="009068F3" w:rsidP="00880DA0" w:rsidR="009068F3" w:rsidRPr="00047C49">
            <w:pPr>
              <w:rPr>
                <w:color w:val="000000"/>
              </w:rPr>
            </w:pPr>
            <w:r w:rsidRPr="00047C49">
              <w:rPr>
                <w:color w:val="000000"/>
              </w:rPr>
              <w:t>Bistrec 45, 10432 Lug Samoborski</w:t>
            </w:r>
          </w:p>
        </w:tc>
        <w:tc>
          <w:tcPr>
            <w:tcW w:type="dxa" w:w="1836"/>
            <w:vAlign w:val="center"/>
          </w:tcPr>
          <w:p w:rsidRDefault="009068F3" w:rsidP="00880DA0" w:rsidR="009068F3" w:rsidRPr="00047C49">
            <w:pPr>
              <w:jc w:val="center"/>
              <w:rPr>
                <w:color w:val="000000"/>
              </w:rPr>
            </w:pPr>
            <w:r w:rsidRPr="00047C49">
              <w:rPr>
                <w:color w:val="000000"/>
              </w:rPr>
              <w:t>3.000,00 kn</w:t>
            </w:r>
          </w:p>
        </w:tc>
      </w:tr>
      <w:tr w:rsidTr="00880DA0" w:rsidR="009068F3" w:rsidRPr="00047C49">
        <w:trPr>
          <w:trHeight w:val="499"/>
        </w:trPr>
        <w:tc>
          <w:tcPr>
            <w:tcW w:type="dxa" w:w="1242"/>
            <w:noWrap/>
            <w:vAlign w:val="center"/>
          </w:tcPr>
          <w:p w:rsidRDefault="009068F3" w:rsidP="00880DA0" w:rsidR="009068F3" w:rsidRPr="00047C49">
            <w:pPr>
              <w:jc w:val="center"/>
            </w:pPr>
            <w:r w:rsidRPr="00047C49">
              <w:t>28.</w:t>
            </w:r>
          </w:p>
        </w:tc>
        <w:tc>
          <w:tcPr>
            <w:tcW w:type="dxa" w:w="2430"/>
            <w:noWrap/>
            <w:vAlign w:val="center"/>
          </w:tcPr>
          <w:p w:rsidRDefault="009068F3" w:rsidP="00880DA0" w:rsidR="009068F3" w:rsidRPr="00047C49">
            <w:pPr>
              <w:rPr>
                <w:color w:val="000000"/>
              </w:rPr>
            </w:pPr>
            <w:r w:rsidRPr="00047C49">
              <w:rPr>
                <w:color w:val="000000"/>
              </w:rPr>
              <w:t>ŠPIRANEC KREŠIMIR</w:t>
            </w:r>
          </w:p>
        </w:tc>
        <w:tc>
          <w:tcPr>
            <w:tcW w:type="dxa" w:w="1836"/>
            <w:noWrap/>
            <w:vAlign w:val="center"/>
          </w:tcPr>
          <w:p w:rsidRDefault="009068F3" w:rsidP="00880DA0" w:rsidR="009068F3" w:rsidRPr="00047C49">
            <w:pPr>
              <w:rPr>
                <w:color w:val="000000"/>
              </w:rPr>
            </w:pPr>
            <w:r w:rsidRPr="00047C49">
              <w:rPr>
                <w:color w:val="000000"/>
              </w:rPr>
              <w:t>76746858050</w:t>
            </w:r>
          </w:p>
        </w:tc>
        <w:tc>
          <w:tcPr>
            <w:tcW w:type="dxa" w:w="1836"/>
            <w:noWrap/>
            <w:vAlign w:val="center"/>
          </w:tcPr>
          <w:p w:rsidRDefault="009068F3" w:rsidP="00880DA0" w:rsidR="009068F3" w:rsidRPr="00047C49">
            <w:pPr>
              <w:rPr>
                <w:color w:val="000000"/>
              </w:rPr>
            </w:pPr>
            <w:r w:rsidRPr="00047C49">
              <w:rPr>
                <w:color w:val="000000"/>
              </w:rPr>
              <w:t>Zagrebačka ulica 5, Bedekovčina</w:t>
            </w:r>
          </w:p>
        </w:tc>
        <w:tc>
          <w:tcPr>
            <w:tcW w:type="dxa" w:w="1836"/>
            <w:vAlign w:val="center"/>
          </w:tcPr>
          <w:p w:rsidRDefault="009068F3" w:rsidP="00880DA0" w:rsidR="009068F3" w:rsidRPr="00047C49">
            <w:pPr>
              <w:jc w:val="center"/>
              <w:rPr>
                <w:color w:val="000000"/>
              </w:rPr>
            </w:pPr>
            <w:r w:rsidRPr="00047C49">
              <w:rPr>
                <w:color w:val="000000"/>
              </w:rPr>
              <w:t>5.145,00 kn</w:t>
            </w:r>
          </w:p>
        </w:tc>
      </w:tr>
      <w:tr w:rsidTr="00880DA0" w:rsidR="009068F3" w:rsidRPr="00047C49">
        <w:trPr>
          <w:trHeight w:val="1509"/>
        </w:trPr>
        <w:tc>
          <w:tcPr>
            <w:tcW w:type="dxa" w:w="1242"/>
            <w:noWrap/>
            <w:vAlign w:val="center"/>
          </w:tcPr>
          <w:p w:rsidRDefault="009068F3" w:rsidP="00880DA0" w:rsidR="009068F3" w:rsidRPr="00047C49">
            <w:pPr>
              <w:jc w:val="center"/>
            </w:pPr>
            <w:r w:rsidRPr="00047C49">
              <w:lastRenderedPageBreak/>
              <w:t>29.</w:t>
            </w:r>
          </w:p>
        </w:tc>
        <w:tc>
          <w:tcPr>
            <w:tcW w:type="dxa" w:w="2430"/>
            <w:noWrap/>
            <w:vAlign w:val="center"/>
          </w:tcPr>
          <w:p w:rsidRDefault="009068F3" w:rsidP="00880DA0" w:rsidR="009068F3" w:rsidRPr="00047C49">
            <w:pPr>
              <w:rPr>
                <w:color w:val="000000"/>
              </w:rPr>
            </w:pPr>
            <w:r w:rsidRPr="00047C49">
              <w:rPr>
                <w:color w:val="000000"/>
              </w:rPr>
              <w:t>TALEA, putnička agen.d.o.o. za trgovinu i usluge</w:t>
            </w:r>
          </w:p>
        </w:tc>
        <w:tc>
          <w:tcPr>
            <w:tcW w:type="dxa" w:w="1836"/>
            <w:noWrap/>
            <w:vAlign w:val="center"/>
          </w:tcPr>
          <w:p w:rsidRDefault="009068F3" w:rsidP="00880DA0" w:rsidR="009068F3" w:rsidRPr="00047C49">
            <w:pPr>
              <w:rPr>
                <w:color w:val="000000"/>
              </w:rPr>
            </w:pPr>
            <w:r w:rsidRPr="00047C49">
              <w:rPr>
                <w:color w:val="000000"/>
              </w:rPr>
              <w:t>40137396890</w:t>
            </w:r>
          </w:p>
        </w:tc>
        <w:tc>
          <w:tcPr>
            <w:tcW w:type="dxa" w:w="1836"/>
            <w:noWrap/>
            <w:vAlign w:val="center"/>
          </w:tcPr>
          <w:p w:rsidRDefault="009068F3" w:rsidP="00880DA0" w:rsidR="009068F3" w:rsidRPr="00047C49">
            <w:pPr>
              <w:rPr>
                <w:color w:val="000000"/>
              </w:rPr>
            </w:pPr>
            <w:r w:rsidRPr="00047C49">
              <w:rPr>
                <w:color w:val="000000"/>
              </w:rPr>
              <w:t>Kralja Petra Krešimira Iv 6/A, 21300 Makarska</w:t>
            </w:r>
          </w:p>
        </w:tc>
        <w:tc>
          <w:tcPr>
            <w:tcW w:type="dxa" w:w="1836"/>
            <w:vAlign w:val="center"/>
          </w:tcPr>
          <w:p w:rsidRDefault="009068F3" w:rsidP="00880DA0" w:rsidR="009068F3" w:rsidRPr="00047C49">
            <w:pPr>
              <w:jc w:val="center"/>
              <w:rPr>
                <w:color w:val="000000"/>
              </w:rPr>
            </w:pPr>
            <w:r w:rsidRPr="00047C49">
              <w:rPr>
                <w:color w:val="000000"/>
              </w:rPr>
              <w:t>48.500,00 kn</w:t>
            </w:r>
          </w:p>
        </w:tc>
      </w:tr>
      <w:tr w:rsidTr="00880DA0" w:rsidR="009068F3" w:rsidRPr="00047C49">
        <w:trPr>
          <w:trHeight w:val="499"/>
        </w:trPr>
        <w:tc>
          <w:tcPr>
            <w:tcW w:type="dxa" w:w="1242"/>
            <w:noWrap/>
            <w:vAlign w:val="center"/>
          </w:tcPr>
          <w:p w:rsidRDefault="009068F3" w:rsidP="00880DA0" w:rsidR="009068F3" w:rsidRPr="00047C49">
            <w:pPr>
              <w:jc w:val="center"/>
            </w:pPr>
            <w:r w:rsidRPr="00047C49">
              <w:t>31.</w:t>
            </w:r>
          </w:p>
        </w:tc>
        <w:tc>
          <w:tcPr>
            <w:tcW w:type="dxa" w:w="2430"/>
            <w:noWrap/>
            <w:vAlign w:val="center"/>
          </w:tcPr>
          <w:p w:rsidRDefault="009068F3" w:rsidP="00880DA0" w:rsidR="009068F3" w:rsidRPr="00047C49">
            <w:pPr>
              <w:rPr>
                <w:color w:val="000000"/>
              </w:rPr>
            </w:pPr>
            <w:r w:rsidRPr="00047C49">
              <w:rPr>
                <w:color w:val="000000"/>
              </w:rPr>
              <w:t>TERMAG,d.o.o.za zastupanje i posredovanje u promet roba i us.</w:t>
            </w:r>
          </w:p>
        </w:tc>
        <w:tc>
          <w:tcPr>
            <w:tcW w:type="dxa" w:w="1836"/>
            <w:noWrap/>
            <w:vAlign w:val="center"/>
          </w:tcPr>
          <w:p w:rsidRDefault="009068F3" w:rsidP="00880DA0" w:rsidR="009068F3" w:rsidRPr="00047C49">
            <w:pPr>
              <w:rPr>
                <w:color w:val="000000"/>
              </w:rPr>
            </w:pPr>
            <w:r w:rsidRPr="00047C49">
              <w:rPr>
                <w:color w:val="000000"/>
              </w:rPr>
              <w:t>23906639896</w:t>
            </w:r>
          </w:p>
        </w:tc>
        <w:tc>
          <w:tcPr>
            <w:tcW w:type="dxa" w:w="1836"/>
            <w:noWrap/>
            <w:vAlign w:val="center"/>
          </w:tcPr>
          <w:p w:rsidRDefault="009068F3" w:rsidP="00880DA0" w:rsidR="009068F3" w:rsidRPr="00047C49">
            <w:pPr>
              <w:rPr>
                <w:color w:val="000000"/>
              </w:rPr>
            </w:pPr>
            <w:r w:rsidRPr="00047C49">
              <w:rPr>
                <w:color w:val="000000"/>
              </w:rPr>
              <w:t>Kvarnerska cesta 35, 51211 Matulji</w:t>
            </w:r>
          </w:p>
        </w:tc>
        <w:tc>
          <w:tcPr>
            <w:tcW w:type="dxa" w:w="1836"/>
            <w:vAlign w:val="center"/>
          </w:tcPr>
          <w:p w:rsidRDefault="009068F3" w:rsidP="00880DA0" w:rsidR="009068F3" w:rsidRPr="00047C49">
            <w:pPr>
              <w:jc w:val="center"/>
              <w:rPr>
                <w:color w:val="000000"/>
              </w:rPr>
            </w:pPr>
            <w:r w:rsidRPr="00047C49">
              <w:rPr>
                <w:color w:val="000000"/>
              </w:rPr>
              <w:t>4.000,00 kn</w:t>
            </w:r>
          </w:p>
        </w:tc>
      </w:tr>
      <w:tr w:rsidTr="00880DA0" w:rsidR="009068F3" w:rsidRPr="00047C49">
        <w:trPr>
          <w:trHeight w:val="499"/>
        </w:trPr>
        <w:tc>
          <w:tcPr>
            <w:tcW w:type="dxa" w:w="1242"/>
            <w:noWrap/>
            <w:vAlign w:val="center"/>
          </w:tcPr>
          <w:p w:rsidRDefault="009068F3" w:rsidP="00880DA0" w:rsidR="009068F3" w:rsidRPr="00047C49">
            <w:pPr>
              <w:jc w:val="center"/>
            </w:pPr>
            <w:r w:rsidRPr="00047C49">
              <w:t>32.</w:t>
            </w:r>
          </w:p>
        </w:tc>
        <w:tc>
          <w:tcPr>
            <w:tcW w:type="dxa" w:w="2430"/>
            <w:noWrap/>
          </w:tcPr>
          <w:p w:rsidRDefault="009068F3" w:rsidP="00880DA0" w:rsidR="009068F3" w:rsidRPr="00047C49">
            <w:pPr>
              <w:rPr>
                <w:color w:val="000000"/>
              </w:rPr>
            </w:pPr>
            <w:r w:rsidRPr="00047C49">
              <w:rPr>
                <w:color w:val="000000"/>
              </w:rPr>
              <w:t>TPS IMP Toplotni Prenosniki – Inves montaža, prodaja d.o.o.</w:t>
            </w:r>
          </w:p>
        </w:tc>
        <w:tc>
          <w:tcPr>
            <w:tcW w:type="dxa" w:w="1836"/>
            <w:noWrap/>
            <w:vAlign w:val="center"/>
          </w:tcPr>
          <w:p w:rsidRDefault="009068F3" w:rsidP="00880DA0" w:rsidR="009068F3" w:rsidRPr="00047C49">
            <w:pPr>
              <w:rPr>
                <w:color w:val="000000"/>
              </w:rPr>
            </w:pPr>
            <w:r w:rsidRPr="00047C49">
              <w:rPr>
                <w:rStyle w:val="st1"/>
              </w:rPr>
              <w:t>SI85859044</w:t>
            </w:r>
          </w:p>
        </w:tc>
        <w:tc>
          <w:tcPr>
            <w:tcW w:type="dxa" w:w="1836"/>
            <w:noWrap/>
            <w:vAlign w:val="center"/>
          </w:tcPr>
          <w:p w:rsidRDefault="009068F3" w:rsidP="00880DA0" w:rsidR="009068F3" w:rsidRPr="00047C49">
            <w:pPr>
              <w:rPr>
                <w:color w:val="000000"/>
              </w:rPr>
            </w:pPr>
            <w:r w:rsidRPr="00047C49">
              <w:rPr>
                <w:color w:val="000000"/>
              </w:rPr>
              <w:t>Korenova cesta 5, 1241 Kamnik, Slovenija</w:t>
            </w:r>
          </w:p>
        </w:tc>
        <w:tc>
          <w:tcPr>
            <w:tcW w:type="dxa" w:w="1836"/>
            <w:vAlign w:val="center"/>
          </w:tcPr>
          <w:p w:rsidRDefault="009068F3" w:rsidP="00880DA0" w:rsidR="009068F3" w:rsidRPr="00047C49">
            <w:pPr>
              <w:jc w:val="center"/>
              <w:rPr>
                <w:color w:val="000000"/>
              </w:rPr>
            </w:pPr>
            <w:r w:rsidRPr="00047C49">
              <w:rPr>
                <w:color w:val="000000"/>
              </w:rPr>
              <w:t>331.137,10 kn</w:t>
            </w:r>
          </w:p>
        </w:tc>
      </w:tr>
      <w:tr w:rsidTr="00880DA0" w:rsidR="009068F3" w:rsidRPr="00047C49">
        <w:trPr>
          <w:trHeight w:val="499"/>
        </w:trPr>
        <w:tc>
          <w:tcPr>
            <w:tcW w:type="dxa" w:w="1242"/>
            <w:noWrap/>
            <w:vAlign w:val="center"/>
          </w:tcPr>
          <w:p w:rsidRDefault="009068F3" w:rsidP="00880DA0" w:rsidR="009068F3" w:rsidRPr="00047C49">
            <w:pPr>
              <w:jc w:val="center"/>
            </w:pPr>
            <w:r w:rsidRPr="00047C49">
              <w:t>33.</w:t>
            </w:r>
          </w:p>
        </w:tc>
        <w:tc>
          <w:tcPr>
            <w:tcW w:type="dxa" w:w="2430"/>
            <w:noWrap/>
          </w:tcPr>
          <w:p w:rsidRDefault="009068F3" w:rsidP="00880DA0" w:rsidR="009068F3" w:rsidRPr="00047C49"/>
          <w:p w:rsidRDefault="009068F3" w:rsidP="00880DA0" w:rsidR="009068F3" w:rsidRPr="00047C49">
            <w:r w:rsidRPr="00047C49">
              <w:t>ZAGREBAČKA BANKA d.d.</w:t>
            </w:r>
          </w:p>
          <w:p w:rsidRDefault="009068F3" w:rsidP="00880DA0" w:rsidR="009068F3" w:rsidRPr="00047C49"/>
        </w:tc>
        <w:tc>
          <w:tcPr>
            <w:tcW w:type="dxa" w:w="1836"/>
            <w:noWrap/>
            <w:vAlign w:val="center"/>
          </w:tcPr>
          <w:p w:rsidRDefault="009068F3" w:rsidP="00880DA0" w:rsidR="009068F3" w:rsidRPr="00047C49">
            <w:r w:rsidRPr="00047C49">
              <w:t>92963223473</w:t>
            </w:r>
          </w:p>
        </w:tc>
        <w:tc>
          <w:tcPr>
            <w:tcW w:type="dxa" w:w="1836"/>
            <w:noWrap/>
            <w:vAlign w:val="center"/>
          </w:tcPr>
          <w:p w:rsidRDefault="009068F3" w:rsidP="00880DA0" w:rsidR="009068F3" w:rsidRPr="00047C49">
            <w:r w:rsidRPr="00047C49">
              <w:t>Trg bana Josipa Jelačića 10, 10000 Zagreb</w:t>
            </w:r>
          </w:p>
        </w:tc>
        <w:tc>
          <w:tcPr>
            <w:tcW w:type="dxa" w:w="1836"/>
            <w:vAlign w:val="center"/>
          </w:tcPr>
          <w:p w:rsidRDefault="009068F3" w:rsidP="00880DA0" w:rsidR="009068F3" w:rsidRPr="00047C49">
            <w:pPr>
              <w:jc w:val="center"/>
            </w:pPr>
          </w:p>
          <w:p w:rsidRDefault="009068F3" w:rsidP="00880DA0" w:rsidR="009068F3" w:rsidRPr="00047C49">
            <w:pPr>
              <w:jc w:val="center"/>
            </w:pPr>
            <w:r w:rsidRPr="00047C49">
              <w:t>1.080.183,42 kn</w:t>
            </w:r>
          </w:p>
          <w:p w:rsidRDefault="009068F3" w:rsidP="00880DA0" w:rsidR="009068F3" w:rsidRPr="00047C49">
            <w:pPr>
              <w:jc w:val="center"/>
            </w:pPr>
          </w:p>
        </w:tc>
      </w:tr>
      <w:tr w:rsidTr="00880DA0" w:rsidR="009068F3" w:rsidRPr="00047C49">
        <w:trPr>
          <w:trHeight w:val="499"/>
        </w:trPr>
        <w:tc>
          <w:tcPr>
            <w:tcW w:type="dxa" w:w="1242"/>
            <w:noWrap/>
            <w:vAlign w:val="center"/>
          </w:tcPr>
          <w:p w:rsidRDefault="009068F3" w:rsidP="00880DA0" w:rsidR="009068F3" w:rsidRPr="00047C49">
            <w:pPr>
              <w:jc w:val="center"/>
            </w:pPr>
            <w:r w:rsidRPr="00047C49">
              <w:t>34.</w:t>
            </w:r>
          </w:p>
        </w:tc>
        <w:tc>
          <w:tcPr>
            <w:tcW w:type="dxa" w:w="2430"/>
            <w:noWrap/>
            <w:vAlign w:val="center"/>
          </w:tcPr>
          <w:p w:rsidRDefault="009068F3" w:rsidP="00880DA0" w:rsidR="009068F3" w:rsidRPr="00047C49">
            <w:pPr>
              <w:rPr>
                <w:color w:val="000000"/>
              </w:rPr>
            </w:pPr>
            <w:r w:rsidRPr="00047C49">
              <w:rPr>
                <w:color w:val="000000"/>
              </w:rPr>
              <w:t>ZIEHL-ABEGG Ges.m.b.H.</w:t>
            </w:r>
          </w:p>
        </w:tc>
        <w:tc>
          <w:tcPr>
            <w:tcW w:type="dxa" w:w="1836"/>
            <w:noWrap/>
            <w:vAlign w:val="center"/>
          </w:tcPr>
          <w:p w:rsidRDefault="009068F3" w:rsidP="00880DA0" w:rsidR="009068F3" w:rsidRPr="00047C49">
            <w:pPr>
              <w:rPr>
                <w:color w:val="000000"/>
              </w:rPr>
            </w:pPr>
            <w:r w:rsidRPr="00047C49">
              <w:rPr>
                <w:rStyle w:val="st1"/>
              </w:rPr>
              <w:t>DE146280211</w:t>
            </w:r>
          </w:p>
        </w:tc>
        <w:tc>
          <w:tcPr>
            <w:tcW w:type="dxa" w:w="1836"/>
            <w:noWrap/>
            <w:vAlign w:val="center"/>
          </w:tcPr>
          <w:p w:rsidRDefault="009068F3" w:rsidP="00880DA0" w:rsidR="009068F3" w:rsidRPr="00047C49">
            <w:pPr>
              <w:rPr>
                <w:color w:val="000000"/>
              </w:rPr>
            </w:pPr>
            <w:r w:rsidRPr="00047C49">
              <w:rPr>
                <w:color w:val="000000"/>
              </w:rPr>
              <w:t>Heinz-Ziehl-Straße, 74653 Künzelsau Njemačka</w:t>
            </w:r>
          </w:p>
        </w:tc>
        <w:tc>
          <w:tcPr>
            <w:tcW w:type="dxa" w:w="1836"/>
            <w:vAlign w:val="center"/>
          </w:tcPr>
          <w:p w:rsidRDefault="009068F3" w:rsidP="00880DA0" w:rsidR="009068F3" w:rsidRPr="00047C49">
            <w:pPr>
              <w:jc w:val="center"/>
              <w:rPr>
                <w:color w:val="000000"/>
              </w:rPr>
            </w:pPr>
            <w:r w:rsidRPr="00047C49">
              <w:rPr>
                <w:color w:val="000000"/>
              </w:rPr>
              <w:t>25.247,72 kn</w:t>
            </w:r>
          </w:p>
        </w:tc>
      </w:tr>
    </w:tbl>
    <w:p w:rsidRDefault="009068F3" w:rsidP="009C388E" w:rsidR="009068F3">
      <w:pPr>
        <w:ind w:left="708"/>
        <w:jc w:val="both"/>
        <w:rPr>
          <w:sz w:val="24"/>
          <w:szCs w:val="24"/>
        </w:rPr>
      </w:pPr>
    </w:p>
    <w:p w:rsidRDefault="009068F3" w:rsidP="009C388E" w:rsidR="009068F3" w:rsidRPr="00476FE5">
      <w:pPr>
        <w:ind w:left="708"/>
        <w:jc w:val="both"/>
        <w:rPr>
          <w:sz w:val="24"/>
          <w:szCs w:val="24"/>
        </w:rPr>
      </w:pPr>
    </w:p>
    <w:p w:rsidRDefault="00601034" w:rsidP="0063661A" w:rsidR="005D7DE5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601034">
        <w:rPr>
          <w:sz w:val="24"/>
          <w:szCs w:val="24"/>
        </w:rPr>
        <w:t>I</w:t>
      </w:r>
      <w:r w:rsidR="00337787">
        <w:rPr>
          <w:sz w:val="24"/>
          <w:szCs w:val="24"/>
        </w:rPr>
        <w:t>I</w:t>
      </w:r>
      <w:r w:rsidRPr="00601034">
        <w:rPr>
          <w:sz w:val="24"/>
          <w:szCs w:val="24"/>
        </w:rPr>
        <w:t>I. Osporene tražbine</w:t>
      </w:r>
    </w:p>
    <w:p w:rsidRDefault="009068F3" w:rsidP="0063661A" w:rsidR="009068F3">
      <w:pPr>
        <w:jc w:val="both"/>
        <w:rPr>
          <w:sz w:val="24"/>
          <w:szCs w:val="24"/>
        </w:rPr>
      </w:pPr>
    </w:p>
    <w:tbl>
      <w:tblPr>
        <w:tblStyle w:val="Reetkatablice"/>
        <w:tblpPr w:tblpY="57" w:tblpXSpec="center" w:horzAnchor="margin" w:vertAnchor="text" w:rightFromText="180" w:leftFromText="180"/>
        <w:tblW w:type="auto" w:w="0"/>
        <w:tblInd w:type="dxa" w:w="0"/>
        <w:tblLayout w:type="fixed"/>
        <w:tblLook w:val="04A0" w:noVBand="1" w:noHBand="0" w:lastColumn="0" w:firstColumn="1" w:lastRow="0" w:firstRow="1"/>
      </w:tblPr>
      <w:tblGrid>
        <w:gridCol w:w="1242"/>
        <w:gridCol w:w="2430"/>
        <w:gridCol w:w="1836"/>
        <w:gridCol w:w="1836"/>
        <w:gridCol w:w="1836"/>
      </w:tblGrid>
      <w:tr w:rsidTr="00880DA0" w:rsidR="009068F3" w:rsidRPr="00047C49">
        <w:trPr>
          <w:trHeight w:val="989"/>
        </w:trPr>
        <w:tc>
          <w:tcPr>
            <w:tcW w:type="dxa" w:w="1242"/>
            <w:vAlign w:val="center"/>
          </w:tcPr>
          <w:p w:rsidRDefault="009068F3" w:rsidP="00880DA0" w:rsidR="009068F3" w:rsidRPr="00E56982">
            <w:pPr>
              <w:ind w:right="-108"/>
              <w:jc w:val="center"/>
              <w:rPr>
                <w:b/>
              </w:rPr>
            </w:pPr>
            <w:r w:rsidRPr="00E56982">
              <w:rPr>
                <w:b/>
              </w:rPr>
              <w:t>Redni broj prijavljene tražbine</w:t>
            </w:r>
          </w:p>
        </w:tc>
        <w:tc>
          <w:tcPr>
            <w:tcW w:type="dxa" w:w="2430"/>
            <w:vAlign w:val="center"/>
          </w:tcPr>
          <w:p w:rsidRDefault="009068F3" w:rsidP="00880DA0" w:rsidR="009068F3" w:rsidRPr="00E56982">
            <w:pPr>
              <w:jc w:val="center"/>
              <w:rPr>
                <w:b/>
              </w:rPr>
            </w:pPr>
            <w:r w:rsidRPr="00E56982">
              <w:rPr>
                <w:b/>
              </w:rPr>
              <w:t>Ime i prezime / Naziv vjerovnika</w:t>
            </w:r>
          </w:p>
        </w:tc>
        <w:tc>
          <w:tcPr>
            <w:tcW w:type="dxa" w:w="1836"/>
            <w:vAlign w:val="center"/>
          </w:tcPr>
          <w:p w:rsidRDefault="009068F3" w:rsidP="00880DA0" w:rsidR="009068F3" w:rsidRPr="00E56982">
            <w:pPr>
              <w:jc w:val="center"/>
              <w:rPr>
                <w:b/>
              </w:rPr>
            </w:pPr>
            <w:r w:rsidRPr="00E56982">
              <w:rPr>
                <w:b/>
              </w:rPr>
              <w:t>OIB vjerovnika</w:t>
            </w:r>
          </w:p>
        </w:tc>
        <w:tc>
          <w:tcPr>
            <w:tcW w:type="dxa" w:w="1836"/>
            <w:vAlign w:val="center"/>
          </w:tcPr>
          <w:p w:rsidRDefault="009068F3" w:rsidP="00880DA0" w:rsidR="009068F3" w:rsidRPr="00E56982">
            <w:pPr>
              <w:ind w:left="-684"/>
              <w:jc w:val="center"/>
              <w:rPr>
                <w:b/>
              </w:rPr>
            </w:pPr>
            <w:r w:rsidRPr="00E56982">
              <w:rPr>
                <w:b/>
              </w:rPr>
              <w:t xml:space="preserve">          Adresa vjerovnika</w:t>
            </w:r>
          </w:p>
        </w:tc>
        <w:tc>
          <w:tcPr>
            <w:tcW w:type="dxa" w:w="1836"/>
            <w:vAlign w:val="center"/>
          </w:tcPr>
          <w:p w:rsidRDefault="009068F3" w:rsidP="00880DA0" w:rsidR="009068F3" w:rsidRPr="00E56982">
            <w:pPr>
              <w:jc w:val="center"/>
              <w:rPr>
                <w:b/>
                <w:bCs/>
              </w:rPr>
            </w:pPr>
            <w:r w:rsidRPr="00E56982">
              <w:rPr>
                <w:b/>
                <w:bCs/>
              </w:rPr>
              <w:t>Osporeni iznos tražbine i razlog osporavanja</w:t>
            </w:r>
          </w:p>
        </w:tc>
      </w:tr>
      <w:tr w:rsidTr="00880DA0" w:rsidR="009068F3" w:rsidRPr="00047C49">
        <w:trPr>
          <w:trHeight w:val="989"/>
        </w:trPr>
        <w:tc>
          <w:tcPr>
            <w:tcW w:type="dxa" w:w="1242"/>
            <w:vAlign w:val="center"/>
          </w:tcPr>
          <w:p w:rsidRDefault="009068F3" w:rsidP="00880DA0" w:rsidR="009068F3" w:rsidRPr="00E56982">
            <w:pPr>
              <w:jc w:val="center"/>
            </w:pPr>
            <w:r w:rsidRPr="00E56982">
              <w:t>7</w:t>
            </w:r>
          </w:p>
        </w:tc>
        <w:tc>
          <w:tcPr>
            <w:tcW w:type="dxa" w:w="2430"/>
            <w:vAlign w:val="center"/>
          </w:tcPr>
          <w:p w:rsidRDefault="009068F3" w:rsidP="00880DA0" w:rsidR="009068F3" w:rsidRPr="00E56982">
            <w:pPr>
              <w:jc w:val="center"/>
            </w:pPr>
            <w:r w:rsidRPr="00E56982">
              <w:rPr>
                <w:color w:val="000000"/>
              </w:rPr>
              <w:t>EKO-FLOR PLUS d.o.o. komunalne usluge i trg</w:t>
            </w:r>
          </w:p>
        </w:tc>
        <w:tc>
          <w:tcPr>
            <w:tcW w:type="dxa" w:w="1836"/>
            <w:vAlign w:val="center"/>
          </w:tcPr>
          <w:p w:rsidRDefault="009068F3" w:rsidP="00880DA0" w:rsidR="009068F3" w:rsidRPr="00E56982">
            <w:pPr>
              <w:jc w:val="center"/>
            </w:pPr>
            <w:r w:rsidRPr="00E56982">
              <w:rPr>
                <w:color w:val="000000"/>
              </w:rPr>
              <w:t>50730247993</w:t>
            </w:r>
          </w:p>
        </w:tc>
        <w:tc>
          <w:tcPr>
            <w:tcW w:type="dxa" w:w="1836"/>
            <w:vAlign w:val="center"/>
          </w:tcPr>
          <w:p w:rsidRDefault="009068F3" w:rsidP="00880DA0" w:rsidR="009068F3" w:rsidRPr="00E56982">
            <w:pPr>
              <w:jc w:val="center"/>
            </w:pPr>
            <w:r w:rsidRPr="00E56982">
              <w:rPr>
                <w:color w:val="000000"/>
              </w:rPr>
              <w:t>Mokrice 180C, 49243 Oroslavje</w:t>
            </w:r>
          </w:p>
        </w:tc>
        <w:tc>
          <w:tcPr>
            <w:tcW w:type="dxa" w:w="1836"/>
            <w:vAlign w:val="center"/>
          </w:tcPr>
          <w:p w:rsidRDefault="009068F3" w:rsidP="00880DA0" w:rsidR="009068F3">
            <w:pPr>
              <w:jc w:val="center"/>
            </w:pPr>
            <w:r w:rsidRPr="00E56982">
              <w:t>1.167,34  kn</w:t>
            </w:r>
            <w:r>
              <w:t xml:space="preserve"> </w:t>
            </w:r>
          </w:p>
          <w:p w:rsidRDefault="009068F3" w:rsidP="009068F3" w:rsidR="009068F3" w:rsidRPr="00E56982">
            <w:pPr>
              <w:jc w:val="center"/>
            </w:pPr>
            <w:r>
              <w:t xml:space="preserve">računi neutemeljen jer </w:t>
            </w:r>
            <w:r w:rsidRPr="00E56982">
              <w:t>dužnik od travnja 2017. godine ne koristi usluge tog vjerovnika o čemu je taj vjerovnik obaviješten</w:t>
            </w:r>
          </w:p>
        </w:tc>
      </w:tr>
      <w:tr w:rsidTr="00880DA0" w:rsidR="009068F3" w:rsidRPr="00047C49">
        <w:trPr>
          <w:trHeight w:val="1451"/>
        </w:trPr>
        <w:tc>
          <w:tcPr>
            <w:tcW w:type="dxa" w:w="1242"/>
            <w:vAlign w:val="center"/>
          </w:tcPr>
          <w:p w:rsidRDefault="009068F3" w:rsidP="00880DA0" w:rsidR="009068F3" w:rsidRPr="00874769">
            <w:pPr>
              <w:jc w:val="center"/>
            </w:pPr>
            <w:r w:rsidRPr="00874769">
              <w:t>14.</w:t>
            </w:r>
          </w:p>
        </w:tc>
        <w:tc>
          <w:tcPr>
            <w:tcW w:type="dxa" w:w="2430"/>
            <w:vAlign w:val="center"/>
          </w:tcPr>
          <w:p w:rsidRDefault="009068F3" w:rsidP="00880DA0" w:rsidR="009068F3" w:rsidRPr="00874769">
            <w:pPr>
              <w:jc w:val="center"/>
              <w:rPr>
                <w:color w:val="000000"/>
              </w:rPr>
            </w:pPr>
            <w:r w:rsidRPr="00874769">
              <w:rPr>
                <w:color w:val="000000"/>
              </w:rPr>
              <w:t>HRVATSKI TELEKOM d.d.</w:t>
            </w:r>
          </w:p>
        </w:tc>
        <w:tc>
          <w:tcPr>
            <w:tcW w:type="dxa" w:w="1836"/>
            <w:vAlign w:val="center"/>
          </w:tcPr>
          <w:p w:rsidRDefault="009068F3" w:rsidP="00880DA0" w:rsidR="009068F3" w:rsidRPr="00874769">
            <w:pPr>
              <w:jc w:val="center"/>
              <w:rPr>
                <w:color w:val="000000"/>
              </w:rPr>
            </w:pPr>
            <w:r w:rsidRPr="00874769">
              <w:rPr>
                <w:rStyle w:val="st1"/>
              </w:rPr>
              <w:t>81793146560</w:t>
            </w:r>
          </w:p>
        </w:tc>
        <w:tc>
          <w:tcPr>
            <w:tcW w:type="dxa" w:w="1836"/>
            <w:vAlign w:val="center"/>
          </w:tcPr>
          <w:p w:rsidRDefault="009068F3" w:rsidP="00880DA0" w:rsidR="009068F3" w:rsidRPr="00874769">
            <w:pPr>
              <w:jc w:val="center"/>
              <w:rPr>
                <w:color w:val="000000"/>
              </w:rPr>
            </w:pPr>
            <w:r w:rsidRPr="00874769">
              <w:rPr>
                <w:color w:val="000000"/>
              </w:rPr>
              <w:t>Roberta Frangeša Mihanovića 9, Zagreb</w:t>
            </w:r>
          </w:p>
        </w:tc>
        <w:tc>
          <w:tcPr>
            <w:tcW w:type="dxa" w:w="1836"/>
            <w:vAlign w:val="center"/>
          </w:tcPr>
          <w:p w:rsidRDefault="009068F3" w:rsidP="00880DA0" w:rsidR="009068F3">
            <w:pPr>
              <w:jc w:val="center"/>
            </w:pPr>
            <w:r w:rsidRPr="00874769">
              <w:t xml:space="preserve">8.803,10 kn </w:t>
            </w:r>
          </w:p>
          <w:p w:rsidRDefault="009068F3" w:rsidP="009068F3" w:rsidR="009068F3" w:rsidRPr="00874769">
            <w:pPr>
              <w:jc w:val="center"/>
            </w:pPr>
            <w:r w:rsidRPr="00874769">
              <w:t>računi podmireni prije pokretanja predstečajnog</w:t>
            </w:r>
            <w:r>
              <w:t>a</w:t>
            </w:r>
            <w:r w:rsidRPr="00874769">
              <w:t xml:space="preserve"> postupka </w:t>
            </w:r>
            <w:r>
              <w:t>nad dužnikom</w:t>
            </w:r>
          </w:p>
        </w:tc>
      </w:tr>
      <w:tr w:rsidTr="00880DA0" w:rsidR="009068F3" w:rsidRPr="00047C49">
        <w:trPr>
          <w:trHeight w:val="989"/>
        </w:trPr>
        <w:tc>
          <w:tcPr>
            <w:tcW w:type="dxa" w:w="1242"/>
            <w:vAlign w:val="center"/>
          </w:tcPr>
          <w:p w:rsidRDefault="009068F3" w:rsidP="00880DA0" w:rsidR="009068F3" w:rsidRPr="00874769">
            <w:pPr>
              <w:jc w:val="center"/>
            </w:pPr>
            <w:r w:rsidRPr="00874769">
              <w:t>23.</w:t>
            </w:r>
          </w:p>
        </w:tc>
        <w:tc>
          <w:tcPr>
            <w:tcW w:type="dxa" w:w="2430"/>
            <w:vAlign w:val="center"/>
          </w:tcPr>
          <w:p w:rsidRDefault="009068F3" w:rsidP="00A855E4" w:rsidR="009068F3" w:rsidRPr="00874769">
            <w:pPr>
              <w:jc w:val="center"/>
              <w:rPr>
                <w:color w:val="000000"/>
              </w:rPr>
            </w:pPr>
            <w:r w:rsidRPr="00874769">
              <w:rPr>
                <w:color w:val="000000"/>
              </w:rPr>
              <w:t>ROTOMETAL PROMET  d.o.o.za proiz</w:t>
            </w:r>
            <w:r w:rsidR="00A855E4">
              <w:rPr>
                <w:color w:val="000000"/>
              </w:rPr>
              <w:t>vodnju,</w:t>
            </w:r>
            <w:r w:rsidRPr="00874769">
              <w:rPr>
                <w:color w:val="000000"/>
              </w:rPr>
              <w:t xml:space="preserve"> projektiranje, građenje, nadzor i usluge</w:t>
            </w:r>
          </w:p>
        </w:tc>
        <w:tc>
          <w:tcPr>
            <w:tcW w:type="dxa" w:w="1836"/>
            <w:vAlign w:val="center"/>
          </w:tcPr>
          <w:p w:rsidRDefault="009068F3" w:rsidP="00880DA0" w:rsidR="009068F3" w:rsidRPr="00874769">
            <w:pPr>
              <w:jc w:val="center"/>
              <w:rPr>
                <w:color w:val="000000"/>
              </w:rPr>
            </w:pPr>
            <w:r w:rsidRPr="00874769">
              <w:rPr>
                <w:color w:val="000000"/>
              </w:rPr>
              <w:t>42362921136</w:t>
            </w:r>
          </w:p>
        </w:tc>
        <w:tc>
          <w:tcPr>
            <w:tcW w:type="dxa" w:w="1836"/>
            <w:vAlign w:val="center"/>
          </w:tcPr>
          <w:p w:rsidRDefault="009068F3" w:rsidP="00880DA0" w:rsidR="009068F3" w:rsidRPr="00874769">
            <w:pPr>
              <w:jc w:val="center"/>
              <w:rPr>
                <w:color w:val="000000"/>
              </w:rPr>
            </w:pPr>
            <w:r w:rsidRPr="00874769">
              <w:rPr>
                <w:color w:val="000000"/>
              </w:rPr>
              <w:t>Svetonedeljska 19, 10430 Samobor</w:t>
            </w:r>
          </w:p>
        </w:tc>
        <w:tc>
          <w:tcPr>
            <w:tcW w:type="dxa" w:w="1836"/>
            <w:vAlign w:val="center"/>
          </w:tcPr>
          <w:p w:rsidRDefault="009068F3" w:rsidP="00880DA0" w:rsidR="009068F3">
            <w:pPr>
              <w:jc w:val="center"/>
            </w:pPr>
            <w:r w:rsidRPr="00874769">
              <w:t xml:space="preserve">2.440,03 kn </w:t>
            </w:r>
          </w:p>
          <w:p w:rsidRDefault="009068F3" w:rsidP="00880DA0" w:rsidR="009068F3" w:rsidRPr="00874769">
            <w:pPr>
              <w:jc w:val="center"/>
            </w:pPr>
            <w:r w:rsidRPr="00874769">
              <w:rPr>
                <w:rStyle w:val="st1"/>
              </w:rPr>
              <w:t>subjekt brisan iz suds</w:t>
            </w:r>
            <w:r>
              <w:rPr>
                <w:rStyle w:val="st1"/>
              </w:rPr>
              <w:t>kog registra te više ne posluje</w:t>
            </w:r>
            <w:r w:rsidRPr="00874769">
              <w:rPr>
                <w:rStyle w:val="st1"/>
              </w:rPr>
              <w:t xml:space="preserve"> pa ne postoji </w:t>
            </w:r>
            <w:r>
              <w:rPr>
                <w:rStyle w:val="st1"/>
              </w:rPr>
              <w:t xml:space="preserve">dužnikova </w:t>
            </w:r>
            <w:r w:rsidRPr="00874769">
              <w:rPr>
                <w:rStyle w:val="st1"/>
              </w:rPr>
              <w:t>obveza prema njima</w:t>
            </w:r>
          </w:p>
        </w:tc>
      </w:tr>
      <w:tr w:rsidTr="00880DA0" w:rsidR="009068F3" w:rsidRPr="00047C49">
        <w:trPr>
          <w:trHeight w:val="989"/>
        </w:trPr>
        <w:tc>
          <w:tcPr>
            <w:tcW w:type="dxa" w:w="1242"/>
            <w:vAlign w:val="center"/>
          </w:tcPr>
          <w:p w:rsidRDefault="009068F3" w:rsidP="00880DA0" w:rsidR="009068F3" w:rsidRPr="00874769">
            <w:pPr>
              <w:jc w:val="center"/>
            </w:pPr>
            <w:r w:rsidRPr="00874769">
              <w:t>30.</w:t>
            </w:r>
          </w:p>
        </w:tc>
        <w:tc>
          <w:tcPr>
            <w:tcW w:type="dxa" w:w="2430"/>
            <w:vAlign w:val="center"/>
          </w:tcPr>
          <w:p w:rsidRDefault="009068F3" w:rsidP="00880DA0" w:rsidR="009068F3" w:rsidRPr="00874769">
            <w:pPr>
              <w:jc w:val="center"/>
              <w:rPr>
                <w:color w:val="000000"/>
              </w:rPr>
            </w:pPr>
            <w:r w:rsidRPr="00874769">
              <w:rPr>
                <w:color w:val="000000"/>
              </w:rPr>
              <w:t>TEHNO-VENT,  d.o.o. za proizvodnju, trgovinu i zastupstvo</w:t>
            </w:r>
          </w:p>
        </w:tc>
        <w:tc>
          <w:tcPr>
            <w:tcW w:type="dxa" w:w="1836"/>
            <w:vAlign w:val="center"/>
          </w:tcPr>
          <w:p w:rsidRDefault="009068F3" w:rsidP="00880DA0" w:rsidR="009068F3" w:rsidRPr="00874769">
            <w:pPr>
              <w:jc w:val="center"/>
              <w:rPr>
                <w:color w:val="000000"/>
              </w:rPr>
            </w:pPr>
            <w:r w:rsidRPr="00874769">
              <w:rPr>
                <w:color w:val="000000"/>
              </w:rPr>
              <w:t>33849724363</w:t>
            </w:r>
          </w:p>
        </w:tc>
        <w:tc>
          <w:tcPr>
            <w:tcW w:type="dxa" w:w="1836"/>
            <w:vAlign w:val="center"/>
          </w:tcPr>
          <w:p w:rsidRDefault="009068F3" w:rsidP="00880DA0" w:rsidR="009068F3" w:rsidRPr="00874769">
            <w:pPr>
              <w:jc w:val="center"/>
              <w:rPr>
                <w:color w:val="000000"/>
              </w:rPr>
            </w:pPr>
            <w:r w:rsidRPr="00874769">
              <w:rPr>
                <w:color w:val="000000"/>
              </w:rPr>
              <w:t>Farkaševec Samoborski 127, 10430 Farkaševe Samoborsi</w:t>
            </w:r>
          </w:p>
        </w:tc>
        <w:tc>
          <w:tcPr>
            <w:tcW w:type="dxa" w:w="1836"/>
            <w:vAlign w:val="center"/>
          </w:tcPr>
          <w:p w:rsidRDefault="009068F3" w:rsidP="009068F3" w:rsidR="009068F3" w:rsidRPr="00874769">
            <w:pPr>
              <w:jc w:val="center"/>
            </w:pPr>
            <w:r w:rsidRPr="00874769">
              <w:t>154.641,90 kn</w:t>
            </w:r>
            <w:r>
              <w:t xml:space="preserve"> </w:t>
            </w:r>
            <w:r>
              <w:rPr>
                <w:rStyle w:val="st1"/>
              </w:rPr>
              <w:t>dužnik</w:t>
            </w:r>
            <w:r w:rsidRPr="00874769">
              <w:rPr>
                <w:rStyle w:val="st1"/>
              </w:rPr>
              <w:t xml:space="preserve"> nije u poslovnoj suradnji s </w:t>
            </w:r>
            <w:r>
              <w:rPr>
                <w:rStyle w:val="st1"/>
              </w:rPr>
              <w:t xml:space="preserve">ovim </w:t>
            </w:r>
            <w:r w:rsidRPr="00874769">
              <w:rPr>
                <w:rStyle w:val="st1"/>
              </w:rPr>
              <w:t xml:space="preserve">vjerovnikom od 2015. </w:t>
            </w:r>
            <w:r>
              <w:rPr>
                <w:rStyle w:val="st1"/>
              </w:rPr>
              <w:t xml:space="preserve">godine </w:t>
            </w:r>
            <w:r w:rsidRPr="00874769">
              <w:rPr>
                <w:rStyle w:val="st1"/>
              </w:rPr>
              <w:t>te nema zavedeno dugovanje prema vjerovniku u posl</w:t>
            </w:r>
            <w:r>
              <w:rPr>
                <w:rStyle w:val="st1"/>
              </w:rPr>
              <w:t>ovnim</w:t>
            </w:r>
            <w:r w:rsidRPr="00874769">
              <w:rPr>
                <w:rStyle w:val="st1"/>
              </w:rPr>
              <w:t xml:space="preserve"> knjigama. Osim </w:t>
            </w:r>
            <w:r w:rsidRPr="00874769">
              <w:rPr>
                <w:rStyle w:val="st1"/>
              </w:rPr>
              <w:lastRenderedPageBreak/>
              <w:t>toga prijavljena tražbina je u zastari</w:t>
            </w:r>
          </w:p>
        </w:tc>
      </w:tr>
    </w:tbl>
    <w:p w:rsidRDefault="009068F3" w:rsidP="0063661A" w:rsidR="009068F3">
      <w:pPr>
        <w:jc w:val="both"/>
        <w:rPr>
          <w:sz w:val="24"/>
          <w:szCs w:val="24"/>
        </w:rPr>
      </w:pPr>
    </w:p>
    <w:p w:rsidRDefault="00337787" w:rsidP="002C1A0F" w:rsidR="00B933B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IV</w:t>
      </w:r>
      <w:r w:rsidR="009D2477" w:rsidRPr="00DE27DE">
        <w:rPr>
          <w:sz w:val="24"/>
          <w:szCs w:val="24"/>
        </w:rPr>
        <w:t>.</w:t>
      </w:r>
      <w:r w:rsidR="009D2477">
        <w:rPr>
          <w:b/>
          <w:sz w:val="24"/>
          <w:szCs w:val="24"/>
        </w:rPr>
        <w:t xml:space="preserve"> </w:t>
      </w:r>
      <w:r w:rsidR="009D2477" w:rsidRPr="00E1516E">
        <w:rPr>
          <w:sz w:val="24"/>
          <w:szCs w:val="24"/>
        </w:rPr>
        <w:t xml:space="preserve">Upućuju se vjerovnici </w:t>
      </w:r>
      <w:r w:rsidR="00DA7994">
        <w:rPr>
          <w:sz w:val="24"/>
          <w:szCs w:val="24"/>
        </w:rPr>
        <w:t>osporenih tražbina, i to</w:t>
      </w:r>
      <w:r w:rsidR="00B933B1">
        <w:rPr>
          <w:sz w:val="24"/>
          <w:szCs w:val="24"/>
        </w:rPr>
        <w:t>:</w:t>
      </w:r>
    </w:p>
    <w:p w:rsidRDefault="00B933B1" w:rsidP="006E0F25" w:rsidR="00B933B1" w:rsidRPr="00B933B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1516E" w:rsidRPr="00E1516E">
        <w:rPr>
          <w:sz w:val="24"/>
          <w:szCs w:val="24"/>
        </w:rPr>
        <w:t xml:space="preserve">vjerovnik </w:t>
      </w:r>
      <w:r w:rsidR="009D2477" w:rsidRPr="00E1516E">
        <w:rPr>
          <w:sz w:val="24"/>
          <w:szCs w:val="24"/>
        </w:rPr>
        <w:t xml:space="preserve">pod brojem </w:t>
      </w:r>
      <w:r w:rsidR="00E1516E" w:rsidRPr="00E1516E">
        <w:rPr>
          <w:sz w:val="24"/>
          <w:szCs w:val="24"/>
        </w:rPr>
        <w:t>7. tablice EKO-</w:t>
      </w:r>
      <w:r w:rsidR="00E1516E" w:rsidRPr="00B933B1">
        <w:rPr>
          <w:sz w:val="24"/>
          <w:szCs w:val="24"/>
        </w:rPr>
        <w:t xml:space="preserve">FLOR PLUS d.o.o., OIB: 50730247993, Oroslavje, Mokrice 180 C, u odnosu na osporenu tražbinu u iznosu od 1.167,34  kn, </w:t>
      </w:r>
    </w:p>
    <w:p w:rsidRDefault="00B933B1" w:rsidP="006E0F25" w:rsidR="00B933B1">
      <w:pPr>
        <w:ind w:firstLine="708"/>
        <w:jc w:val="both"/>
        <w:rPr>
          <w:sz w:val="24"/>
          <w:szCs w:val="24"/>
        </w:rPr>
      </w:pPr>
      <w:r w:rsidRPr="00B933B1">
        <w:rPr>
          <w:sz w:val="24"/>
          <w:szCs w:val="24"/>
        </w:rPr>
        <w:t xml:space="preserve">- </w:t>
      </w:r>
      <w:r w:rsidR="00E1516E" w:rsidRPr="00B933B1">
        <w:rPr>
          <w:sz w:val="24"/>
          <w:szCs w:val="24"/>
        </w:rPr>
        <w:t xml:space="preserve">vjerovnik po brojem 14. </w:t>
      </w:r>
      <w:r w:rsidR="000B4BEB" w:rsidRPr="00B933B1">
        <w:rPr>
          <w:sz w:val="24"/>
          <w:szCs w:val="24"/>
        </w:rPr>
        <w:t xml:space="preserve">HRVATSKI TELEKOM d.d., OIB: </w:t>
      </w:r>
      <w:r w:rsidR="000B4BEB" w:rsidRPr="00B933B1">
        <w:rPr>
          <w:rStyle w:val="st1"/>
          <w:sz w:val="24"/>
          <w:szCs w:val="24"/>
        </w:rPr>
        <w:t>81793146560, Zagreb, R.F. Mihanovića 9</w:t>
      </w:r>
      <w:r w:rsidR="000B4BEB" w:rsidRPr="00B933B1">
        <w:rPr>
          <w:sz w:val="24"/>
          <w:szCs w:val="24"/>
        </w:rPr>
        <w:t xml:space="preserve"> u odnosu na osporenu tražbinu u iznosu od 8.803,10 kn</w:t>
      </w:r>
      <w:r w:rsidRPr="00B933B1">
        <w:rPr>
          <w:sz w:val="24"/>
          <w:szCs w:val="24"/>
        </w:rPr>
        <w:t>,</w:t>
      </w:r>
    </w:p>
    <w:p w:rsidRDefault="00B933B1" w:rsidP="006E0F25" w:rsidR="00E1516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vjerovnik pod brojem 23. </w:t>
      </w:r>
      <w:r w:rsidR="00431A33">
        <w:rPr>
          <w:rStyle w:val="st1"/>
          <w:sz w:val="24"/>
          <w:szCs w:val="24"/>
        </w:rPr>
        <w:t xml:space="preserve">ROTOMETAL PROMET d.o.o., OIB: 42362921136, u odnosu na osporenu tražbinu u iznosu od 2.440,03 kn </w:t>
      </w:r>
      <w:r w:rsidR="00BE6D11">
        <w:rPr>
          <w:sz w:val="24"/>
          <w:szCs w:val="24"/>
        </w:rPr>
        <w:t>i</w:t>
      </w:r>
    </w:p>
    <w:p w:rsidRDefault="00BE6D11" w:rsidP="006E0F25" w:rsidR="00BE6D11">
      <w:pPr>
        <w:ind w:firstLine="708"/>
        <w:jc w:val="both"/>
        <w:rPr>
          <w:rStyle w:val="st1"/>
          <w:sz w:val="24"/>
          <w:szCs w:val="24"/>
        </w:rPr>
      </w:pPr>
      <w:r>
        <w:rPr>
          <w:sz w:val="24"/>
          <w:szCs w:val="24"/>
        </w:rPr>
        <w:t xml:space="preserve">- vjerovnik pod brojem 30. </w:t>
      </w:r>
      <w:r>
        <w:rPr>
          <w:rStyle w:val="st1"/>
          <w:sz w:val="24"/>
          <w:szCs w:val="24"/>
        </w:rPr>
        <w:t>TEHNO-VENT d.o.o., OIB: 33849724363, u odnosu na osporenu tražbinu u iznosu od 154.641,90 kn</w:t>
      </w:r>
      <w:r w:rsidR="002C1A0F">
        <w:rPr>
          <w:rStyle w:val="st1"/>
          <w:sz w:val="24"/>
          <w:szCs w:val="24"/>
        </w:rPr>
        <w:t>,</w:t>
      </w:r>
    </w:p>
    <w:p w:rsidRDefault="009D2477" w:rsidP="009D2477" w:rsidR="009D2477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 roku od osam dana od dana pravomoćnosti rješenja o upućivanju u parnicu, odnosno primitka drugostupanjske odluke, na parnicu protiv dužnika radi utvrđivanja osporene tražbine.</w:t>
      </w:r>
    </w:p>
    <w:p w:rsidRDefault="009D2477" w:rsidP="009D2477" w:rsidR="009D2477">
      <w:pPr>
        <w:ind w:left="705"/>
        <w:jc w:val="both"/>
        <w:rPr>
          <w:sz w:val="24"/>
          <w:szCs w:val="24"/>
        </w:rPr>
      </w:pPr>
    </w:p>
    <w:p w:rsidRDefault="00337787" w:rsidP="009D2477" w:rsidR="009D2477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D2477">
        <w:rPr>
          <w:sz w:val="24"/>
          <w:szCs w:val="24"/>
        </w:rPr>
        <w:t xml:space="preserve">V. Ako vjerovnici iz točke </w:t>
      </w:r>
      <w:r>
        <w:rPr>
          <w:sz w:val="24"/>
          <w:szCs w:val="24"/>
        </w:rPr>
        <w:t>IV</w:t>
      </w:r>
      <w:r w:rsidR="009D2477">
        <w:rPr>
          <w:sz w:val="24"/>
          <w:szCs w:val="24"/>
        </w:rPr>
        <w:t xml:space="preserve">. izreke ovog rješenja ne pokrenu parnicu u roku određenom u točki </w:t>
      </w:r>
      <w:r>
        <w:rPr>
          <w:sz w:val="24"/>
          <w:szCs w:val="24"/>
        </w:rPr>
        <w:t>IV</w:t>
      </w:r>
      <w:r w:rsidR="009D2477">
        <w:rPr>
          <w:sz w:val="24"/>
          <w:szCs w:val="24"/>
        </w:rPr>
        <w:t>. izreke ovog rješenja, smatrat će se da su odustali od prava na vođenje parnice.</w:t>
      </w:r>
    </w:p>
    <w:p w:rsidRDefault="004D45C7" w:rsidP="004D45C7" w:rsidR="004D45C7" w:rsidRPr="00476FE5">
      <w:pPr>
        <w:widowControl/>
        <w:jc w:val="center"/>
        <w:rPr>
          <w:sz w:val="24"/>
          <w:szCs w:val="24"/>
        </w:rPr>
      </w:pPr>
      <w:r w:rsidRPr="00476FE5">
        <w:rPr>
          <w:sz w:val="24"/>
          <w:szCs w:val="24"/>
        </w:rPr>
        <w:t xml:space="preserve">Obrazloženje </w:t>
      </w:r>
    </w:p>
    <w:p w:rsidRDefault="004D45C7" w:rsidP="004D45C7" w:rsidR="004D45C7" w:rsidRPr="00476FE5">
      <w:pPr>
        <w:widowControl/>
        <w:jc w:val="center"/>
        <w:rPr>
          <w:sz w:val="24"/>
          <w:szCs w:val="24"/>
        </w:rPr>
      </w:pPr>
    </w:p>
    <w:p w:rsidRDefault="00730C39" w:rsidP="00027277" w:rsidR="00730C39">
      <w:pPr>
        <w:widowControl/>
        <w:ind w:firstLine="720"/>
        <w:jc w:val="both"/>
        <w:rPr>
          <w:sz w:val="24"/>
          <w:szCs w:val="24"/>
        </w:rPr>
      </w:pPr>
      <w:r w:rsidRPr="00B056DF">
        <w:rPr>
          <w:sz w:val="24"/>
          <w:szCs w:val="24"/>
        </w:rPr>
        <w:t xml:space="preserve">Dužnik </w:t>
      </w:r>
      <w:r>
        <w:rPr>
          <w:sz w:val="24"/>
          <w:szCs w:val="24"/>
        </w:rPr>
        <w:t xml:space="preserve">je, 8. lipnja 2018., podnio </w:t>
      </w:r>
      <w:r w:rsidRPr="00B056DF">
        <w:rPr>
          <w:sz w:val="24"/>
          <w:szCs w:val="24"/>
        </w:rPr>
        <w:t xml:space="preserve">sudu prijedlog za </w:t>
      </w:r>
      <w:r>
        <w:rPr>
          <w:sz w:val="24"/>
          <w:szCs w:val="24"/>
        </w:rPr>
        <w:t xml:space="preserve">otvaranje predstečajnoga postupka </w:t>
      </w:r>
      <w:r w:rsidRPr="00B056DF">
        <w:rPr>
          <w:sz w:val="24"/>
          <w:szCs w:val="24"/>
        </w:rPr>
        <w:t>na temelju odred</w:t>
      </w:r>
      <w:r>
        <w:rPr>
          <w:sz w:val="24"/>
          <w:szCs w:val="24"/>
        </w:rPr>
        <w:t>a</w:t>
      </w:r>
      <w:r w:rsidRPr="00B056DF">
        <w:rPr>
          <w:sz w:val="24"/>
          <w:szCs w:val="24"/>
        </w:rPr>
        <w:t>b</w:t>
      </w:r>
      <w:r>
        <w:rPr>
          <w:sz w:val="24"/>
          <w:szCs w:val="24"/>
        </w:rPr>
        <w:t>a</w:t>
      </w:r>
      <w:r w:rsidRPr="00B056D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članka 16. i </w:t>
      </w:r>
      <w:r w:rsidRPr="00B056DF">
        <w:rPr>
          <w:sz w:val="24"/>
          <w:szCs w:val="24"/>
        </w:rPr>
        <w:t>čl</w:t>
      </w:r>
      <w:r>
        <w:rPr>
          <w:sz w:val="24"/>
          <w:szCs w:val="24"/>
        </w:rPr>
        <w:t>anka</w:t>
      </w:r>
      <w:r w:rsidRPr="00B056DF">
        <w:rPr>
          <w:sz w:val="24"/>
          <w:szCs w:val="24"/>
        </w:rPr>
        <w:t xml:space="preserve"> 25. st. 1. Stečajnog zakona („Narodne novine“ broj 71/2015</w:t>
      </w:r>
      <w:r>
        <w:rPr>
          <w:sz w:val="24"/>
          <w:szCs w:val="24"/>
        </w:rPr>
        <w:t xml:space="preserve"> i </w:t>
      </w:r>
      <w:r w:rsidRPr="00165408">
        <w:rPr>
          <w:sz w:val="24"/>
          <w:szCs w:val="24"/>
        </w:rPr>
        <w:t>104/17</w:t>
      </w:r>
      <w:r>
        <w:rPr>
          <w:sz w:val="24"/>
          <w:szCs w:val="24"/>
        </w:rPr>
        <w:t xml:space="preserve">; </w:t>
      </w:r>
      <w:r w:rsidRPr="00B056DF">
        <w:rPr>
          <w:sz w:val="24"/>
          <w:szCs w:val="24"/>
        </w:rPr>
        <w:t>dalje: SZ).</w:t>
      </w:r>
      <w:r>
        <w:rPr>
          <w:sz w:val="24"/>
          <w:szCs w:val="24"/>
        </w:rPr>
        <w:t xml:space="preserve"> </w:t>
      </w:r>
      <w:r w:rsidRPr="003A418D">
        <w:rPr>
          <w:sz w:val="24"/>
          <w:szCs w:val="24"/>
          <w:lang w:eastAsia="en-US"/>
        </w:rPr>
        <w:t>U prijedlogu se u bitnome navodi kako kod dužnika postoji predstečajni razlog prijeteće nesposobnosti za plaćanje.</w:t>
      </w:r>
      <w:r w:rsidR="008C3532">
        <w:rPr>
          <w:sz w:val="24"/>
          <w:szCs w:val="24"/>
          <w:lang w:eastAsia="en-US"/>
        </w:rPr>
        <w:t xml:space="preserve"> U prilog navedene tvrdnje dužnik je uz prijedlog dostavio </w:t>
      </w:r>
      <w:r w:rsidR="008C3532" w:rsidRPr="005436AB">
        <w:rPr>
          <w:sz w:val="24"/>
          <w:szCs w:val="24"/>
        </w:rPr>
        <w:t xml:space="preserve">Potvrdu </w:t>
      </w:r>
      <w:r w:rsidR="008C3532">
        <w:rPr>
          <w:sz w:val="24"/>
          <w:szCs w:val="24"/>
        </w:rPr>
        <w:t xml:space="preserve">Financijske agencije o blokadi računa i novčanih sredstava </w:t>
      </w:r>
      <w:r w:rsidR="008C3532" w:rsidRPr="005436AB">
        <w:rPr>
          <w:sz w:val="24"/>
          <w:szCs w:val="24"/>
        </w:rPr>
        <w:t xml:space="preserve">(list </w:t>
      </w:r>
      <w:r w:rsidR="008C3532">
        <w:rPr>
          <w:sz w:val="24"/>
          <w:szCs w:val="24"/>
        </w:rPr>
        <w:t>7</w:t>
      </w:r>
      <w:r w:rsidR="008C3532" w:rsidRPr="005436AB">
        <w:rPr>
          <w:sz w:val="24"/>
          <w:szCs w:val="24"/>
        </w:rPr>
        <w:t>. spisa)</w:t>
      </w:r>
      <w:r w:rsidR="008C3532">
        <w:rPr>
          <w:sz w:val="24"/>
          <w:szCs w:val="24"/>
        </w:rPr>
        <w:t>.</w:t>
      </w:r>
    </w:p>
    <w:p w:rsidRDefault="0057786A" w:rsidP="00027277" w:rsidR="0057786A">
      <w:pPr>
        <w:widowControl/>
        <w:ind w:firstLine="720"/>
        <w:jc w:val="both"/>
        <w:rPr>
          <w:sz w:val="24"/>
          <w:szCs w:val="24"/>
        </w:rPr>
      </w:pPr>
    </w:p>
    <w:p w:rsidRDefault="0023346F" w:rsidP="00027277" w:rsidR="00AC2777" w:rsidRPr="00476FE5">
      <w:pPr>
        <w:widowControl/>
        <w:ind w:firstLine="720"/>
        <w:jc w:val="both"/>
        <w:rPr>
          <w:sz w:val="24"/>
          <w:szCs w:val="24"/>
        </w:rPr>
      </w:pPr>
      <w:r w:rsidRPr="00476FE5">
        <w:rPr>
          <w:sz w:val="24"/>
          <w:szCs w:val="24"/>
        </w:rPr>
        <w:t xml:space="preserve">Rješenjem suda od </w:t>
      </w:r>
      <w:r w:rsidR="008C3532">
        <w:rPr>
          <w:sz w:val="24"/>
          <w:szCs w:val="24"/>
        </w:rPr>
        <w:t>13. lipnja</w:t>
      </w:r>
      <w:r w:rsidR="00AC2777" w:rsidRPr="00476FE5">
        <w:rPr>
          <w:sz w:val="24"/>
          <w:szCs w:val="24"/>
        </w:rPr>
        <w:t xml:space="preserve"> 2018</w:t>
      </w:r>
      <w:r w:rsidRPr="00476FE5">
        <w:rPr>
          <w:sz w:val="24"/>
          <w:szCs w:val="24"/>
        </w:rPr>
        <w:t>.</w:t>
      </w:r>
      <w:r w:rsidR="004046A4" w:rsidRPr="00476FE5">
        <w:rPr>
          <w:sz w:val="24"/>
          <w:szCs w:val="24"/>
        </w:rPr>
        <w:t xml:space="preserve">, koje je </w:t>
      </w:r>
      <w:r w:rsidR="00D865D6" w:rsidRPr="00476FE5">
        <w:rPr>
          <w:sz w:val="24"/>
          <w:szCs w:val="24"/>
        </w:rPr>
        <w:t xml:space="preserve">istoga dana objavljeno na mrežnoj stranici </w:t>
      </w:r>
      <w:r w:rsidR="004046A4" w:rsidRPr="00476FE5">
        <w:rPr>
          <w:sz w:val="24"/>
          <w:szCs w:val="24"/>
        </w:rPr>
        <w:t>e-oglasna ploča ovoga suda</w:t>
      </w:r>
      <w:r w:rsidR="00D865D6" w:rsidRPr="00476FE5">
        <w:rPr>
          <w:sz w:val="24"/>
          <w:szCs w:val="24"/>
        </w:rPr>
        <w:t xml:space="preserve">, </w:t>
      </w:r>
      <w:r w:rsidRPr="00476FE5">
        <w:rPr>
          <w:sz w:val="24"/>
          <w:szCs w:val="24"/>
        </w:rPr>
        <w:t>otvoren je predstečajni postupak nad dužnikom u skladu s odredbama čl</w:t>
      </w:r>
      <w:r w:rsidR="00AC2777" w:rsidRPr="00476FE5">
        <w:rPr>
          <w:sz w:val="24"/>
          <w:szCs w:val="24"/>
        </w:rPr>
        <w:t>anka</w:t>
      </w:r>
      <w:r w:rsidRPr="00476FE5">
        <w:rPr>
          <w:sz w:val="24"/>
          <w:szCs w:val="24"/>
        </w:rPr>
        <w:t xml:space="preserve"> 34. SZ-a</w:t>
      </w:r>
      <w:r w:rsidR="00AC2777" w:rsidRPr="00476FE5">
        <w:rPr>
          <w:sz w:val="24"/>
          <w:szCs w:val="24"/>
        </w:rPr>
        <w:t>.</w:t>
      </w:r>
    </w:p>
    <w:p w:rsidRDefault="0057786A" w:rsidP="00C31DDB" w:rsidR="0057786A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</w:p>
    <w:p w:rsidRDefault="00595AD7" w:rsidP="00C31DDB" w:rsidR="00B85CDA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476FE5">
        <w:rPr>
          <w:sz w:val="24"/>
          <w:szCs w:val="24"/>
        </w:rPr>
        <w:t xml:space="preserve">S obzirom na to da je rješenje o otvaranju predstečajnog postupka objavljeno na mrežnoj stranici e-oglasna ploča ovoga suda </w:t>
      </w:r>
      <w:r w:rsidR="00B85CDA">
        <w:rPr>
          <w:sz w:val="24"/>
          <w:szCs w:val="24"/>
        </w:rPr>
        <w:t>13. lipnja</w:t>
      </w:r>
      <w:r w:rsidR="00B85CDA" w:rsidRPr="00476FE5">
        <w:rPr>
          <w:sz w:val="24"/>
          <w:szCs w:val="24"/>
        </w:rPr>
        <w:t xml:space="preserve"> </w:t>
      </w:r>
      <w:r w:rsidRPr="00476FE5">
        <w:rPr>
          <w:sz w:val="24"/>
          <w:szCs w:val="24"/>
        </w:rPr>
        <w:t xml:space="preserve">2018., </w:t>
      </w:r>
      <w:r w:rsidR="00C31DDB" w:rsidRPr="00476FE5">
        <w:rPr>
          <w:sz w:val="24"/>
          <w:szCs w:val="24"/>
        </w:rPr>
        <w:t xml:space="preserve">dok se, u skladu s odredbama </w:t>
      </w:r>
      <w:r w:rsidR="00EE465B" w:rsidRPr="00476FE5">
        <w:rPr>
          <w:sz w:val="24"/>
          <w:szCs w:val="24"/>
        </w:rPr>
        <w:t>članka</w:t>
      </w:r>
      <w:r w:rsidR="00C31DDB" w:rsidRPr="00476FE5">
        <w:rPr>
          <w:sz w:val="24"/>
          <w:szCs w:val="24"/>
        </w:rPr>
        <w:t xml:space="preserve"> 12. stavka 1. SZ-a, dostava smatra obavljenom istekom osmoga dana od dana objave pismena na e-oglasnoj ploči suda, </w:t>
      </w:r>
      <w:r w:rsidRPr="00476FE5">
        <w:rPr>
          <w:sz w:val="24"/>
          <w:szCs w:val="24"/>
        </w:rPr>
        <w:t xml:space="preserve">to proizlazi da je zadnji dan roka za prijavu tražbine iz članka 34. stavka 1. podstavak 2. SZ-a, bio </w:t>
      </w:r>
      <w:r w:rsidR="00B85CDA">
        <w:rPr>
          <w:sz w:val="24"/>
          <w:szCs w:val="24"/>
        </w:rPr>
        <w:t>12. srpnja 2018.</w:t>
      </w:r>
    </w:p>
    <w:p w:rsidRDefault="0057786A" w:rsidP="001F55B0" w:rsidR="0057786A">
      <w:pPr>
        <w:ind w:firstLine="708"/>
        <w:jc w:val="both"/>
        <w:rPr>
          <w:sz w:val="24"/>
          <w:szCs w:val="24"/>
        </w:rPr>
      </w:pPr>
    </w:p>
    <w:p w:rsidRDefault="001F55B0" w:rsidP="001F55B0" w:rsidR="001F55B0">
      <w:pPr>
        <w:ind w:firstLine="708"/>
        <w:jc w:val="both"/>
        <w:rPr>
          <w:sz w:val="24"/>
          <w:szCs w:val="24"/>
        </w:rPr>
      </w:pPr>
      <w:r w:rsidRPr="00476FE5">
        <w:rPr>
          <w:sz w:val="24"/>
          <w:szCs w:val="24"/>
        </w:rPr>
        <w:t xml:space="preserve">Uvidom u tablicu prijavljenih tražbina koja je objavljena na mrežnoj stranici e-oglasna ploča ovoga suda </w:t>
      </w:r>
      <w:r w:rsidR="00B85CDA">
        <w:rPr>
          <w:sz w:val="24"/>
          <w:szCs w:val="24"/>
        </w:rPr>
        <w:t>16. srpnja</w:t>
      </w:r>
      <w:r w:rsidRPr="00476FE5">
        <w:rPr>
          <w:sz w:val="24"/>
          <w:szCs w:val="24"/>
        </w:rPr>
        <w:t xml:space="preserve"> 2018., te isprave u spisu utvrđeno je kako su sljedeći vjerovnici podnijeli pravovremene prijave tražbina: </w:t>
      </w:r>
    </w:p>
    <w:p w:rsidRDefault="00B85CDA" w:rsidP="00B85CDA" w:rsidR="00B85CDA">
      <w:pPr>
        <w:framePr w:y="1" w:x="-176" w:vAnchor="text" w:hAnchor="margin" w:wrap="around" w:hSpace="18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7. EKO-FLOR PLUS d.o.o., OIB: 50730247993, Oroslavje, Mokrice 180 C</w:t>
      </w:r>
      <w:r w:rsidR="0057786A">
        <w:rPr>
          <w:sz w:val="24"/>
          <w:szCs w:val="24"/>
        </w:rPr>
        <w:t xml:space="preserve"> </w:t>
      </w:r>
      <w:r>
        <w:rPr>
          <w:sz w:val="24"/>
          <w:szCs w:val="24"/>
        </w:rPr>
        <w:t>u iznosu od 2.185,11 kn</w:t>
      </w:r>
      <w:r w:rsidR="0057786A">
        <w:rPr>
          <w:sz w:val="24"/>
          <w:szCs w:val="24"/>
        </w:rPr>
        <w:t>, 21. lipnja 2018.</w:t>
      </w:r>
    </w:p>
    <w:p w:rsidRDefault="00B85CDA" w:rsidP="00AB4383" w:rsidR="00B85CDA">
      <w:pPr>
        <w:framePr w:y="1" w:x="-176" w:vAnchor="text" w:hAnchor="margin" w:wrap="around" w:hSpace="18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9. GRAD SVETA NEDELJA, OIB: 24436052952, Trg A</w:t>
      </w:r>
      <w:r w:rsidR="0057786A">
        <w:rPr>
          <w:sz w:val="24"/>
          <w:szCs w:val="24"/>
        </w:rPr>
        <w:t xml:space="preserve">nte Starčevića 5, Sv. Nedelja </w:t>
      </w:r>
      <w:r>
        <w:rPr>
          <w:sz w:val="24"/>
          <w:szCs w:val="24"/>
        </w:rPr>
        <w:t>u iznosu od 1.482,54 kn</w:t>
      </w:r>
      <w:r w:rsidR="0057786A">
        <w:rPr>
          <w:sz w:val="24"/>
          <w:szCs w:val="24"/>
        </w:rPr>
        <w:t>, 2. srpnja 2018.</w:t>
      </w:r>
    </w:p>
    <w:p w:rsidRDefault="00B85CDA" w:rsidP="00AB4383" w:rsidR="00B85CDA">
      <w:pPr>
        <w:framePr w:y="1" w:x="-176" w:vAnchor="text" w:hAnchor="margin" w:wrap="around" w:hSpace="18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11. HEP ELEKTRA d.o.o., za opskrbu elek. energijom, OIB: 43965974818, Z</w:t>
      </w:r>
      <w:r w:rsidR="0057786A">
        <w:rPr>
          <w:sz w:val="24"/>
          <w:szCs w:val="24"/>
        </w:rPr>
        <w:t xml:space="preserve">agreb, Ulica grada Vukovara 37 </w:t>
      </w:r>
      <w:r>
        <w:rPr>
          <w:sz w:val="24"/>
          <w:szCs w:val="24"/>
        </w:rPr>
        <w:t>u iznosu od 867,57 kn</w:t>
      </w:r>
      <w:r w:rsidR="0057786A">
        <w:rPr>
          <w:sz w:val="24"/>
          <w:szCs w:val="24"/>
        </w:rPr>
        <w:t>, 18. lipnja 2018.</w:t>
      </w:r>
    </w:p>
    <w:p w:rsidRDefault="00B85CDA" w:rsidP="00B85CDA" w:rsidR="00B85CDA">
      <w:pPr>
        <w:framePr w:y="1" w:x="-176" w:vAnchor="text" w:hAnchor="margin" w:wrap="around" w:hSpace="18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12. HRVATSKA RADIOTELEVIZIJA, OIB: 68419124305, Zagreb, Prisavlje 3 u iznosu od 2.369,00 kn</w:t>
      </w:r>
      <w:r w:rsidR="0057786A">
        <w:rPr>
          <w:sz w:val="24"/>
          <w:szCs w:val="24"/>
        </w:rPr>
        <w:t>, 15. lipnja 2018.</w:t>
      </w:r>
    </w:p>
    <w:p w:rsidRDefault="00B85CDA" w:rsidP="00B85CDA" w:rsidR="00B85CDA">
      <w:pPr>
        <w:framePr w:y="1" w:x="-176" w:vAnchor="text" w:hAnchor="margin" w:wrap="around" w:hSpace="18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13. HRVATSKE VODE, OIB: 28921383001, Za</w:t>
      </w:r>
      <w:r w:rsidR="0057786A">
        <w:rPr>
          <w:sz w:val="24"/>
          <w:szCs w:val="24"/>
        </w:rPr>
        <w:t xml:space="preserve">greb, Ulica grada Vukovara 220 </w:t>
      </w:r>
      <w:r>
        <w:rPr>
          <w:sz w:val="24"/>
          <w:szCs w:val="24"/>
        </w:rPr>
        <w:t>u iznosu od 915,72 kn</w:t>
      </w:r>
      <w:r w:rsidR="0057786A">
        <w:rPr>
          <w:sz w:val="24"/>
          <w:szCs w:val="24"/>
        </w:rPr>
        <w:t>, 5. srpnja 2018.</w:t>
      </w:r>
    </w:p>
    <w:p w:rsidRDefault="00B85CDA" w:rsidP="00B85CDA" w:rsidR="00B85CDA">
      <w:pPr>
        <w:framePr w:y="1" w:x="-176" w:vAnchor="text" w:hAnchor="margin" w:wrap="around" w:hSpace="18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14. HRVATSKI TELEKOM d.d., OIB: </w:t>
      </w:r>
      <w:r>
        <w:rPr>
          <w:rStyle w:val="st1"/>
          <w:sz w:val="24"/>
          <w:szCs w:val="24"/>
        </w:rPr>
        <w:t>81793146560, Zagreb, R.F. Mihanovića 9</w:t>
      </w:r>
      <w:r w:rsidR="0057786A">
        <w:rPr>
          <w:sz w:val="24"/>
          <w:szCs w:val="24"/>
        </w:rPr>
        <w:t xml:space="preserve"> </w:t>
      </w:r>
      <w:r>
        <w:rPr>
          <w:sz w:val="24"/>
          <w:szCs w:val="24"/>
        </w:rPr>
        <w:t>u iznosu od 8.803,10 kn</w:t>
      </w:r>
      <w:r w:rsidR="0057786A">
        <w:rPr>
          <w:sz w:val="24"/>
          <w:szCs w:val="24"/>
        </w:rPr>
        <w:t>, 15. lipnja 2018.</w:t>
      </w:r>
    </w:p>
    <w:p w:rsidRDefault="00B85CDA" w:rsidP="0057786A" w:rsidR="00B85CDA">
      <w:pPr>
        <w:framePr w:y="1" w:x="-176" w:vAnchor="text" w:hAnchor="margin" w:wrap="around" w:hSpace="18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20. </w:t>
      </w:r>
      <w:r>
        <w:rPr>
          <w:rStyle w:val="st1"/>
          <w:sz w:val="24"/>
          <w:szCs w:val="24"/>
        </w:rPr>
        <w:t>REPUBLIKA HRVATSKA, Ministarstvo financija, Porezna uprava, OIB: 18683136487, Zagreb, Boškovićeva 5</w:t>
      </w:r>
      <w:r>
        <w:rPr>
          <w:sz w:val="24"/>
          <w:szCs w:val="24"/>
        </w:rPr>
        <w:t xml:space="preserve"> u iznosu od 120.810,49 kn</w:t>
      </w:r>
      <w:r w:rsidR="0057786A">
        <w:rPr>
          <w:sz w:val="24"/>
          <w:szCs w:val="24"/>
        </w:rPr>
        <w:t>, 19. lipnja 2018.</w:t>
      </w:r>
    </w:p>
    <w:p w:rsidRDefault="00B85CDA" w:rsidP="0057786A" w:rsidR="0057786A">
      <w:pPr>
        <w:framePr w:y="1" w:x="-176" w:vAnchor="text" w:hAnchor="margin" w:wrap="around" w:hSpace="180"/>
        <w:ind w:firstLine="708"/>
        <w:jc w:val="both"/>
        <w:rPr>
          <w:rStyle w:val="st1"/>
          <w:sz w:val="24"/>
          <w:szCs w:val="24"/>
        </w:rPr>
      </w:pPr>
      <w:r>
        <w:rPr>
          <w:sz w:val="24"/>
          <w:szCs w:val="24"/>
        </w:rPr>
        <w:t xml:space="preserve">24. </w:t>
      </w:r>
      <w:r>
        <w:rPr>
          <w:rStyle w:val="st1"/>
          <w:sz w:val="24"/>
          <w:szCs w:val="24"/>
        </w:rPr>
        <w:t>SCHRACK TECHNIK d.o.o., OIB: 36365310424, Zagreb, Zavrtnica 17</w:t>
      </w:r>
      <w:r w:rsidR="0057786A">
        <w:rPr>
          <w:rStyle w:val="st1"/>
          <w:sz w:val="24"/>
          <w:szCs w:val="24"/>
        </w:rPr>
        <w:t xml:space="preserve"> </w:t>
      </w:r>
      <w:r>
        <w:rPr>
          <w:rStyle w:val="st1"/>
          <w:sz w:val="24"/>
          <w:szCs w:val="24"/>
        </w:rPr>
        <w:t>u iznosu od 2.776,46 kn</w:t>
      </w:r>
      <w:r w:rsidR="0057786A">
        <w:rPr>
          <w:rStyle w:val="st1"/>
          <w:sz w:val="24"/>
          <w:szCs w:val="24"/>
        </w:rPr>
        <w:t>, 3. srpnja 2018.</w:t>
      </w:r>
    </w:p>
    <w:p w:rsidRDefault="00B85CDA" w:rsidP="0057786A" w:rsidR="00B85CDA">
      <w:pPr>
        <w:framePr w:y="1" w:x="-176" w:vAnchor="text" w:hAnchor="margin" w:wrap="around" w:hSpace="180"/>
        <w:ind w:firstLine="708"/>
        <w:jc w:val="both"/>
        <w:rPr>
          <w:rStyle w:val="st1"/>
          <w:sz w:val="24"/>
          <w:szCs w:val="24"/>
        </w:rPr>
      </w:pPr>
      <w:r>
        <w:rPr>
          <w:rStyle w:val="st1"/>
          <w:sz w:val="24"/>
          <w:szCs w:val="24"/>
        </w:rPr>
        <w:t>30. TEHNO-VENT d.o.o., OIB: 33849724363, Farkaševec Samobor</w:t>
      </w:r>
      <w:r w:rsidR="0057786A">
        <w:rPr>
          <w:rStyle w:val="st1"/>
          <w:sz w:val="24"/>
          <w:szCs w:val="24"/>
        </w:rPr>
        <w:t xml:space="preserve">ski, Farkaševec Samoborski 127 </w:t>
      </w:r>
      <w:r>
        <w:rPr>
          <w:rStyle w:val="st1"/>
          <w:sz w:val="24"/>
          <w:szCs w:val="24"/>
        </w:rPr>
        <w:t>u iznosu od 154.641,90 kn</w:t>
      </w:r>
      <w:r w:rsidR="0057786A">
        <w:rPr>
          <w:rStyle w:val="st1"/>
          <w:sz w:val="24"/>
          <w:szCs w:val="24"/>
        </w:rPr>
        <w:t>, 4. srpnja 2018.</w:t>
      </w:r>
    </w:p>
    <w:p w:rsidRDefault="0057786A" w:rsidP="0041344E" w:rsidR="0057786A">
      <w:pPr>
        <w:framePr w:y="1" w:x="-176" w:vAnchor="text" w:hAnchor="margin" w:wrap="around" w:hSpace="180"/>
        <w:ind w:firstLine="708"/>
        <w:jc w:val="both"/>
        <w:rPr>
          <w:rStyle w:val="st1"/>
          <w:sz w:val="24"/>
          <w:szCs w:val="24"/>
        </w:rPr>
      </w:pPr>
      <w:r>
        <w:rPr>
          <w:rStyle w:val="st1"/>
          <w:sz w:val="24"/>
          <w:szCs w:val="24"/>
        </w:rPr>
        <w:t xml:space="preserve">33. </w:t>
      </w:r>
      <w:r w:rsidR="00B85CDA">
        <w:rPr>
          <w:rStyle w:val="st1"/>
          <w:sz w:val="24"/>
          <w:szCs w:val="24"/>
        </w:rPr>
        <w:t>ZAGREBAČKA BANKA d.d., OIB: 92963223473, Z</w:t>
      </w:r>
      <w:r>
        <w:rPr>
          <w:rStyle w:val="st1"/>
          <w:sz w:val="24"/>
          <w:szCs w:val="24"/>
        </w:rPr>
        <w:t xml:space="preserve">agreb, Trg bana J. Jelačića 10 u iznosu od </w:t>
      </w:r>
      <w:r w:rsidR="00B85CDA">
        <w:rPr>
          <w:rStyle w:val="st1"/>
          <w:sz w:val="24"/>
          <w:szCs w:val="24"/>
        </w:rPr>
        <w:t>1.080.183,42 kn</w:t>
      </w:r>
      <w:r>
        <w:rPr>
          <w:rStyle w:val="st1"/>
          <w:sz w:val="24"/>
          <w:szCs w:val="24"/>
        </w:rPr>
        <w:t>, 3. srpnja 2018.</w:t>
      </w:r>
    </w:p>
    <w:p w:rsidRDefault="00B85CDA" w:rsidP="0057786A" w:rsidR="00B85CDA">
      <w:pPr>
        <w:framePr w:y="1" w:x="-176" w:vAnchor="text" w:hAnchor="margin" w:wrap="around" w:hSpace="180"/>
        <w:ind w:left="708"/>
        <w:jc w:val="both"/>
      </w:pPr>
    </w:p>
    <w:p w:rsidRDefault="00DA7994" w:rsidP="005808F8" w:rsidR="00BA6816">
      <w:pPr>
        <w:ind w:firstLine="708"/>
        <w:jc w:val="both"/>
        <w:rPr>
          <w:sz w:val="24"/>
          <w:szCs w:val="24"/>
        </w:rPr>
      </w:pPr>
      <w:r w:rsidRPr="00DE4540">
        <w:rPr>
          <w:sz w:val="24"/>
          <w:szCs w:val="24"/>
        </w:rPr>
        <w:t xml:space="preserve">Uvidom u </w:t>
      </w:r>
      <w:r>
        <w:rPr>
          <w:sz w:val="24"/>
          <w:szCs w:val="24"/>
        </w:rPr>
        <w:t xml:space="preserve">dopunu tablice prijavljenih tražbina, objavljenu na mrežnoj stranici e-oglasna ploča ovoga suda 25. srpnja 2018., te </w:t>
      </w:r>
      <w:r w:rsidRPr="00DE4540">
        <w:rPr>
          <w:sz w:val="24"/>
          <w:szCs w:val="24"/>
        </w:rPr>
        <w:t xml:space="preserve">prijemni pečat </w:t>
      </w:r>
      <w:r>
        <w:rPr>
          <w:sz w:val="24"/>
          <w:szCs w:val="24"/>
        </w:rPr>
        <w:t xml:space="preserve">pošte </w:t>
      </w:r>
      <w:r w:rsidRPr="00DE4540">
        <w:rPr>
          <w:sz w:val="24"/>
          <w:szCs w:val="24"/>
        </w:rPr>
        <w:t>na kuverti</w:t>
      </w:r>
      <w:r>
        <w:rPr>
          <w:sz w:val="24"/>
          <w:szCs w:val="24"/>
        </w:rPr>
        <w:t xml:space="preserve"> u kojoj je dostavljena prijava (kuverta uz list 196. spisa)</w:t>
      </w:r>
      <w:r w:rsidR="0028786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utvrđeno je kako </w:t>
      </w:r>
      <w:r w:rsidR="00287869">
        <w:rPr>
          <w:sz w:val="24"/>
          <w:szCs w:val="24"/>
        </w:rPr>
        <w:t xml:space="preserve">je vjerovnik </w:t>
      </w:r>
      <w:r w:rsidR="00E84D0B" w:rsidRPr="00E84D0B">
        <w:rPr>
          <w:sz w:val="24"/>
          <w:szCs w:val="24"/>
        </w:rPr>
        <w:t xml:space="preserve">WȔRTH-HRVATSKA </w:t>
      </w:r>
      <w:r w:rsidR="00287869">
        <w:rPr>
          <w:sz w:val="24"/>
          <w:szCs w:val="24"/>
        </w:rPr>
        <w:t xml:space="preserve">d.o.o., OIB: 52641439848, Zagreb, Franje Lučića 32, podnio prijavu tražbine u iznosu od 2.560,00 kn, 18. srpnja 2018. </w:t>
      </w:r>
      <w:r w:rsidR="00BA6816">
        <w:rPr>
          <w:sz w:val="24"/>
          <w:szCs w:val="24"/>
        </w:rPr>
        <w:t xml:space="preserve">S obzirom na to je </w:t>
      </w:r>
      <w:r w:rsidR="008D53BF">
        <w:rPr>
          <w:sz w:val="24"/>
          <w:szCs w:val="24"/>
        </w:rPr>
        <w:t xml:space="preserve">zadnji </w:t>
      </w:r>
      <w:r w:rsidR="00BA6816">
        <w:rPr>
          <w:sz w:val="24"/>
          <w:szCs w:val="24"/>
        </w:rPr>
        <w:t xml:space="preserve">dan roka za prijavu tražbine iz članka 34. stavka 1. podstavak 2. SZ-a, bio </w:t>
      </w:r>
      <w:r w:rsidR="008D53BF">
        <w:rPr>
          <w:sz w:val="24"/>
          <w:szCs w:val="24"/>
        </w:rPr>
        <w:t xml:space="preserve">12. srpnja </w:t>
      </w:r>
      <w:r w:rsidR="00BA6816">
        <w:rPr>
          <w:sz w:val="24"/>
          <w:szCs w:val="24"/>
        </w:rPr>
        <w:t>201</w:t>
      </w:r>
      <w:r w:rsidR="008D53BF">
        <w:rPr>
          <w:sz w:val="24"/>
          <w:szCs w:val="24"/>
        </w:rPr>
        <w:t>8</w:t>
      </w:r>
      <w:r w:rsidR="00BA6816">
        <w:rPr>
          <w:sz w:val="24"/>
          <w:szCs w:val="24"/>
        </w:rPr>
        <w:t xml:space="preserve">., to proizlazi kako </w:t>
      </w:r>
      <w:r w:rsidR="008D53BF">
        <w:rPr>
          <w:sz w:val="24"/>
          <w:szCs w:val="24"/>
        </w:rPr>
        <w:t xml:space="preserve">je prijava navedenog vjerovnika </w:t>
      </w:r>
      <w:r w:rsidR="00BA6816">
        <w:rPr>
          <w:sz w:val="24"/>
          <w:szCs w:val="24"/>
        </w:rPr>
        <w:t>podnesen</w:t>
      </w:r>
      <w:r w:rsidR="008D53BF">
        <w:rPr>
          <w:sz w:val="24"/>
          <w:szCs w:val="24"/>
        </w:rPr>
        <w:t>a</w:t>
      </w:r>
      <w:r w:rsidR="00BA6816">
        <w:rPr>
          <w:sz w:val="24"/>
          <w:szCs w:val="24"/>
        </w:rPr>
        <w:t xml:space="preserve"> nakon isteka zakonskog (prekluzivnog) roka za prijavljivanje iz čl</w:t>
      </w:r>
      <w:r w:rsidR="008D53BF">
        <w:rPr>
          <w:sz w:val="24"/>
          <w:szCs w:val="24"/>
        </w:rPr>
        <w:t>anka</w:t>
      </w:r>
      <w:r w:rsidR="00BA6816">
        <w:rPr>
          <w:sz w:val="24"/>
          <w:szCs w:val="24"/>
        </w:rPr>
        <w:t xml:space="preserve"> 34. st</w:t>
      </w:r>
      <w:r w:rsidR="008D53BF">
        <w:rPr>
          <w:sz w:val="24"/>
          <w:szCs w:val="24"/>
        </w:rPr>
        <w:t>avka</w:t>
      </w:r>
      <w:r w:rsidR="00BA6816">
        <w:rPr>
          <w:sz w:val="24"/>
          <w:szCs w:val="24"/>
        </w:rPr>
        <w:t xml:space="preserve"> 1. podstavak 2. SZ-a. Zbog toga je, na temelju odredbe čl</w:t>
      </w:r>
      <w:r w:rsidR="008D53BF">
        <w:rPr>
          <w:sz w:val="24"/>
          <w:szCs w:val="24"/>
        </w:rPr>
        <w:t>anka</w:t>
      </w:r>
      <w:r w:rsidR="00BA6816">
        <w:rPr>
          <w:sz w:val="24"/>
          <w:szCs w:val="24"/>
        </w:rPr>
        <w:t xml:space="preserve"> 36. st</w:t>
      </w:r>
      <w:r w:rsidR="008D53BF">
        <w:rPr>
          <w:sz w:val="24"/>
          <w:szCs w:val="24"/>
        </w:rPr>
        <w:t>avka</w:t>
      </w:r>
      <w:r w:rsidR="00BA6816">
        <w:rPr>
          <w:sz w:val="24"/>
          <w:szCs w:val="24"/>
        </w:rPr>
        <w:t xml:space="preserve"> 6. SZ-a, </w:t>
      </w:r>
      <w:r w:rsidR="008D53BF">
        <w:rPr>
          <w:sz w:val="24"/>
          <w:szCs w:val="24"/>
        </w:rPr>
        <w:t>prijava tražbine navedenog vjerovnika odbačena kao nepravovremena (</w:t>
      </w:r>
      <w:r w:rsidR="00BA6816">
        <w:rPr>
          <w:sz w:val="24"/>
          <w:szCs w:val="24"/>
        </w:rPr>
        <w:t>točk</w:t>
      </w:r>
      <w:r w:rsidR="008D53BF">
        <w:rPr>
          <w:sz w:val="24"/>
          <w:szCs w:val="24"/>
        </w:rPr>
        <w:t>a</w:t>
      </w:r>
      <w:r w:rsidR="00BA6816">
        <w:rPr>
          <w:sz w:val="24"/>
          <w:szCs w:val="24"/>
        </w:rPr>
        <w:t xml:space="preserve"> </w:t>
      </w:r>
      <w:r w:rsidR="00337787">
        <w:rPr>
          <w:sz w:val="24"/>
          <w:szCs w:val="24"/>
        </w:rPr>
        <w:t>I</w:t>
      </w:r>
      <w:r w:rsidR="00BA6816">
        <w:rPr>
          <w:sz w:val="24"/>
          <w:szCs w:val="24"/>
        </w:rPr>
        <w:t>. izreke rješenja</w:t>
      </w:r>
      <w:r w:rsidR="008D53BF">
        <w:rPr>
          <w:sz w:val="24"/>
          <w:szCs w:val="24"/>
        </w:rPr>
        <w:t>)</w:t>
      </w:r>
      <w:r w:rsidR="00BA6816">
        <w:rPr>
          <w:sz w:val="24"/>
          <w:szCs w:val="24"/>
        </w:rPr>
        <w:t>.</w:t>
      </w:r>
    </w:p>
    <w:p w:rsidRDefault="00337787" w:rsidP="00BA6816" w:rsidR="00337787">
      <w:pPr>
        <w:ind w:firstLine="708"/>
        <w:jc w:val="both"/>
        <w:rPr>
          <w:sz w:val="24"/>
          <w:szCs w:val="24"/>
        </w:rPr>
      </w:pPr>
    </w:p>
    <w:p w:rsidRDefault="00337787" w:rsidP="00337787" w:rsidR="0033778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prijedlog za otvaranje predstečajnoga postupka utvrđeno je kako tražbina vjerovnika </w:t>
      </w:r>
      <w:r w:rsidR="00CF6D88" w:rsidRPr="00CF6D88">
        <w:rPr>
          <w:sz w:val="24"/>
          <w:szCs w:val="24"/>
        </w:rPr>
        <w:t xml:space="preserve">WȔRTH-HRVATSKA </w:t>
      </w:r>
      <w:r>
        <w:rPr>
          <w:sz w:val="24"/>
          <w:szCs w:val="24"/>
        </w:rPr>
        <w:t>d.o.o., OIB: 52641439848, Zagreb, Franje Lučića 32, u iznosu od 2.560,00 kn, nije navedena u prijedlogu zbog čega se na tražbinu tog vjerovnika ne primjenjuje zakonska predmnijeva prijave tražbine iz članka 39. SZ-a.</w:t>
      </w:r>
    </w:p>
    <w:p w:rsidRDefault="00337787" w:rsidP="00BA6816" w:rsidR="00337787">
      <w:pPr>
        <w:ind w:firstLine="708"/>
        <w:jc w:val="both"/>
        <w:rPr>
          <w:sz w:val="24"/>
          <w:szCs w:val="24"/>
        </w:rPr>
      </w:pPr>
    </w:p>
    <w:p w:rsidRDefault="007605D8" w:rsidP="007605D8" w:rsidR="007605D8">
      <w:pPr>
        <w:widowControl/>
        <w:ind w:firstLine="720"/>
        <w:jc w:val="both"/>
        <w:rPr>
          <w:sz w:val="24"/>
          <w:szCs w:val="24"/>
        </w:rPr>
      </w:pPr>
      <w:r w:rsidRPr="00476FE5">
        <w:rPr>
          <w:sz w:val="24"/>
          <w:szCs w:val="24"/>
        </w:rPr>
        <w:t>Na održanom ročištu ispitane su tražbine za koje vjerovnici nisu podnijeli prijavu tražbine, ali ih je dužnik naveo u prijedlogu za otvaranje predstečajnoga postupka pa za njih postoji zakonska predmnijeva prijave tražbine (članak 39. SZ-a), kao i tražbine za koje su vjerovnici podnijeli pravovremene prijave (članak 36. SZ-a), te je, u skladu s odredbama članka 49. SZ-a, sastavljena tablica ispitanih tražbina.</w:t>
      </w:r>
    </w:p>
    <w:p w:rsidRDefault="00337787" w:rsidP="007605D8" w:rsidR="00337787">
      <w:pPr>
        <w:widowControl/>
        <w:ind w:firstLine="720"/>
        <w:jc w:val="both"/>
        <w:rPr>
          <w:sz w:val="24"/>
          <w:szCs w:val="24"/>
        </w:rPr>
      </w:pPr>
    </w:p>
    <w:p w:rsidRDefault="00640738" w:rsidP="006C0F82" w:rsidR="00337787">
      <w:pPr>
        <w:ind w:firstLine="705"/>
        <w:jc w:val="both"/>
        <w:rPr>
          <w:sz w:val="24"/>
          <w:szCs w:val="24"/>
        </w:rPr>
      </w:pPr>
      <w:r w:rsidRPr="00476FE5">
        <w:rPr>
          <w:sz w:val="24"/>
          <w:szCs w:val="24"/>
        </w:rPr>
        <w:t xml:space="preserve">Uvidom </w:t>
      </w:r>
      <w:r w:rsidR="00215F1F" w:rsidRPr="00476FE5">
        <w:rPr>
          <w:sz w:val="24"/>
          <w:szCs w:val="24"/>
        </w:rPr>
        <w:t xml:space="preserve">u </w:t>
      </w:r>
      <w:r w:rsidRPr="00476FE5">
        <w:rPr>
          <w:sz w:val="24"/>
          <w:szCs w:val="24"/>
        </w:rPr>
        <w:t>tablicu osporenih tražbina,</w:t>
      </w:r>
      <w:r w:rsidR="00215F1F" w:rsidRPr="00476FE5">
        <w:rPr>
          <w:sz w:val="24"/>
          <w:szCs w:val="24"/>
        </w:rPr>
        <w:t xml:space="preserve"> objavljenu</w:t>
      </w:r>
      <w:r w:rsidRPr="00476FE5">
        <w:rPr>
          <w:sz w:val="24"/>
          <w:szCs w:val="24"/>
        </w:rPr>
        <w:t xml:space="preserve"> na mrežnoj stranici e-oglasna ploča ovoga suda </w:t>
      </w:r>
      <w:r w:rsidR="00337787">
        <w:rPr>
          <w:sz w:val="24"/>
          <w:szCs w:val="24"/>
        </w:rPr>
        <w:t>24. rujna</w:t>
      </w:r>
      <w:r w:rsidRPr="00476FE5">
        <w:rPr>
          <w:sz w:val="24"/>
          <w:szCs w:val="24"/>
        </w:rPr>
        <w:t xml:space="preserve"> 2018., </w:t>
      </w:r>
      <w:r w:rsidR="00215F1F" w:rsidRPr="00476FE5">
        <w:rPr>
          <w:sz w:val="24"/>
          <w:szCs w:val="24"/>
        </w:rPr>
        <w:t xml:space="preserve">te isprave u spisu, utvrđeno je kako </w:t>
      </w:r>
      <w:r w:rsidRPr="00476FE5">
        <w:rPr>
          <w:sz w:val="24"/>
          <w:szCs w:val="24"/>
        </w:rPr>
        <w:t>nijedan vjerovnik nije osporio prijavljenu tražbinu drugih vjerovnika u skladu s odredbama čl</w:t>
      </w:r>
      <w:r w:rsidR="00215F1F" w:rsidRPr="00476FE5">
        <w:rPr>
          <w:sz w:val="24"/>
          <w:szCs w:val="24"/>
        </w:rPr>
        <w:t>anka</w:t>
      </w:r>
      <w:r w:rsidRPr="00476FE5">
        <w:rPr>
          <w:sz w:val="24"/>
          <w:szCs w:val="24"/>
        </w:rPr>
        <w:t xml:space="preserve"> 42. SZ-a.</w:t>
      </w:r>
      <w:r w:rsidR="00215F1F" w:rsidRPr="00476FE5">
        <w:rPr>
          <w:sz w:val="24"/>
          <w:szCs w:val="24"/>
        </w:rPr>
        <w:t xml:space="preserve"> Nadalje je utvrđeno kako </w:t>
      </w:r>
      <w:r w:rsidR="00E2367A">
        <w:rPr>
          <w:sz w:val="24"/>
          <w:szCs w:val="24"/>
        </w:rPr>
        <w:t>su dužnik i povjerenik pravovremeno osporili sljedeće tražbine:</w:t>
      </w:r>
    </w:p>
    <w:p w:rsidRDefault="00E2367A" w:rsidP="008E2AF7" w:rsidR="008E2AF7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8E2AF7">
        <w:rPr>
          <w:sz w:val="24"/>
          <w:szCs w:val="24"/>
        </w:rPr>
        <w:t>djelomično tražbinu vjerovnika pod brojem 7. EKO-FLOR PLUS d.o.o., OIB: 5</w:t>
      </w:r>
      <w:r w:rsidR="00B33A52">
        <w:rPr>
          <w:sz w:val="24"/>
          <w:szCs w:val="24"/>
        </w:rPr>
        <w:t xml:space="preserve">0730247993, </w:t>
      </w:r>
      <w:r w:rsidR="008E2AF7">
        <w:rPr>
          <w:sz w:val="24"/>
          <w:szCs w:val="24"/>
        </w:rPr>
        <w:t xml:space="preserve">u iznosu od 1.167,34 kn jer su računi neutemeljeni budući da dužnik od travnja 2017. godine ne koristi usluge tog vjerovnika o čemu je taj vjerovnik obaviješten. </w:t>
      </w:r>
    </w:p>
    <w:p w:rsidRDefault="008E2AF7" w:rsidP="00E2367A" w:rsidR="008E2AF7">
      <w:pPr>
        <w:ind w:firstLine="705"/>
        <w:jc w:val="both"/>
        <w:rPr>
          <w:sz w:val="24"/>
          <w:szCs w:val="24"/>
        </w:rPr>
      </w:pPr>
    </w:p>
    <w:p w:rsidRDefault="00B33A52" w:rsidP="00E2367A" w:rsidR="00E2367A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="00E2367A">
        <w:rPr>
          <w:sz w:val="24"/>
          <w:szCs w:val="24"/>
        </w:rPr>
        <w:t xml:space="preserve">tražbinu vjerovnika pod brojem 14. HRVATSKI TELEKOM d.d., OIB: </w:t>
      </w:r>
      <w:r w:rsidR="00E2367A">
        <w:rPr>
          <w:rStyle w:val="st1"/>
          <w:sz w:val="24"/>
          <w:szCs w:val="24"/>
        </w:rPr>
        <w:t>81793146560</w:t>
      </w:r>
      <w:r w:rsidR="00E2367A">
        <w:rPr>
          <w:sz w:val="24"/>
          <w:szCs w:val="24"/>
        </w:rPr>
        <w:t xml:space="preserve"> u iznosu od 8.803,10 kn jer su računi podmireni prije pokretanja predstečajnoga postupka dužnika, </w:t>
      </w:r>
    </w:p>
    <w:p w:rsidRDefault="00E2367A" w:rsidP="00E2367A" w:rsidR="00E2367A">
      <w:pPr>
        <w:ind w:firstLine="705"/>
        <w:jc w:val="both"/>
        <w:rPr>
          <w:rStyle w:val="st1"/>
        </w:rPr>
      </w:pPr>
      <w:r>
        <w:rPr>
          <w:sz w:val="24"/>
          <w:szCs w:val="24"/>
        </w:rPr>
        <w:t xml:space="preserve">- tražbinu vjerovnika pod brojem 23. </w:t>
      </w:r>
      <w:r>
        <w:rPr>
          <w:rStyle w:val="st1"/>
          <w:sz w:val="24"/>
          <w:szCs w:val="24"/>
        </w:rPr>
        <w:t>ROTOMETAL PROMET d.o.o., OIB: 42362921136, u iznosu od 2.440,03 kn jer je subjekt brisan iz sudskog registra te više ne posluje, pa ne postoji dužnikova obveza prema njima,</w:t>
      </w:r>
      <w:r w:rsidR="00B33A52">
        <w:rPr>
          <w:rStyle w:val="st1"/>
          <w:sz w:val="24"/>
          <w:szCs w:val="24"/>
        </w:rPr>
        <w:t xml:space="preserve"> te</w:t>
      </w:r>
    </w:p>
    <w:p w:rsidRDefault="00E2367A" w:rsidP="00E2367A" w:rsidR="00B33A52">
      <w:pPr>
        <w:ind w:firstLine="705"/>
        <w:jc w:val="both"/>
        <w:rPr>
          <w:rStyle w:val="st1"/>
          <w:sz w:val="24"/>
          <w:szCs w:val="24"/>
        </w:rPr>
      </w:pPr>
      <w:r>
        <w:rPr>
          <w:rStyle w:val="st1"/>
          <w:sz w:val="24"/>
          <w:szCs w:val="24"/>
        </w:rPr>
        <w:t xml:space="preserve">- tražbinu vjerovnika pod brojem 30. TEHNO-VENT d.o.o., OIB: 33849724363, u iznosu od 154.641,90 kn jer </w:t>
      </w:r>
      <w:r w:rsidR="008E2AF7">
        <w:rPr>
          <w:rStyle w:val="st1"/>
          <w:sz w:val="24"/>
          <w:szCs w:val="24"/>
        </w:rPr>
        <w:t>dužnik nije u poslovnoj suradnji s</w:t>
      </w:r>
      <w:r>
        <w:rPr>
          <w:rStyle w:val="st1"/>
          <w:sz w:val="24"/>
          <w:szCs w:val="24"/>
        </w:rPr>
        <w:t xml:space="preserve"> vjerovnikom od 2015. godine te nema zavedeno dugovanje prema tom vjerovniku u posl</w:t>
      </w:r>
      <w:r w:rsidR="008E2AF7">
        <w:rPr>
          <w:rStyle w:val="st1"/>
          <w:sz w:val="24"/>
          <w:szCs w:val="24"/>
        </w:rPr>
        <w:t>ovnim knjigama</w:t>
      </w:r>
      <w:r>
        <w:rPr>
          <w:rStyle w:val="st1"/>
          <w:sz w:val="24"/>
          <w:szCs w:val="24"/>
        </w:rPr>
        <w:t>. Osim toga prijavljena tražbina je u zastari</w:t>
      </w:r>
      <w:r w:rsidR="00B33A52">
        <w:rPr>
          <w:rStyle w:val="st1"/>
          <w:sz w:val="24"/>
          <w:szCs w:val="24"/>
        </w:rPr>
        <w:t>.</w:t>
      </w:r>
    </w:p>
    <w:p w:rsidRDefault="00B33A52" w:rsidP="00E2367A" w:rsidR="00B33A52">
      <w:pPr>
        <w:ind w:firstLine="705"/>
        <w:jc w:val="both"/>
        <w:rPr>
          <w:rStyle w:val="st1"/>
          <w:sz w:val="24"/>
          <w:szCs w:val="24"/>
        </w:rPr>
      </w:pPr>
    </w:p>
    <w:p w:rsidRDefault="003876FB" w:rsidP="003876FB" w:rsidR="003876FB">
      <w:pPr>
        <w:ind w:firstLine="708"/>
        <w:jc w:val="both"/>
        <w:rPr>
          <w:sz w:val="24"/>
          <w:szCs w:val="24"/>
        </w:rPr>
      </w:pPr>
      <w:r>
        <w:rPr>
          <w:rStyle w:val="st1"/>
          <w:sz w:val="24"/>
          <w:szCs w:val="24"/>
        </w:rPr>
        <w:t>Na</w:t>
      </w:r>
      <w:r w:rsidR="00B33A52">
        <w:rPr>
          <w:rStyle w:val="st1"/>
          <w:sz w:val="24"/>
          <w:szCs w:val="24"/>
        </w:rPr>
        <w:t xml:space="preserve"> održanom ročištu dužnik </w:t>
      </w:r>
      <w:r>
        <w:rPr>
          <w:rStyle w:val="st1"/>
          <w:sz w:val="24"/>
          <w:szCs w:val="24"/>
        </w:rPr>
        <w:t xml:space="preserve">i povjerenik </w:t>
      </w:r>
      <w:r w:rsidR="00B33A52">
        <w:rPr>
          <w:rStyle w:val="st1"/>
          <w:sz w:val="24"/>
          <w:szCs w:val="24"/>
        </w:rPr>
        <w:t xml:space="preserve">su ostali kod izjavljenog osporavanja, </w:t>
      </w:r>
      <w:r>
        <w:rPr>
          <w:sz w:val="24"/>
          <w:szCs w:val="24"/>
        </w:rPr>
        <w:t xml:space="preserve">dok izjavljeno osporavanje nije otklonjeno (članak 263. u vezi s člankom 48. stavkom 5. SZ-a). Nadalje, dužnik i povjerenik </w:t>
      </w:r>
      <w:r w:rsidR="00B33A52">
        <w:rPr>
          <w:rStyle w:val="st1"/>
          <w:sz w:val="24"/>
          <w:szCs w:val="24"/>
        </w:rPr>
        <w:t>su naveli kako za osporene tražbine ne postoji ovršna isprava, koja činjenica proizlazi i iz prijava tražbina vjerovnika osporenih tražbina i isprava dostavljenih uz te prijave.</w:t>
      </w:r>
      <w:r>
        <w:rPr>
          <w:rStyle w:val="st1"/>
          <w:sz w:val="24"/>
          <w:szCs w:val="24"/>
        </w:rPr>
        <w:t xml:space="preserve"> </w:t>
      </w:r>
      <w:r>
        <w:rPr>
          <w:sz w:val="24"/>
          <w:szCs w:val="24"/>
        </w:rPr>
        <w:t>Zbog toga je, na temelju odredbe članka 50. stavka 1. SZ-a, odlučeno kao u točki III. izreke rješenja.</w:t>
      </w:r>
    </w:p>
    <w:p w:rsidRDefault="00B33A52" w:rsidP="00E2367A" w:rsidR="00B33A52">
      <w:pPr>
        <w:ind w:firstLine="705"/>
        <w:jc w:val="both"/>
        <w:rPr>
          <w:rStyle w:val="st1"/>
          <w:sz w:val="24"/>
          <w:szCs w:val="24"/>
        </w:rPr>
      </w:pPr>
    </w:p>
    <w:p w:rsidRDefault="00B33A52" w:rsidP="003876FB" w:rsidR="003876FB">
      <w:pPr>
        <w:ind w:firstLine="705"/>
        <w:jc w:val="both"/>
        <w:rPr>
          <w:color w:themeColor="text1" w:val="000000"/>
          <w:sz w:val="24"/>
          <w:szCs w:val="24"/>
        </w:rPr>
      </w:pPr>
      <w:r>
        <w:rPr>
          <w:rStyle w:val="st1"/>
          <w:sz w:val="24"/>
          <w:szCs w:val="24"/>
        </w:rPr>
        <w:t xml:space="preserve">Osim navedenih tražbina </w:t>
      </w:r>
      <w:r w:rsidR="00E2367A">
        <w:rPr>
          <w:sz w:val="24"/>
          <w:szCs w:val="24"/>
        </w:rPr>
        <w:t xml:space="preserve">povjerenik i dužnik nisu osporili </w:t>
      </w:r>
      <w:r w:rsidR="003876FB">
        <w:rPr>
          <w:color w:themeColor="text1" w:val="000000"/>
          <w:sz w:val="24"/>
          <w:szCs w:val="24"/>
        </w:rPr>
        <w:t xml:space="preserve">tražbinu vjerovnika pod brojem 7. </w:t>
      </w:r>
      <w:r w:rsidR="003876FB">
        <w:rPr>
          <w:sz w:val="24"/>
          <w:szCs w:val="24"/>
        </w:rPr>
        <w:t xml:space="preserve">EKO-FLOR PLUS d.o.o., OIB: 50730247993 u iznosu od </w:t>
      </w:r>
      <w:r w:rsidR="003876FB">
        <w:rPr>
          <w:color w:val="000000"/>
          <w:sz w:val="24"/>
          <w:szCs w:val="24"/>
        </w:rPr>
        <w:t xml:space="preserve">1.017,77 </w:t>
      </w:r>
      <w:r w:rsidR="003876FB">
        <w:rPr>
          <w:sz w:val="24"/>
          <w:szCs w:val="24"/>
        </w:rPr>
        <w:t xml:space="preserve">kn, niti </w:t>
      </w:r>
      <w:r w:rsidR="00E2367A">
        <w:rPr>
          <w:sz w:val="24"/>
          <w:szCs w:val="24"/>
        </w:rPr>
        <w:t xml:space="preserve">preostale tražbine navedene </w:t>
      </w:r>
      <w:r w:rsidR="003876FB">
        <w:rPr>
          <w:color w:themeColor="text1" w:val="000000"/>
          <w:sz w:val="24"/>
          <w:szCs w:val="24"/>
        </w:rPr>
        <w:t>pod brojem 6, 8-13, 15-22, 24-29, te 31-34 tablice prijavljenih tražbina. S obzirom na to da niti vjerovnici nisu osporili te tražbine, to se u skladu s odredbom članka 47</w:t>
      </w:r>
      <w:r w:rsidR="00E84D0B">
        <w:rPr>
          <w:color w:themeColor="text1" w:val="000000"/>
          <w:sz w:val="24"/>
          <w:szCs w:val="24"/>
        </w:rPr>
        <w:t>.</w:t>
      </w:r>
      <w:r w:rsidR="003876FB">
        <w:rPr>
          <w:color w:themeColor="text1" w:val="000000"/>
          <w:sz w:val="24"/>
          <w:szCs w:val="24"/>
        </w:rPr>
        <w:t xml:space="preserve"> SZ-a tražbine navedene u točki II. izreke rješenja smatraju utvrđenim.</w:t>
      </w:r>
    </w:p>
    <w:p w:rsidRDefault="003876FB" w:rsidP="003876FB" w:rsidR="003876FB">
      <w:pPr>
        <w:ind w:firstLine="705"/>
        <w:jc w:val="both"/>
        <w:rPr>
          <w:color w:themeColor="text1" w:val="000000"/>
          <w:sz w:val="24"/>
          <w:szCs w:val="24"/>
        </w:rPr>
      </w:pPr>
    </w:p>
    <w:p w:rsidRDefault="003876FB" w:rsidP="003876FB" w:rsidR="003876FB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Uzevši u obzir navedeno, sud je na temelju odredbe članka 50. st. 1. u vezi s odredbom članka 47. SZ-a, odlučio kao u točki II. izreke rješenja.</w:t>
      </w:r>
    </w:p>
    <w:p w:rsidRDefault="003876FB" w:rsidP="003876FB" w:rsidR="003876FB">
      <w:pPr>
        <w:widowControl/>
        <w:ind w:firstLine="708"/>
        <w:jc w:val="both"/>
        <w:rPr>
          <w:sz w:val="24"/>
          <w:szCs w:val="24"/>
        </w:rPr>
      </w:pPr>
    </w:p>
    <w:p w:rsidRDefault="003876FB" w:rsidP="003876FB" w:rsidR="003876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Budući da su dužnik i povjerenik osporili prethodno navedene tražbine iz točke III. izreke rješenja za koje ne postoji ovršna isprava, to je, uzevši u obzir navedeno, na temelju odredbe članka 48. stavka 1. SZ-a, odlučeno kao u točki </w:t>
      </w:r>
      <w:r w:rsidR="00BC4417">
        <w:rPr>
          <w:sz w:val="24"/>
          <w:szCs w:val="24"/>
        </w:rPr>
        <w:t>IV</w:t>
      </w:r>
      <w:r>
        <w:rPr>
          <w:sz w:val="24"/>
          <w:szCs w:val="24"/>
        </w:rPr>
        <w:t>. izreke rješenja, a na temelju odredbe čl</w:t>
      </w:r>
      <w:r w:rsidR="00BC4417">
        <w:rPr>
          <w:sz w:val="24"/>
          <w:szCs w:val="24"/>
        </w:rPr>
        <w:t>anka</w:t>
      </w:r>
      <w:r>
        <w:rPr>
          <w:sz w:val="24"/>
          <w:szCs w:val="24"/>
        </w:rPr>
        <w:t xml:space="preserve"> 267. st</w:t>
      </w:r>
      <w:r w:rsidR="00BC4417">
        <w:rPr>
          <w:sz w:val="24"/>
          <w:szCs w:val="24"/>
        </w:rPr>
        <w:t>avka</w:t>
      </w:r>
      <w:r>
        <w:rPr>
          <w:sz w:val="24"/>
          <w:szCs w:val="24"/>
        </w:rPr>
        <w:t xml:space="preserve"> 1. u vezi s odredbom čl</w:t>
      </w:r>
      <w:r w:rsidR="00BC4417">
        <w:rPr>
          <w:sz w:val="24"/>
          <w:szCs w:val="24"/>
        </w:rPr>
        <w:t>anka</w:t>
      </w:r>
      <w:r>
        <w:rPr>
          <w:sz w:val="24"/>
          <w:szCs w:val="24"/>
        </w:rPr>
        <w:t xml:space="preserve"> 50. st</w:t>
      </w:r>
      <w:r w:rsidR="00BC4417">
        <w:rPr>
          <w:sz w:val="24"/>
          <w:szCs w:val="24"/>
        </w:rPr>
        <w:t>avka</w:t>
      </w:r>
      <w:r>
        <w:rPr>
          <w:sz w:val="24"/>
          <w:szCs w:val="24"/>
        </w:rPr>
        <w:t xml:space="preserve"> 3. SZ-a, kao u točki V. izreke rješenja.</w:t>
      </w:r>
    </w:p>
    <w:p w:rsidRDefault="00DA1E8F" w:rsidP="00652270" w:rsidR="00DA1E8F" w:rsidRPr="00476FE5">
      <w:pPr>
        <w:widowControl/>
        <w:ind w:firstLine="708"/>
        <w:jc w:val="both"/>
        <w:rPr>
          <w:sz w:val="24"/>
          <w:szCs w:val="24"/>
        </w:rPr>
      </w:pPr>
    </w:p>
    <w:p w:rsidRDefault="00C32F5A" w:rsidP="004D45C7" w:rsidR="004D45C7" w:rsidRPr="00476FE5">
      <w:pPr>
        <w:widowControl/>
        <w:jc w:val="center"/>
        <w:rPr>
          <w:sz w:val="24"/>
          <w:szCs w:val="24"/>
        </w:rPr>
      </w:pPr>
      <w:r w:rsidRPr="00476FE5">
        <w:rPr>
          <w:sz w:val="24"/>
          <w:szCs w:val="24"/>
        </w:rPr>
        <w:t xml:space="preserve">U </w:t>
      </w:r>
      <w:r w:rsidR="004D45C7" w:rsidRPr="00476FE5">
        <w:rPr>
          <w:sz w:val="24"/>
          <w:szCs w:val="24"/>
        </w:rPr>
        <w:t>Zagreb</w:t>
      </w:r>
      <w:r w:rsidRPr="00476FE5">
        <w:rPr>
          <w:sz w:val="24"/>
          <w:szCs w:val="24"/>
        </w:rPr>
        <w:t>u</w:t>
      </w:r>
      <w:r w:rsidR="004D45C7" w:rsidRPr="00476FE5">
        <w:rPr>
          <w:sz w:val="24"/>
          <w:szCs w:val="24"/>
        </w:rPr>
        <w:t xml:space="preserve"> </w:t>
      </w:r>
      <w:r w:rsidR="00DD1FA2">
        <w:rPr>
          <w:sz w:val="24"/>
          <w:szCs w:val="24"/>
        </w:rPr>
        <w:t>24</w:t>
      </w:r>
      <w:r w:rsidR="00082947" w:rsidRPr="00476FE5">
        <w:rPr>
          <w:sz w:val="24"/>
          <w:szCs w:val="24"/>
          <w:lang w:eastAsia="en-US"/>
        </w:rPr>
        <w:t>. listopada 2018</w:t>
      </w:r>
      <w:r w:rsidR="004A4F10" w:rsidRPr="00476FE5">
        <w:rPr>
          <w:sz w:val="24"/>
          <w:szCs w:val="24"/>
        </w:rPr>
        <w:t>.</w:t>
      </w:r>
    </w:p>
    <w:p w:rsidRDefault="00C32F5A" w:rsidP="004D45C7" w:rsidR="00C32F5A" w:rsidRPr="00476FE5">
      <w:pPr>
        <w:widowControl/>
        <w:ind w:firstLine="720" w:left="5040"/>
        <w:jc w:val="right"/>
        <w:rPr>
          <w:sz w:val="24"/>
          <w:szCs w:val="24"/>
        </w:rPr>
      </w:pPr>
      <w:r w:rsidRPr="00476FE5">
        <w:rPr>
          <w:sz w:val="24"/>
          <w:szCs w:val="24"/>
        </w:rPr>
        <w:t xml:space="preserve">   </w:t>
      </w:r>
    </w:p>
    <w:p w:rsidRDefault="004D45C7" w:rsidP="00C4416C" w:rsidR="00C32F5A" w:rsidRPr="00476FE5">
      <w:pPr>
        <w:widowControl/>
        <w:ind w:firstLine="708" w:left="6372"/>
        <w:rPr>
          <w:sz w:val="24"/>
          <w:szCs w:val="24"/>
        </w:rPr>
      </w:pPr>
      <w:r w:rsidRPr="00476FE5">
        <w:rPr>
          <w:sz w:val="24"/>
          <w:szCs w:val="24"/>
        </w:rPr>
        <w:t>SUDAC:</w:t>
      </w:r>
    </w:p>
    <w:p w:rsidRDefault="00C32F5A" w:rsidP="00C6110B" w:rsidR="004D45C7" w:rsidRPr="00476FE5">
      <w:pPr>
        <w:jc w:val="right"/>
        <w:rPr>
          <w:sz w:val="24"/>
          <w:szCs w:val="24"/>
        </w:rPr>
      </w:pPr>
      <w:r w:rsidRPr="00476FE5">
        <w:rPr>
          <w:sz w:val="24"/>
          <w:szCs w:val="24"/>
        </w:rPr>
        <w:tab/>
        <w:t>mr.sc. Ivana Koštarić Fegeš</w:t>
      </w:r>
      <w:r w:rsidR="00C6110B">
        <w:rPr>
          <w:sz w:val="24"/>
          <w:szCs w:val="24"/>
        </w:rPr>
        <w:t>, v.r.</w:t>
      </w:r>
    </w:p>
    <w:p w:rsidRDefault="00C32F5A" w:rsidP="004D45C7" w:rsidR="00C32F5A" w:rsidRPr="00476FE5">
      <w:pPr>
        <w:widowControl/>
        <w:jc w:val="both"/>
        <w:rPr>
          <w:sz w:val="24"/>
          <w:szCs w:val="24"/>
        </w:rPr>
      </w:pPr>
    </w:p>
    <w:p w:rsidRDefault="007C1B3D" w:rsidP="004D45C7" w:rsidR="004D45C7" w:rsidRPr="00476FE5">
      <w:pPr>
        <w:widowControl/>
        <w:jc w:val="both"/>
        <w:rPr>
          <w:sz w:val="24"/>
          <w:szCs w:val="24"/>
        </w:rPr>
      </w:pPr>
      <w:r w:rsidRPr="00476FE5">
        <w:rPr>
          <w:sz w:val="24"/>
          <w:szCs w:val="24"/>
        </w:rPr>
        <w:t xml:space="preserve">UPUTA </w:t>
      </w:r>
      <w:r w:rsidR="004D45C7" w:rsidRPr="00476FE5">
        <w:rPr>
          <w:sz w:val="24"/>
          <w:szCs w:val="24"/>
        </w:rPr>
        <w:t>O PRAVNOM LIJEKU:</w:t>
      </w:r>
    </w:p>
    <w:p w:rsidRDefault="004D45C7" w:rsidP="00082947" w:rsidR="00082947" w:rsidRPr="00476FE5">
      <w:pPr>
        <w:jc w:val="both"/>
        <w:rPr>
          <w:sz w:val="24"/>
          <w:szCs w:val="24"/>
        </w:rPr>
      </w:pPr>
      <w:r w:rsidRPr="00476FE5">
        <w:rPr>
          <w:sz w:val="24"/>
          <w:szCs w:val="24"/>
        </w:rPr>
        <w:t xml:space="preserve">Protiv rješenja </w:t>
      </w:r>
      <w:r w:rsidR="008D5068" w:rsidRPr="00476FE5">
        <w:rPr>
          <w:sz w:val="24"/>
          <w:szCs w:val="24"/>
        </w:rPr>
        <w:t xml:space="preserve">o utvrđenim i osporenim tražbinama </w:t>
      </w:r>
      <w:r w:rsidRPr="00476FE5">
        <w:rPr>
          <w:sz w:val="24"/>
          <w:szCs w:val="24"/>
        </w:rPr>
        <w:t xml:space="preserve">pravo na žalbu ima </w:t>
      </w:r>
      <w:r w:rsidR="008D5068" w:rsidRPr="00476FE5">
        <w:rPr>
          <w:sz w:val="24"/>
          <w:szCs w:val="24"/>
        </w:rPr>
        <w:t xml:space="preserve">dužnik i </w:t>
      </w:r>
      <w:r w:rsidRPr="00476FE5">
        <w:rPr>
          <w:sz w:val="24"/>
          <w:szCs w:val="24"/>
        </w:rPr>
        <w:t xml:space="preserve">svaki vjerovnik </w:t>
      </w:r>
      <w:r w:rsidR="004A4F10" w:rsidRPr="00476FE5">
        <w:rPr>
          <w:sz w:val="24"/>
          <w:szCs w:val="24"/>
        </w:rPr>
        <w:t xml:space="preserve">u dijelu koji se </w:t>
      </w:r>
      <w:r w:rsidR="008D5068" w:rsidRPr="00476FE5">
        <w:rPr>
          <w:sz w:val="24"/>
          <w:szCs w:val="24"/>
        </w:rPr>
        <w:t xml:space="preserve">odnosi na </w:t>
      </w:r>
      <w:r w:rsidR="004A4F10" w:rsidRPr="00476FE5">
        <w:rPr>
          <w:sz w:val="24"/>
          <w:szCs w:val="24"/>
        </w:rPr>
        <w:t>njegov</w:t>
      </w:r>
      <w:r w:rsidR="008D5068" w:rsidRPr="00476FE5">
        <w:rPr>
          <w:sz w:val="24"/>
          <w:szCs w:val="24"/>
        </w:rPr>
        <w:t>u</w:t>
      </w:r>
      <w:r w:rsidR="004A4F10" w:rsidRPr="00476FE5">
        <w:rPr>
          <w:sz w:val="24"/>
          <w:szCs w:val="24"/>
        </w:rPr>
        <w:t xml:space="preserve"> prijavljen</w:t>
      </w:r>
      <w:r w:rsidR="008D5068" w:rsidRPr="00476FE5">
        <w:rPr>
          <w:sz w:val="24"/>
          <w:szCs w:val="24"/>
        </w:rPr>
        <w:t>u</w:t>
      </w:r>
      <w:r w:rsidR="004A4F10" w:rsidRPr="00476FE5">
        <w:rPr>
          <w:sz w:val="24"/>
          <w:szCs w:val="24"/>
        </w:rPr>
        <w:t xml:space="preserve"> tražbin</w:t>
      </w:r>
      <w:r w:rsidR="008D5068" w:rsidRPr="00476FE5">
        <w:rPr>
          <w:sz w:val="24"/>
          <w:szCs w:val="24"/>
        </w:rPr>
        <w:t xml:space="preserve">u i </w:t>
      </w:r>
      <w:r w:rsidR="004A4F10" w:rsidRPr="00476FE5">
        <w:rPr>
          <w:sz w:val="24"/>
          <w:szCs w:val="24"/>
        </w:rPr>
        <w:t>tražbin</w:t>
      </w:r>
      <w:r w:rsidR="008D5068" w:rsidRPr="00476FE5">
        <w:rPr>
          <w:sz w:val="24"/>
          <w:szCs w:val="24"/>
        </w:rPr>
        <w:t>u</w:t>
      </w:r>
      <w:r w:rsidR="004A4F10" w:rsidRPr="00476FE5">
        <w:rPr>
          <w:sz w:val="24"/>
          <w:szCs w:val="24"/>
        </w:rPr>
        <w:t xml:space="preserve"> koju je osporio (čl</w:t>
      </w:r>
      <w:r w:rsidR="00082947" w:rsidRPr="00476FE5">
        <w:rPr>
          <w:sz w:val="24"/>
          <w:szCs w:val="24"/>
        </w:rPr>
        <w:t>anak</w:t>
      </w:r>
      <w:r w:rsidR="004A4F10" w:rsidRPr="00476FE5">
        <w:rPr>
          <w:sz w:val="24"/>
          <w:szCs w:val="24"/>
        </w:rPr>
        <w:t xml:space="preserve"> </w:t>
      </w:r>
      <w:r w:rsidR="00475D50" w:rsidRPr="00476FE5">
        <w:rPr>
          <w:sz w:val="24"/>
          <w:szCs w:val="24"/>
        </w:rPr>
        <w:t>51. st</w:t>
      </w:r>
      <w:r w:rsidR="00082947" w:rsidRPr="00476FE5">
        <w:rPr>
          <w:sz w:val="24"/>
          <w:szCs w:val="24"/>
        </w:rPr>
        <w:t>avak</w:t>
      </w:r>
      <w:r w:rsidR="00475D50" w:rsidRPr="00476FE5">
        <w:rPr>
          <w:sz w:val="24"/>
          <w:szCs w:val="24"/>
        </w:rPr>
        <w:t xml:space="preserve"> 1</w:t>
      </w:r>
      <w:r w:rsidR="004A4F10" w:rsidRPr="00476FE5">
        <w:rPr>
          <w:sz w:val="24"/>
          <w:szCs w:val="24"/>
        </w:rPr>
        <w:t xml:space="preserve">. SZ-a). </w:t>
      </w:r>
      <w:r w:rsidR="00082947" w:rsidRPr="00476FE5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082947" w:rsidP="00082947" w:rsidR="00082947" w:rsidRPr="00476FE5">
      <w:pPr>
        <w:jc w:val="both"/>
        <w:rPr>
          <w:sz w:val="24"/>
          <w:szCs w:val="24"/>
        </w:rPr>
      </w:pPr>
      <w:r w:rsidRPr="00476FE5">
        <w:rPr>
          <w:sz w:val="24"/>
          <w:szCs w:val="24"/>
        </w:rPr>
        <w:t xml:space="preserve">Protiv preostalog dijela rješenja može se izjaviti žalba Visokom trgovačkom sudu Republike Hrvatske u roku od 8 dana od dostave rješenja, a ulaže se putem ovog suda u 2 primjerka za sud i po 1 za svaku protivnu stranku. </w:t>
      </w:r>
    </w:p>
    <w:p w:rsidRDefault="00082947" w:rsidP="00082947" w:rsidR="00082947" w:rsidRPr="00476FE5">
      <w:pPr>
        <w:jc w:val="both"/>
        <w:rPr>
          <w:sz w:val="24"/>
          <w:szCs w:val="24"/>
        </w:rPr>
      </w:pPr>
      <w:r w:rsidRPr="00476FE5">
        <w:rPr>
          <w:sz w:val="24"/>
          <w:szCs w:val="24"/>
        </w:rPr>
        <w:t>Dostava se smatra obavljenom istekom osmoga dana od dana objave ovog rješenja na mrežnoj stranici e-oglasna ploča Trgovačkog suda u Zagrebu (članak 12. stavak 1. SZ-a).</w:t>
      </w:r>
    </w:p>
    <w:p w:rsidRDefault="00AA1FA0" w:rsidP="00C32F5A" w:rsidR="00AA1FA0">
      <w:pPr>
        <w:widowControl/>
        <w:jc w:val="both"/>
        <w:rPr>
          <w:sz w:val="24"/>
          <w:szCs w:val="24"/>
        </w:rPr>
      </w:pPr>
    </w:p>
    <w:p w:rsidRDefault="00C6110B" w:rsidP="00C6110B" w:rsidR="00C6110B">
      <w:pPr>
        <w:widowControl/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ovl. službenik</w:t>
      </w:r>
    </w:p>
    <w:p w:rsidRDefault="00C6110B" w:rsidP="00C6110B" w:rsidR="00312D23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C6110B" w:rsidP="00C6110B" w:rsidR="00C6110B" w:rsidRPr="00476FE5">
      <w:pPr>
        <w:widowControl/>
        <w:jc w:val="both"/>
        <w:rPr>
          <w:sz w:val="24"/>
          <w:szCs w:val="24"/>
        </w:rPr>
      </w:pPr>
    </w:p>
    <w:sectPr w:rsidSect="0063661A" w:rsidR="00C6110B" w:rsidRPr="00476FE5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2077" w:rsidR="00612077">
      <w:r>
        <w:separator/>
      </w:r>
    </w:p>
  </w:endnote>
  <w:endnote w:id="0" w:type="continuationSeparator">
    <w:p w:rsidRDefault="00612077" w:rsidR="006120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2077" w:rsidR="00612077">
      <w:r>
        <w:separator/>
      </w:r>
    </w:p>
  </w:footnote>
  <w:footnote w:id="0" w:type="continuationSeparator">
    <w:p w:rsidRDefault="00612077" w:rsidR="006120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2077" w:rsidP="004D45C7" w:rsidR="006120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12077" w:rsidR="006120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2077" w:rsidP="004D45C7" w:rsidR="006120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110B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612077" w:rsidP="0023299C" w:rsidR="00612077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85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DD1FA2">
      <w:rPr>
        <w:sz w:val="24"/>
        <w:szCs w:val="24"/>
      </w:rPr>
      <w:t>1468</w:t>
    </w:r>
    <w:r>
      <w:rPr>
        <w:sz w:val="24"/>
        <w:szCs w:val="24"/>
      </w:rPr>
      <w:t>/1</w:t>
    </w:r>
    <w:r w:rsidR="009013B6">
      <w:rPr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499457E"/>
    <w:multiLevelType w:val="hybridMultilevel"/>
    <w:tmpl w:val="7DD61974"/>
    <w:lvl w:tplc="F176C4AC" w:ilvl="0">
      <w:start w:val="15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6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2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9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0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4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3"/>
  </w:num>
  <w:num w:numId="3">
    <w:abstractNumId w:val="4"/>
  </w:num>
  <w:num w:numId="4">
    <w:abstractNumId w:val="34"/>
  </w:num>
  <w:num w:numId="5">
    <w:abstractNumId w:val="31"/>
  </w:num>
  <w:num w:numId="6">
    <w:abstractNumId w:val="13"/>
  </w:num>
  <w:num w:numId="7">
    <w:abstractNumId w:val="35"/>
  </w:num>
  <w:num w:numId="8">
    <w:abstractNumId w:val="27"/>
  </w:num>
  <w:num w:numId="9">
    <w:abstractNumId w:val="2"/>
  </w:num>
  <w:num w:numId="10">
    <w:abstractNumId w:val="21"/>
  </w:num>
  <w:num w:numId="11">
    <w:abstractNumId w:val="28"/>
  </w:num>
  <w:num w:numId="12">
    <w:abstractNumId w:val="22"/>
  </w:num>
  <w:num w:numId="13">
    <w:abstractNumId w:val="8"/>
  </w:num>
  <w:num w:numId="14">
    <w:abstractNumId w:val="6"/>
  </w:num>
  <w:num w:numId="15">
    <w:abstractNumId w:val="19"/>
  </w:num>
  <w:num w:numId="16">
    <w:abstractNumId w:val="3"/>
  </w:num>
  <w:num w:numId="17">
    <w:abstractNumId w:val="26"/>
  </w:num>
  <w:num w:numId="18">
    <w:abstractNumId w:val="14"/>
  </w:num>
  <w:num w:numId="19">
    <w:abstractNumId w:val="15"/>
  </w:num>
  <w:num w:numId="20">
    <w:abstractNumId w:val="0"/>
  </w:num>
  <w:num w:numId="21">
    <w:abstractNumId w:val="29"/>
  </w:num>
  <w:num w:numId="22">
    <w:abstractNumId w:val="32"/>
  </w:num>
  <w:num w:numId="23">
    <w:abstractNumId w:val="30"/>
  </w:num>
  <w:num w:numId="24">
    <w:abstractNumId w:val="24"/>
  </w:num>
  <w:num w:numId="25">
    <w:abstractNumId w:val="10"/>
  </w:num>
  <w:num w:numId="26">
    <w:abstractNumId w:val="17"/>
  </w:num>
  <w:num w:numId="27">
    <w:abstractNumId w:val="11"/>
  </w:num>
  <w:num w:numId="28">
    <w:abstractNumId w:val="20"/>
  </w:num>
  <w:num w:numId="29">
    <w:abstractNumId w:val="12"/>
  </w:num>
  <w:num w:numId="30">
    <w:abstractNumId w:val="7"/>
  </w:num>
  <w:num w:numId="31">
    <w:abstractNumId w:val="1"/>
  </w:num>
  <w:num w:numId="32">
    <w:abstractNumId w:val="5"/>
  </w:num>
  <w:num w:numId="33">
    <w:abstractNumId w:val="25"/>
  </w:num>
  <w:num w:numId="34">
    <w:abstractNumId w:val="18"/>
  </w:num>
  <w:num w:numId="35">
    <w:abstractNumId w:val="23"/>
  </w:num>
  <w:num w:numId="3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4679"/>
    <w:rsid w:val="00005BBF"/>
    <w:rsid w:val="00011E7D"/>
    <w:rsid w:val="00011F4F"/>
    <w:rsid w:val="00021773"/>
    <w:rsid w:val="00025D5B"/>
    <w:rsid w:val="00027277"/>
    <w:rsid w:val="00034146"/>
    <w:rsid w:val="00037570"/>
    <w:rsid w:val="00037DD6"/>
    <w:rsid w:val="000427EC"/>
    <w:rsid w:val="00047035"/>
    <w:rsid w:val="00051E71"/>
    <w:rsid w:val="00052141"/>
    <w:rsid w:val="00057AFB"/>
    <w:rsid w:val="000600F5"/>
    <w:rsid w:val="000633DC"/>
    <w:rsid w:val="000732E4"/>
    <w:rsid w:val="00082947"/>
    <w:rsid w:val="00085349"/>
    <w:rsid w:val="000868CC"/>
    <w:rsid w:val="00091873"/>
    <w:rsid w:val="000A21F1"/>
    <w:rsid w:val="000A2632"/>
    <w:rsid w:val="000A538F"/>
    <w:rsid w:val="000B4201"/>
    <w:rsid w:val="000B4BEB"/>
    <w:rsid w:val="000B736E"/>
    <w:rsid w:val="000B7645"/>
    <w:rsid w:val="000C2293"/>
    <w:rsid w:val="000C2933"/>
    <w:rsid w:val="000C3713"/>
    <w:rsid w:val="000C3F53"/>
    <w:rsid w:val="000C44D9"/>
    <w:rsid w:val="000D0006"/>
    <w:rsid w:val="000D52F8"/>
    <w:rsid w:val="000D6193"/>
    <w:rsid w:val="000E24E2"/>
    <w:rsid w:val="000E3E1B"/>
    <w:rsid w:val="000F11A8"/>
    <w:rsid w:val="000F30EC"/>
    <w:rsid w:val="000F5B5D"/>
    <w:rsid w:val="00104C30"/>
    <w:rsid w:val="001110FA"/>
    <w:rsid w:val="0011597E"/>
    <w:rsid w:val="001222DA"/>
    <w:rsid w:val="00127C4E"/>
    <w:rsid w:val="00140AD5"/>
    <w:rsid w:val="00151FCB"/>
    <w:rsid w:val="001657D5"/>
    <w:rsid w:val="00170A96"/>
    <w:rsid w:val="0018071D"/>
    <w:rsid w:val="001818A2"/>
    <w:rsid w:val="00186527"/>
    <w:rsid w:val="00186871"/>
    <w:rsid w:val="001904AE"/>
    <w:rsid w:val="00192295"/>
    <w:rsid w:val="00193977"/>
    <w:rsid w:val="00193FFB"/>
    <w:rsid w:val="001A3B02"/>
    <w:rsid w:val="001B02FE"/>
    <w:rsid w:val="001B799E"/>
    <w:rsid w:val="001C23E5"/>
    <w:rsid w:val="001C2CC6"/>
    <w:rsid w:val="001C7AA1"/>
    <w:rsid w:val="001D2CAF"/>
    <w:rsid w:val="001E358F"/>
    <w:rsid w:val="001F013E"/>
    <w:rsid w:val="001F55B0"/>
    <w:rsid w:val="00203C58"/>
    <w:rsid w:val="00203FF6"/>
    <w:rsid w:val="002067C4"/>
    <w:rsid w:val="00215F1F"/>
    <w:rsid w:val="00226F9D"/>
    <w:rsid w:val="00227370"/>
    <w:rsid w:val="0023299C"/>
    <w:rsid w:val="0023346F"/>
    <w:rsid w:val="00247376"/>
    <w:rsid w:val="00255373"/>
    <w:rsid w:val="0025701F"/>
    <w:rsid w:val="00261EC5"/>
    <w:rsid w:val="002634FB"/>
    <w:rsid w:val="00273171"/>
    <w:rsid w:val="00280396"/>
    <w:rsid w:val="00287869"/>
    <w:rsid w:val="00297A9B"/>
    <w:rsid w:val="00297B0A"/>
    <w:rsid w:val="002A16DB"/>
    <w:rsid w:val="002A4778"/>
    <w:rsid w:val="002B007F"/>
    <w:rsid w:val="002B0A06"/>
    <w:rsid w:val="002B1DC9"/>
    <w:rsid w:val="002B2DAC"/>
    <w:rsid w:val="002B4836"/>
    <w:rsid w:val="002B51E3"/>
    <w:rsid w:val="002C1A0F"/>
    <w:rsid w:val="002C2247"/>
    <w:rsid w:val="002C6C6C"/>
    <w:rsid w:val="002C7390"/>
    <w:rsid w:val="002E2B5C"/>
    <w:rsid w:val="00302FE1"/>
    <w:rsid w:val="00303608"/>
    <w:rsid w:val="00312189"/>
    <w:rsid w:val="00312D23"/>
    <w:rsid w:val="0032423B"/>
    <w:rsid w:val="003264FA"/>
    <w:rsid w:val="00327CFF"/>
    <w:rsid w:val="0033745E"/>
    <w:rsid w:val="00337787"/>
    <w:rsid w:val="00350E6B"/>
    <w:rsid w:val="00352738"/>
    <w:rsid w:val="00355BD0"/>
    <w:rsid w:val="00355F9C"/>
    <w:rsid w:val="00361D6B"/>
    <w:rsid w:val="00366E33"/>
    <w:rsid w:val="00366F21"/>
    <w:rsid w:val="003709F1"/>
    <w:rsid w:val="00374751"/>
    <w:rsid w:val="00376736"/>
    <w:rsid w:val="003876FB"/>
    <w:rsid w:val="00394B7D"/>
    <w:rsid w:val="00397A0A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F05A4"/>
    <w:rsid w:val="003F0AD7"/>
    <w:rsid w:val="003F3415"/>
    <w:rsid w:val="003F5D91"/>
    <w:rsid w:val="003F6C06"/>
    <w:rsid w:val="003F74D4"/>
    <w:rsid w:val="004021BF"/>
    <w:rsid w:val="004046A4"/>
    <w:rsid w:val="0040626B"/>
    <w:rsid w:val="0041344E"/>
    <w:rsid w:val="004149ED"/>
    <w:rsid w:val="004155BD"/>
    <w:rsid w:val="00415927"/>
    <w:rsid w:val="00416002"/>
    <w:rsid w:val="0041620A"/>
    <w:rsid w:val="00417323"/>
    <w:rsid w:val="00417EC8"/>
    <w:rsid w:val="004305ED"/>
    <w:rsid w:val="00431A33"/>
    <w:rsid w:val="0043702A"/>
    <w:rsid w:val="0044139C"/>
    <w:rsid w:val="004417C2"/>
    <w:rsid w:val="0044747B"/>
    <w:rsid w:val="0045226A"/>
    <w:rsid w:val="00452C6A"/>
    <w:rsid w:val="00460E56"/>
    <w:rsid w:val="00467F8B"/>
    <w:rsid w:val="004753FC"/>
    <w:rsid w:val="00475D50"/>
    <w:rsid w:val="00476FE5"/>
    <w:rsid w:val="00480D94"/>
    <w:rsid w:val="00481F85"/>
    <w:rsid w:val="00482BB0"/>
    <w:rsid w:val="00483927"/>
    <w:rsid w:val="00490B87"/>
    <w:rsid w:val="00491398"/>
    <w:rsid w:val="004924C3"/>
    <w:rsid w:val="004927C5"/>
    <w:rsid w:val="004A4F10"/>
    <w:rsid w:val="004B25EF"/>
    <w:rsid w:val="004B653E"/>
    <w:rsid w:val="004C27C1"/>
    <w:rsid w:val="004D45C7"/>
    <w:rsid w:val="004D61CF"/>
    <w:rsid w:val="004E158F"/>
    <w:rsid w:val="004F224A"/>
    <w:rsid w:val="004F3685"/>
    <w:rsid w:val="00501D1B"/>
    <w:rsid w:val="005252A6"/>
    <w:rsid w:val="005269CE"/>
    <w:rsid w:val="00530EE2"/>
    <w:rsid w:val="00532D51"/>
    <w:rsid w:val="00540247"/>
    <w:rsid w:val="00557F42"/>
    <w:rsid w:val="005603DF"/>
    <w:rsid w:val="0056447D"/>
    <w:rsid w:val="00576D7D"/>
    <w:rsid w:val="0057786A"/>
    <w:rsid w:val="005808F8"/>
    <w:rsid w:val="005902AA"/>
    <w:rsid w:val="00595AD7"/>
    <w:rsid w:val="0059682F"/>
    <w:rsid w:val="005A4A86"/>
    <w:rsid w:val="005A6680"/>
    <w:rsid w:val="005A7D53"/>
    <w:rsid w:val="005B6B00"/>
    <w:rsid w:val="005D4D06"/>
    <w:rsid w:val="005D7DE5"/>
    <w:rsid w:val="005E15D2"/>
    <w:rsid w:val="005F0863"/>
    <w:rsid w:val="00601034"/>
    <w:rsid w:val="00604ACE"/>
    <w:rsid w:val="00605DCA"/>
    <w:rsid w:val="0061017D"/>
    <w:rsid w:val="00610B23"/>
    <w:rsid w:val="00612077"/>
    <w:rsid w:val="0063127F"/>
    <w:rsid w:val="006342B4"/>
    <w:rsid w:val="00635AE0"/>
    <w:rsid w:val="006363D8"/>
    <w:rsid w:val="0063661A"/>
    <w:rsid w:val="00640738"/>
    <w:rsid w:val="00645F2A"/>
    <w:rsid w:val="00652270"/>
    <w:rsid w:val="0065615E"/>
    <w:rsid w:val="00656CAC"/>
    <w:rsid w:val="00665391"/>
    <w:rsid w:val="00682519"/>
    <w:rsid w:val="00692398"/>
    <w:rsid w:val="006937C4"/>
    <w:rsid w:val="00694409"/>
    <w:rsid w:val="006B04E3"/>
    <w:rsid w:val="006B0A29"/>
    <w:rsid w:val="006B3F36"/>
    <w:rsid w:val="006B678B"/>
    <w:rsid w:val="006B6F60"/>
    <w:rsid w:val="006C0F82"/>
    <w:rsid w:val="006C16EF"/>
    <w:rsid w:val="006C3BA7"/>
    <w:rsid w:val="006C3D33"/>
    <w:rsid w:val="006C3EF5"/>
    <w:rsid w:val="006C76B5"/>
    <w:rsid w:val="006C7FC4"/>
    <w:rsid w:val="006D51EF"/>
    <w:rsid w:val="006D5833"/>
    <w:rsid w:val="006E08CC"/>
    <w:rsid w:val="006E0F25"/>
    <w:rsid w:val="006E3C22"/>
    <w:rsid w:val="006E54B4"/>
    <w:rsid w:val="00712439"/>
    <w:rsid w:val="00714D56"/>
    <w:rsid w:val="007201FE"/>
    <w:rsid w:val="00726EAA"/>
    <w:rsid w:val="00730C39"/>
    <w:rsid w:val="00731184"/>
    <w:rsid w:val="00734C17"/>
    <w:rsid w:val="00734C30"/>
    <w:rsid w:val="00735A5C"/>
    <w:rsid w:val="00743E85"/>
    <w:rsid w:val="00750E67"/>
    <w:rsid w:val="00754DB1"/>
    <w:rsid w:val="00756B2D"/>
    <w:rsid w:val="007605D8"/>
    <w:rsid w:val="007649F9"/>
    <w:rsid w:val="00770DC0"/>
    <w:rsid w:val="007746AA"/>
    <w:rsid w:val="00776383"/>
    <w:rsid w:val="00780785"/>
    <w:rsid w:val="007847E5"/>
    <w:rsid w:val="00791DE9"/>
    <w:rsid w:val="00793811"/>
    <w:rsid w:val="007B51BD"/>
    <w:rsid w:val="007B6567"/>
    <w:rsid w:val="007C1B3D"/>
    <w:rsid w:val="007C4FCB"/>
    <w:rsid w:val="007C5ED3"/>
    <w:rsid w:val="007D1260"/>
    <w:rsid w:val="007D1845"/>
    <w:rsid w:val="007D377E"/>
    <w:rsid w:val="007E3BB0"/>
    <w:rsid w:val="007E3D1B"/>
    <w:rsid w:val="007E3D59"/>
    <w:rsid w:val="007E6008"/>
    <w:rsid w:val="007E6AD8"/>
    <w:rsid w:val="007F1297"/>
    <w:rsid w:val="00810C9B"/>
    <w:rsid w:val="00815202"/>
    <w:rsid w:val="008207BB"/>
    <w:rsid w:val="00833B0E"/>
    <w:rsid w:val="008410A0"/>
    <w:rsid w:val="00850061"/>
    <w:rsid w:val="00853A93"/>
    <w:rsid w:val="008664FD"/>
    <w:rsid w:val="008668FF"/>
    <w:rsid w:val="00872A4A"/>
    <w:rsid w:val="008743DB"/>
    <w:rsid w:val="008750C8"/>
    <w:rsid w:val="0087660B"/>
    <w:rsid w:val="008810E3"/>
    <w:rsid w:val="008833A0"/>
    <w:rsid w:val="008840D5"/>
    <w:rsid w:val="00894357"/>
    <w:rsid w:val="0089747F"/>
    <w:rsid w:val="008A1D6F"/>
    <w:rsid w:val="008A7806"/>
    <w:rsid w:val="008A7EB7"/>
    <w:rsid w:val="008B16FC"/>
    <w:rsid w:val="008C3532"/>
    <w:rsid w:val="008C3F3B"/>
    <w:rsid w:val="008C683A"/>
    <w:rsid w:val="008C7C9F"/>
    <w:rsid w:val="008C7CA0"/>
    <w:rsid w:val="008D5068"/>
    <w:rsid w:val="008D53BF"/>
    <w:rsid w:val="008E2AF7"/>
    <w:rsid w:val="008E37C9"/>
    <w:rsid w:val="008E3F99"/>
    <w:rsid w:val="008E447D"/>
    <w:rsid w:val="008F4734"/>
    <w:rsid w:val="009013B6"/>
    <w:rsid w:val="00901D7A"/>
    <w:rsid w:val="00905C89"/>
    <w:rsid w:val="009068F3"/>
    <w:rsid w:val="00911EBE"/>
    <w:rsid w:val="00911F1A"/>
    <w:rsid w:val="00912B78"/>
    <w:rsid w:val="00913C24"/>
    <w:rsid w:val="00940606"/>
    <w:rsid w:val="00941E8A"/>
    <w:rsid w:val="0094437F"/>
    <w:rsid w:val="00944971"/>
    <w:rsid w:val="009515AE"/>
    <w:rsid w:val="0095741E"/>
    <w:rsid w:val="0096254C"/>
    <w:rsid w:val="00963B87"/>
    <w:rsid w:val="0096525A"/>
    <w:rsid w:val="00985D87"/>
    <w:rsid w:val="00997156"/>
    <w:rsid w:val="009A17E2"/>
    <w:rsid w:val="009A4132"/>
    <w:rsid w:val="009A7682"/>
    <w:rsid w:val="009B05BE"/>
    <w:rsid w:val="009B0A0C"/>
    <w:rsid w:val="009B1D58"/>
    <w:rsid w:val="009C0C74"/>
    <w:rsid w:val="009C1492"/>
    <w:rsid w:val="009C2FF3"/>
    <w:rsid w:val="009C388E"/>
    <w:rsid w:val="009C54D9"/>
    <w:rsid w:val="009D2477"/>
    <w:rsid w:val="009D551E"/>
    <w:rsid w:val="009D5C96"/>
    <w:rsid w:val="009E79C7"/>
    <w:rsid w:val="009F1CA4"/>
    <w:rsid w:val="009F6548"/>
    <w:rsid w:val="009F6BE5"/>
    <w:rsid w:val="00A01627"/>
    <w:rsid w:val="00A1054B"/>
    <w:rsid w:val="00A203CE"/>
    <w:rsid w:val="00A30839"/>
    <w:rsid w:val="00A32105"/>
    <w:rsid w:val="00A4481C"/>
    <w:rsid w:val="00A501A2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0ED"/>
    <w:rsid w:val="00A758E3"/>
    <w:rsid w:val="00A768A7"/>
    <w:rsid w:val="00A855E4"/>
    <w:rsid w:val="00A87F29"/>
    <w:rsid w:val="00A90665"/>
    <w:rsid w:val="00A91086"/>
    <w:rsid w:val="00AA1FA0"/>
    <w:rsid w:val="00AB025F"/>
    <w:rsid w:val="00AB1BFD"/>
    <w:rsid w:val="00AB4383"/>
    <w:rsid w:val="00AC2777"/>
    <w:rsid w:val="00AC62AA"/>
    <w:rsid w:val="00AC6A52"/>
    <w:rsid w:val="00AC76E7"/>
    <w:rsid w:val="00AD138A"/>
    <w:rsid w:val="00AD3373"/>
    <w:rsid w:val="00AD514E"/>
    <w:rsid w:val="00AE4C40"/>
    <w:rsid w:val="00AF01DA"/>
    <w:rsid w:val="00AF142D"/>
    <w:rsid w:val="00AF516A"/>
    <w:rsid w:val="00AF64B0"/>
    <w:rsid w:val="00B0687E"/>
    <w:rsid w:val="00B075BD"/>
    <w:rsid w:val="00B14BC1"/>
    <w:rsid w:val="00B20E08"/>
    <w:rsid w:val="00B25190"/>
    <w:rsid w:val="00B33A52"/>
    <w:rsid w:val="00B3714E"/>
    <w:rsid w:val="00B376E3"/>
    <w:rsid w:val="00B40D90"/>
    <w:rsid w:val="00B42AB6"/>
    <w:rsid w:val="00B42B6A"/>
    <w:rsid w:val="00B51145"/>
    <w:rsid w:val="00B54A8B"/>
    <w:rsid w:val="00B61A11"/>
    <w:rsid w:val="00B63880"/>
    <w:rsid w:val="00B772D1"/>
    <w:rsid w:val="00B83983"/>
    <w:rsid w:val="00B84A14"/>
    <w:rsid w:val="00B85CDA"/>
    <w:rsid w:val="00B91C7C"/>
    <w:rsid w:val="00B92E14"/>
    <w:rsid w:val="00B933B1"/>
    <w:rsid w:val="00B94F92"/>
    <w:rsid w:val="00BA58BF"/>
    <w:rsid w:val="00BA6816"/>
    <w:rsid w:val="00BA6817"/>
    <w:rsid w:val="00BB2EB8"/>
    <w:rsid w:val="00BB42F8"/>
    <w:rsid w:val="00BC27A4"/>
    <w:rsid w:val="00BC3B49"/>
    <w:rsid w:val="00BC4417"/>
    <w:rsid w:val="00BC4AEA"/>
    <w:rsid w:val="00BD2D4D"/>
    <w:rsid w:val="00BD5B81"/>
    <w:rsid w:val="00BE12D8"/>
    <w:rsid w:val="00BE31A0"/>
    <w:rsid w:val="00BE6D11"/>
    <w:rsid w:val="00BF1A84"/>
    <w:rsid w:val="00BF6B7E"/>
    <w:rsid w:val="00C031AA"/>
    <w:rsid w:val="00C20918"/>
    <w:rsid w:val="00C22030"/>
    <w:rsid w:val="00C25C2B"/>
    <w:rsid w:val="00C31DDB"/>
    <w:rsid w:val="00C32F5A"/>
    <w:rsid w:val="00C33A26"/>
    <w:rsid w:val="00C33D4E"/>
    <w:rsid w:val="00C4416C"/>
    <w:rsid w:val="00C51F6D"/>
    <w:rsid w:val="00C6110B"/>
    <w:rsid w:val="00C646E7"/>
    <w:rsid w:val="00C67BB1"/>
    <w:rsid w:val="00C716BA"/>
    <w:rsid w:val="00C71ECA"/>
    <w:rsid w:val="00C93627"/>
    <w:rsid w:val="00C96142"/>
    <w:rsid w:val="00C973FB"/>
    <w:rsid w:val="00CA4653"/>
    <w:rsid w:val="00CB1ED2"/>
    <w:rsid w:val="00CB419D"/>
    <w:rsid w:val="00CD30BD"/>
    <w:rsid w:val="00CD3BB2"/>
    <w:rsid w:val="00CE525C"/>
    <w:rsid w:val="00CF5C8B"/>
    <w:rsid w:val="00CF6D88"/>
    <w:rsid w:val="00D011CC"/>
    <w:rsid w:val="00D06667"/>
    <w:rsid w:val="00D15472"/>
    <w:rsid w:val="00D20336"/>
    <w:rsid w:val="00D24B64"/>
    <w:rsid w:val="00D36B90"/>
    <w:rsid w:val="00D37794"/>
    <w:rsid w:val="00D40A17"/>
    <w:rsid w:val="00D41804"/>
    <w:rsid w:val="00D4523F"/>
    <w:rsid w:val="00D50B9E"/>
    <w:rsid w:val="00D53375"/>
    <w:rsid w:val="00D55EA0"/>
    <w:rsid w:val="00D66EB8"/>
    <w:rsid w:val="00D77383"/>
    <w:rsid w:val="00D865D6"/>
    <w:rsid w:val="00D86BD8"/>
    <w:rsid w:val="00D914FD"/>
    <w:rsid w:val="00DA0BF1"/>
    <w:rsid w:val="00DA1E8F"/>
    <w:rsid w:val="00DA4583"/>
    <w:rsid w:val="00DA6106"/>
    <w:rsid w:val="00DA7994"/>
    <w:rsid w:val="00DB1F7E"/>
    <w:rsid w:val="00DB53E0"/>
    <w:rsid w:val="00DC4A08"/>
    <w:rsid w:val="00DC4FEB"/>
    <w:rsid w:val="00DD1753"/>
    <w:rsid w:val="00DD1FA2"/>
    <w:rsid w:val="00DD4B39"/>
    <w:rsid w:val="00DD6965"/>
    <w:rsid w:val="00DE26CD"/>
    <w:rsid w:val="00DE27DE"/>
    <w:rsid w:val="00DE2E33"/>
    <w:rsid w:val="00DE64C5"/>
    <w:rsid w:val="00DF2CF6"/>
    <w:rsid w:val="00DF2DF4"/>
    <w:rsid w:val="00DF3689"/>
    <w:rsid w:val="00DF5AAC"/>
    <w:rsid w:val="00E04F2C"/>
    <w:rsid w:val="00E07B50"/>
    <w:rsid w:val="00E13F8D"/>
    <w:rsid w:val="00E1516E"/>
    <w:rsid w:val="00E151B4"/>
    <w:rsid w:val="00E17E7B"/>
    <w:rsid w:val="00E2367A"/>
    <w:rsid w:val="00E304F5"/>
    <w:rsid w:val="00E3265C"/>
    <w:rsid w:val="00E33F8D"/>
    <w:rsid w:val="00E45DF5"/>
    <w:rsid w:val="00E46E73"/>
    <w:rsid w:val="00E525EE"/>
    <w:rsid w:val="00E53123"/>
    <w:rsid w:val="00E57F3E"/>
    <w:rsid w:val="00E62142"/>
    <w:rsid w:val="00E63399"/>
    <w:rsid w:val="00E65A20"/>
    <w:rsid w:val="00E67C55"/>
    <w:rsid w:val="00E748C6"/>
    <w:rsid w:val="00E803B6"/>
    <w:rsid w:val="00E80A3A"/>
    <w:rsid w:val="00E84620"/>
    <w:rsid w:val="00E84D0B"/>
    <w:rsid w:val="00E870F2"/>
    <w:rsid w:val="00E975DA"/>
    <w:rsid w:val="00EA2C4F"/>
    <w:rsid w:val="00EA4B16"/>
    <w:rsid w:val="00EA6ABC"/>
    <w:rsid w:val="00EB04A4"/>
    <w:rsid w:val="00EB62F9"/>
    <w:rsid w:val="00EB688C"/>
    <w:rsid w:val="00EC1199"/>
    <w:rsid w:val="00EC5F71"/>
    <w:rsid w:val="00EE1F13"/>
    <w:rsid w:val="00EE465B"/>
    <w:rsid w:val="00EE6D71"/>
    <w:rsid w:val="00EE7910"/>
    <w:rsid w:val="00F0716B"/>
    <w:rsid w:val="00F0731C"/>
    <w:rsid w:val="00F2233B"/>
    <w:rsid w:val="00F2686F"/>
    <w:rsid w:val="00F4060D"/>
    <w:rsid w:val="00F4185A"/>
    <w:rsid w:val="00F42084"/>
    <w:rsid w:val="00F44334"/>
    <w:rsid w:val="00F5127C"/>
    <w:rsid w:val="00F5204B"/>
    <w:rsid w:val="00F5463C"/>
    <w:rsid w:val="00F60844"/>
    <w:rsid w:val="00F63270"/>
    <w:rsid w:val="00F64AFC"/>
    <w:rsid w:val="00F661AD"/>
    <w:rsid w:val="00F669BC"/>
    <w:rsid w:val="00F70A9F"/>
    <w:rsid w:val="00F76BFE"/>
    <w:rsid w:val="00F80D6B"/>
    <w:rsid w:val="00F81648"/>
    <w:rsid w:val="00F83B92"/>
    <w:rsid w:val="00F86F4A"/>
    <w:rsid w:val="00F90F98"/>
    <w:rsid w:val="00F957E6"/>
    <w:rsid w:val="00F962EF"/>
    <w:rsid w:val="00FA188C"/>
    <w:rsid w:val="00FA221F"/>
    <w:rsid w:val="00FB42FE"/>
    <w:rsid w:val="00FC3010"/>
    <w:rsid w:val="00FD5A79"/>
    <w:rsid w:val="00FE02E4"/>
    <w:rsid w:val="00FE1347"/>
    <w:rsid w:val="00FE1CAF"/>
    <w:rsid w:val="00FE35B4"/>
    <w:rsid w:val="00FE6C0E"/>
    <w:rsid w:val="00FF2145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476FE5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t1" w:type="character">
    <w:name w:val="st1"/>
    <w:basedOn w:val="Zadanifontodlomka"/>
    <w:rsid w:val="009068F3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476FE5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t1" w:type="character">
    <w:name w:val="st1"/>
    <w:basedOn w:val="Zadanifontodlomka"/>
    <w:rsid w:val="009068F3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303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2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5218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491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9620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709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735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098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642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621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75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290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0130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972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166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St-1468/2018-27</izvorni_sadrzaj>
    <derivirana_varijabla naziv="DomainObject.Oznaka_1">St-1468/2018-27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1468</izvorni_sadrzaj>
    <derivirana_varijabla naziv="DomainObject.Predmet.Broj_1">1468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St-1468/2018</izvorni_sadrzaj>
    <derivirana_varijabla naziv="DomainObject.Predmet.OznakaBroj_1">St-1468/2018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INOP-TEHNIKA d.o.o. zastupanog po punomoćniku Pavao Mrkonjić</izvorni_sadrzaj>
    <derivirana_varijabla naziv="DomainObject.Predmet.ProtustrankaFormated_1">  INOP-TEHNIKA d.o.o. zastupanog po punomoćniku Pavao Mrkonjić</derivirana_varijabla>
  </DomainObject.Predmet.ProtustrankaFormated>
  <DomainObject.Predmet.ProtustrankaFormatedOIB>
    <izvorni_sadrzaj>  INOP-TEHNIKA d.o.o., OIB 07382373239 zastupanog po punomoćniku Pavao Mrkonjić</izvorni_sadrzaj>
    <derivirana_varijabla naziv="DomainObject.Predmet.ProtustrankaFormatedOIB_1">  INOP-TEHNIKA d.o.o., OIB 07382373239 zastupanog po punomoćniku Pavao Mrkonjić</derivirana_varijabla>
  </DomainObject.Predmet.ProtustrankaFormatedOIB>
  <DomainObject.Predmet.ProtustrankaFormatedWithAdress>
    <izvorni_sadrzaj> INOP-TEHNIKA d.o.o., Pete Poljanice 20, 10000 Zagreb zastupanog po punomoćniku Pavao Mrkonjić</izvorni_sadrzaj>
    <derivirana_varijabla naziv="DomainObject.Predmet.ProtustrankaFormatedWithAdress_1"> INOP-TEHNIKA d.o.o., Pete Poljanice 20, 10000 Zagreb zastupanog po punomoćniku Pavao Mrkonjić</derivirana_varijabla>
  </DomainObject.Predmet.ProtustrankaFormatedWithAdress>
  <DomainObject.Predmet.ProtustrankaFormatedWithAdressOIB>
    <izvorni_sadrzaj> INOP-TEHNIKA d.o.o., OIB 07382373239, Pete Poljanice 20, 10000 Zagreb zastupanog po punomoćniku Pavao Mrkonjić</izvorni_sadrzaj>
    <derivirana_varijabla naziv="DomainObject.Predmet.ProtustrankaFormatedWithAdressOIB_1"> INOP-TEHNIKA d.o.o., OIB 07382373239, Pete Poljanice 20, 10000 Zagreb zastupanog po punomoćniku Pavao Mrkonjić</derivirana_varijabla>
  </DomainObject.Predmet.ProtustrankaFormatedWithAdressOIB>
  <DomainObject.Predmet.ProtustrankaWithAdress>
    <izvorni_sadrzaj>INOP-TEHNIKA d.o.o. Pete Poljanice 20, 10000 Zagreb</izvorni_sadrzaj>
    <derivirana_varijabla naziv="DomainObject.Predmet.ProtustrankaWithAdress_1">INOP-TEHNIKA d.o.o. Pete Poljanice 20, 10000 Zagreb</derivirana_varijabla>
  </DomainObject.Predmet.ProtustrankaWithAdress>
  <DomainObject.Predmet.ProtustrankaWithAdressOIB>
    <izvorni_sadrzaj>INOP-TEHNIKA d.o.o., OIB 07382373239, Pete Poljanice 20, 10000 Zagreb</izvorni_sadrzaj>
    <derivirana_varijabla naziv="DomainObject.Predmet.ProtustrankaWithAdressOIB_1">INOP-TEHNIKA d.o.o., OIB 07382373239, Pete Poljanice 20, 10000 Zagreb</derivirana_varijabla>
  </DomainObject.Predmet.ProtustrankaWithAdressOIB>
  <DomainObject.Predmet.ProtustrankaNazivFormated>
    <izvorni_sadrzaj>INOP-TEHNIKA d.o.o.</izvorni_sadrzaj>
    <derivirana_varijabla naziv="DomainObject.Predmet.ProtustrankaNazivFormated_1">INOP-TEHNIKA d.o.o.</derivirana_varijabla>
  </DomainObject.Predmet.ProtustrankaNazivFormated>
  <DomainObject.Predmet.ProtustrankaNazivFormatedOIB>
    <izvorni_sadrzaj>INOP-TEHNIKA d.o.o., OIB 07382373239</izvorni_sadrzaj>
    <derivirana_varijabla naziv="DomainObject.Predmet.ProtustrankaNazivFormatedOIB_1">INOP-TEHNIKA d.o.o., OIB 07382373239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INOP-TEHNIKA d.o.o.</izvorni_sadrzaj>
    <derivirana_varijabla naziv="DomainObject.Predmet.StrankaFormated_1">  INOP-TEHNIKA d.o.o.</derivirana_varijabla>
  </DomainObject.Predmet.StrankaFormated>
  <DomainObject.Predmet.StrankaFormatedOIB>
    <izvorni_sadrzaj>  INOP-TEHNIKA d.o.o., OIB 07382373239</izvorni_sadrzaj>
    <derivirana_varijabla naziv="DomainObject.Predmet.StrankaFormatedOIB_1">  INOP-TEHNIKA d.o.o., OIB 07382373239</derivirana_varijabla>
  </DomainObject.Predmet.StrankaFormatedOIB>
  <DomainObject.Predmet.StrankaFormatedWithAdress>
    <izvorni_sadrzaj> INOP-TEHNIKA d.o.o., Pete Poljanice 20, 10000 Zagreb</izvorni_sadrzaj>
    <derivirana_varijabla naziv="DomainObject.Predmet.StrankaFormatedWithAdress_1"> INOP-TEHNIKA d.o.o., Pete Poljanice 20, 10000 Zagreb</derivirana_varijabla>
  </DomainObject.Predmet.StrankaFormatedWithAdress>
  <DomainObject.Predmet.StrankaFormatedWithAdressOIB>
    <izvorni_sadrzaj> INOP-TEHNIKA d.o.o., OIB 07382373239, Pete Poljanice 20, 10000 Zagreb</izvorni_sadrzaj>
    <derivirana_varijabla naziv="DomainObject.Predmet.StrankaFormatedWithAdressOIB_1"> INOP-TEHNIKA d.o.o., OIB 07382373239, Pete Poljanice 20, 10000 Zagreb</derivirana_varijabla>
  </DomainObject.Predmet.StrankaFormatedWithAdressOIB>
  <DomainObject.Predmet.StrankaWithAdress>
    <izvorni_sadrzaj>INOP-TEHNIKA d.o.o. Pete Poljanice 20,10000 Zagreb</izvorni_sadrzaj>
    <derivirana_varijabla naziv="DomainObject.Predmet.StrankaWithAdress_1">INOP-TEHNIKA d.o.o. Pete Poljanice 20,10000 Zagreb</derivirana_varijabla>
  </DomainObject.Predmet.StrankaWithAdress>
  <DomainObject.Predmet.StrankaWithAdressOIB>
    <izvorni_sadrzaj>INOP-TEHNIKA d.o.o., OIB 07382373239, Pete Poljanice 20,10000 Zagreb</izvorni_sadrzaj>
    <derivirana_varijabla naziv="DomainObject.Predmet.StrankaWithAdressOIB_1">INOP-TEHNIKA d.o.o., OIB 07382373239, Pete Poljanice 20,10000 Zagreb</derivirana_varijabla>
  </DomainObject.Predmet.StrankaWithAdressOIB>
  <DomainObject.Predmet.StrankaNazivFormated>
    <izvorni_sadrzaj>INOP-TEHNIKA d.o.o.</izvorni_sadrzaj>
    <derivirana_varijabla naziv="DomainObject.Predmet.StrankaNazivFormated_1">INOP-TEHNIKA d.o.o.</derivirana_varijabla>
  </DomainObject.Predmet.StrankaNazivFormated>
  <DomainObject.Predmet.StrankaNazivFormatedOIB>
    <izvorni_sadrzaj>INOP-TEHNIKA d.o.o., OIB 07382373239</izvorni_sadrzaj>
    <derivirana_varijabla naziv="DomainObject.Predmet.StrankaNazivFormatedOIB_1">INOP-TEHNIKA d.o.o., OIB 07382373239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INOP-TEHNIKA d.o.o.</item>
    </izvorni_sadrzaj>
    <derivirana_varijabla naziv="DomainObject.Predmet.StrankaListFormated_1">
      <item>INOP-TEHNIKA d.o.o.</item>
    </derivirana_varijabla>
  </DomainObject.Predmet.StrankaListFormated>
  <DomainObject.Predmet.StrankaListFormatedOIB>
    <izvorni_sadrzaj>
      <item>INOP-TEHNIKA d.o.o., OIB 07382373239</item>
    </izvorni_sadrzaj>
    <derivirana_varijabla naziv="DomainObject.Predmet.StrankaListFormatedOIB_1">
      <item>INOP-TEHNIKA d.o.o., OIB 07382373239</item>
    </derivirana_varijabla>
  </DomainObject.Predmet.StrankaListFormatedOIB>
  <DomainObject.Predmet.StrankaListFormatedWithAdress>
    <izvorni_sadrzaj>
      <item>INOP-TEHNIKA d.o.o., Pete Poljanice 20, 10000 Zagreb</item>
    </izvorni_sadrzaj>
    <derivirana_varijabla naziv="DomainObject.Predmet.StrankaListFormatedWithAdress_1">
      <item>INOP-TEHNIKA d.o.o., Pete Poljanice 20, 10000 Zagreb</item>
    </derivirana_varijabla>
  </DomainObject.Predmet.StrankaListFormatedWithAdress>
  <DomainObject.Predmet.StrankaListFormatedWithAdressOIB>
    <izvorni_sadrzaj>
      <item>INOP-TEHNIKA d.o.o., OIB 07382373239, Pete Poljanice 20, 10000 Zagreb</item>
    </izvorni_sadrzaj>
    <derivirana_varijabla naziv="DomainObject.Predmet.StrankaListFormatedWithAdressOIB_1">
      <item>INOP-TEHNIKA d.o.o., OIB 07382373239, Pete Poljanice 20, 10000 Zagreb</item>
    </derivirana_varijabla>
  </DomainObject.Predmet.StrankaListFormatedWithAdressOIB>
  <DomainObject.Predmet.StrankaListNazivFormated>
    <izvorni_sadrzaj>
      <item>INOP-TEHNIKA d.o.o.</item>
    </izvorni_sadrzaj>
    <derivirana_varijabla naziv="DomainObject.Predmet.StrankaListNazivFormated_1">
      <item>INOP-TEHNIKA d.o.o.</item>
    </derivirana_varijabla>
  </DomainObject.Predmet.StrankaListNazivFormated>
  <DomainObject.Predmet.StrankaListNazivFormatedOIB>
    <izvorni_sadrzaj>
      <item>INOP-TEHNIKA d.o.o., OIB 07382373239</item>
    </izvorni_sadrzaj>
    <derivirana_varijabla naziv="DomainObject.Predmet.StrankaListNazivFormatedOIB_1">
      <item>INOP-TEHNIKA d.o.o., OIB 07382373239</item>
    </derivirana_varijabla>
  </DomainObject.Predmet.StrankaListNazivFormatedOIB>
  <DomainObject.Predmet.ProtuStrankaListFormated>
    <izvorni_sadrzaj>
      <item>INOP-TEHNIKA d.o.o. zastupanog po punomoćniku Pavao Mrkonjić</item>
    </izvorni_sadrzaj>
    <derivirana_varijabla naziv="DomainObject.Predmet.ProtuStrankaListFormated_1">
      <item>INOP-TEHNIKA d.o.o. zastupanog po punomoćniku Pavao Mrkonjić</item>
    </derivirana_varijabla>
  </DomainObject.Predmet.ProtuStrankaListFormated>
  <DomainObject.Predmet.ProtuStrankaListFormatedOIB>
    <izvorni_sadrzaj>
      <item>INOP-TEHNIKA d.o.o., OIB 07382373239 zastupanog po punomoćniku Pavao Mrkonjić</item>
    </izvorni_sadrzaj>
    <derivirana_varijabla naziv="DomainObject.Predmet.ProtuStrankaListFormatedOIB_1">
      <item>INOP-TEHNIKA d.o.o., OIB 07382373239 zastupanog po punomoćniku Pavao Mrkonjić</item>
    </derivirana_varijabla>
  </DomainObject.Predmet.ProtuStrankaListFormatedOIB>
  <DomainObject.Predmet.ProtuStrankaListFormatedWithAdress>
    <izvorni_sadrzaj>
      <item>INOP-TEHNIKA d.o.o., Pete Poljanice 20, 10000 Zagreb zastupanog po punomoćniku Pavao Mrkonjić</item>
    </izvorni_sadrzaj>
    <derivirana_varijabla naziv="DomainObject.Predmet.ProtuStrankaListFormatedWithAdress_1">
      <item>INOP-TEHNIKA d.o.o., Pete Poljanice 20, 10000 Zagreb zastupanog po punomoćniku Pavao Mrkonjić</item>
    </derivirana_varijabla>
  </DomainObject.Predmet.ProtuStrankaListFormatedWithAdress>
  <DomainObject.Predmet.ProtuStrankaListFormatedWithAdressOIB>
    <izvorni_sadrzaj>
      <item>INOP-TEHNIKA d.o.o., OIB 07382373239, Pete Poljanice 20, 10000 Zagreb zastupanog po punomoćniku Pavao Mrkonjić</item>
    </izvorni_sadrzaj>
    <derivirana_varijabla naziv="DomainObject.Predmet.ProtuStrankaListFormatedWithAdressOIB_1">
      <item>INOP-TEHNIKA d.o.o., OIB 07382373239, Pete Poljanice 20, 10000 Zagreb zastupanog po punomoćniku Pavao Mrkonjić</item>
    </derivirana_varijabla>
  </DomainObject.Predmet.ProtuStrankaListFormatedWithAdressOIB>
  <DomainObject.Predmet.ProtuStrankaListNazivFormated>
    <izvorni_sadrzaj>
      <item>INOP-TEHNIKA d.o.o.</item>
    </izvorni_sadrzaj>
    <derivirana_varijabla naziv="DomainObject.Predmet.ProtuStrankaListNazivFormated_1">
      <item>INOP-TEHNIKA d.o.o.</item>
    </derivirana_varijabla>
  </DomainObject.Predmet.ProtuStrankaListNazivFormated>
  <DomainObject.Predmet.ProtuStrankaListNazivFormatedOIB>
    <izvorni_sadrzaj>
      <item>INOP-TEHNIKA d.o.o., OIB 07382373239</item>
    </izvorni_sadrzaj>
    <derivirana_varijabla naziv="DomainObject.Predmet.ProtuStrankaListNazivFormatedOIB_1">
      <item>INOP-TEHNIKA d.o.o., OIB 07382373239</item>
    </derivirana_varijabla>
  </DomainObject.Predmet.ProtuStrankaListNazivFormatedOIB>
  <DomainObject.Predmet.OstaliListFormated>
    <izvorni_sadrzaj>
      <item>Pavao Mrkonjić punomoćnik sudionika u postupku INOP-TEHNIKA d.o.o.</item>
      <item>Vjenceslav Pukšec</item>
    </izvorni_sadrzaj>
    <derivirana_varijabla naziv="DomainObject.Predmet.OstaliListFormated_1">
      <item>Pavao Mrkonjić punomoćnik sudionika u postupku INOP-TEHNIKA d.o.o.</item>
      <item>Vjenceslav Pukšec</item>
    </derivirana_varijabla>
  </DomainObject.Predmet.OstaliListFormated>
  <DomainObject.Predmet.OstaliListFormatedOIB>
    <izvorni_sadrzaj>
      <item>Pavao Mrkonjić, OIB 50443048410 punomoćnik sudionika u postupku INOP-TEHNIKA d.o.o.</item>
      <item>Vjenceslav Pukšec, OIB 91815901179</item>
    </izvorni_sadrzaj>
    <derivirana_varijabla naziv="DomainObject.Predmet.OstaliListFormatedOIB_1">
      <item>Pavao Mrkonjić, OIB 50443048410 punomoćnik sudionika u postupku INOP-TEHNIKA d.o.o.</item>
      <item>Vjenceslav Pukšec, OIB 91815901179</item>
    </derivirana_varijabla>
  </DomainObject.Predmet.OstaliListFormatedOIB>
  <DomainObject.Predmet.OstaliListFormatedWithAdress>
    <izvorni_sadrzaj>
      <item>Pavao Mrkonjić, Ante Topić Mimare 24, 10000 Zagreb punomoćnik sudionika u postupku INOP-TEHNIKA d.o.o.</item>
      <item>Vjenceslav Pukšec, Pete Poljanice 20, 10000 Zagreb</item>
    </izvorni_sadrzaj>
    <derivirana_varijabla naziv="DomainObject.Predmet.OstaliListFormatedWithAdress_1">
      <item>Pavao Mrkonjić, Ante Topić Mimare 24, 10000 Zagreb punomoćnik sudionika u postupku INOP-TEHNIKA d.o.o.</item>
      <item>Vjenceslav Pukšec, Pete Poljanice 20, 10000 Zagreb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INOP-TEHNIKA d.o.o.</item>
      <item>Vjenceslav Pukšec, OIB 91815901179, Pete Poljanice 20, 10000 Zagreb</item>
    </izvorni_sadrzaj>
    <derivirana_varijabla naziv="DomainObject.Predmet.OstaliListFormatedWithAdressOIB_1">
      <item>Pavao Mrkonjić, OIB 50443048410, Ante Topić Mimare 24, 10000 Zagreb punomoćnik sudionika u postupku INOP-TEHNIKA d.o.o.</item>
      <item>Vjenceslav Pukšec, OIB 91815901179, Pete Poljanice 20, 10000 Zagreb</item>
    </derivirana_varijabla>
  </DomainObject.Predmet.OstaliListFormatedWithAdressOIB>
  <DomainObject.Predmet.OstaliListNazivFormated>
    <izvorni_sadrzaj>
      <item>Pavao Mrkonjić</item>
      <item>Vjenceslav Pukšec</item>
    </izvorni_sadrzaj>
    <derivirana_varijabla naziv="DomainObject.Predmet.OstaliListNazivFormated_1">
      <item>Pavao Mrkonjić</item>
      <item>Vjenceslav Pukšec</item>
    </derivirana_varijabla>
  </DomainObject.Predmet.OstaliListNazivFormated>
  <DomainObject.Predmet.OstaliListNazivFormatedOIB>
    <izvorni_sadrzaj>
      <item>Pavao Mrkonjić, OIB 50443048410</item>
      <item>Vjenceslav Pukšec, OIB 91815901179</item>
    </izvorni_sadrzaj>
    <derivirana_varijabla naziv="DomainObject.Predmet.OstaliListNazivFormatedOIB_1">
      <item>Pavao Mrkonjić, OIB 50443048410</item>
      <item>Vjenceslav Pukšec, OIB 91815901179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>St-1468/2018-27</izvorni_sadrzaj>
    <derivirana_varijabla naziv="DomainObject.PoslovniBrojDokumenta_1">St-1468/2018-27</derivirana_varijabla>
  </DomainObject.PoslovniBrojDokumenta>
  <DomainObject.Predmet.StrankaIDrugi>
    <izvorni_sadrzaj>INOP-TEHNIKA d.o.o.</izvorni_sadrzaj>
    <derivirana_varijabla naziv="DomainObject.Predmet.StrankaIDrugi_1">INOP-TEHNIKA d.o.o.</derivirana_varijabla>
  </DomainObject.Predmet.StrankaIDrugi>
  <DomainObject.Predmet.ProtustrankaIDrugi>
    <izvorni_sadrzaj>INOP-TEHNIKA d.o.o.</izvorni_sadrzaj>
    <derivirana_varijabla naziv="DomainObject.Predmet.ProtustrankaIDrugi_1">INOP-TEHNIKA d.o.o.</derivirana_varijabla>
  </DomainObject.Predmet.ProtustrankaIDrugi>
  <DomainObject.Predmet.StrankaIDrugiAdressOIB>
    <izvorni_sadrzaj>INOP-TEHNIKA d.o.o., OIB 07382373239, Pete Poljanice 20, 10000 Zagreb</izvorni_sadrzaj>
    <derivirana_varijabla naziv="DomainObject.Predmet.StrankaIDrugiAdressOIB_1">INOP-TEHNIKA d.o.o., OIB 07382373239, Pete Poljanice 20, 10000 Zagreb</derivirana_varijabla>
  </DomainObject.Predmet.StrankaIDrugiAdressOIB>
  <DomainObject.Predmet.ProtustrankaIDrugiAdressOIB>
    <izvorni_sadrzaj>INOP-TEHNIKA d.o.o., OIB 07382373239, Pete Poljanice 20, 10000 Zagreb</izvorni_sadrzaj>
    <derivirana_varijabla naziv="DomainObject.Predmet.ProtustrankaIDrugiAdressOIB_1">INOP-TEHNIKA d.o.o., OIB 07382373239, Pete Poljanice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INOP-TEHNIKA d.o.o.</item>
      <item>INOP-TEHNIKA d.o.o.</item>
      <item>Pavao Mrkonjić</item>
      <item>Vjenceslav Pukšec</item>
    </izvorni_sadrzaj>
    <derivirana_varijabla naziv="DomainObject.Predmet.SudioniciListNaziv_1">
      <item>INOP-TEHNIKA d.o.o.</item>
      <item>INOP-TEHNIKA d.o.o.</item>
      <item>Pavao Mrkonjić</item>
      <item>Vjenceslav Pukšec</item>
    </derivirana_varijabla>
  </DomainObject.Predmet.SudioniciListNaziv>
  <DomainObject.Predmet.SudioniciListAdressOIB>
    <izvorni_sadrzaj>
      <item>INOP-TEHNIKA d.o.o., OIB 07382373239, Pete Poljanice 20,10000 Zagreb</item>
      <item>INOP-TEHNIKA d.o.o., OIB 07382373239, Pete Poljanice 20,10000 Zagreb</item>
      <item>Pavao Mrkonjić, OIB 50443048410, Ante Topić Mimare 24,10000 Zagreb</item>
      <item>Vjenceslav Pukšec, OIB 91815901179, Pete Poljanice 20,10000 Zagreb</item>
    </izvorni_sadrzaj>
    <derivirana_varijabla naziv="DomainObject.Predmet.SudioniciListAdressOIB_1">
      <item>INOP-TEHNIKA d.o.o., OIB 07382373239, Pete Poljanice 20,10000 Zagreb</item>
      <item>INOP-TEHNIKA d.o.o., OIB 07382373239, Pete Poljanice 20,10000 Zagreb</item>
      <item>Pavao Mrkonjić, OIB 50443048410, Ante Topić Mimare 24,10000 Zagreb</item>
      <item>Vjenceslav Pukšec, OIB 91815901179, Pete Poljanice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07382373239</item>
      <item>, OIB 07382373239</item>
      <item>, OIB 50443048410</item>
      <item>, OIB 91815901179</item>
    </izvorni_sadrzaj>
    <derivirana_varijabla naziv="DomainObject.Predmet.SudioniciListNazivOIB_1">
      <item>, OIB 07382373239</item>
      <item>, OIB 07382373239</item>
      <item>, OIB 50443048410</item>
      <item>, OIB 91815901179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957C67-BEA4-41D3-85B1-29F800E116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2069</properties:Words>
  <properties:Characters>11536</properties:Characters>
  <properties:Lines>491</properties:Lines>
  <properties:Paragraphs>243</properties:Paragraphs>
  <properties:TotalTime>500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2017-05-19T05:40:00Z</dcterms:created>
  <dc:creator>ilukac</dc:creator>
  <cp:lastModifiedBy>Katarina Drndelić</cp:lastModifiedBy>
  <cp:lastPrinted>2018-10-25T06:26:00Z</cp:lastPrinted>
  <dcterms:modified xmlns:xsi="http://www.w3.org/2001/XMLSchema-instance" xsi:type="dcterms:W3CDTF">2018-10-25T06:26:00Z</dcterms:modified>
  <cp:revision>228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St-1468/2018-27 / Odluka - Rješenje - utvrđene i osporene tražbine (Rj._o_utvrđenim_i_osporenim_tražbina_čl.50.SZ,_odbačaj_nepravovremene_prijave.sz,_odbačaj_nepravovremene_prijave)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