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06d8" w14:paraId="deb06d8" w:rsidRDefault="00153977" w:rsidP="001940FB" w:rsidR="0015397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F50D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6F50D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53977" w:rsidP="00AA6BCF" w:rsidR="0015397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53977" w:rsidR="0015397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5397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53977" w:rsidP="0015397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5397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5397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C5AF8">
        <w:rPr>
          <w:rFonts w:cs="Calibri" w:eastAsia="Arial Unicode MS" w:hAnsi="Calibri" w:ascii="Calibri"/>
          <w:kern w:val="1"/>
          <w:lang w:eastAsia="ar-SA" w:val="hr-HR"/>
        </w:rPr>
        <w:t>ERCEGOVIĆ DRAGO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5397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3C5AF8">
        <w:rPr>
          <w:rFonts w:cs="Calibri" w:hAnsi="Calibri" w:ascii="Calibri"/>
        </w:rPr>
        <w:t>80.413,36</w:t>
      </w:r>
      <w:r w:rsidR="00F20B3B" w:rsidRPr="00F20B3B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C5AF8">
        <w:rPr>
          <w:rFonts w:cs="Calibri" w:hAnsi="Calibri" w:ascii="Calibri"/>
        </w:rPr>
        <w:t>73.513,36</w:t>
      </w:r>
      <w:r w:rsidR="00F20B3B" w:rsidRPr="00F20B3B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C5AF8">
        <w:rPr>
          <w:rFonts w:cs="Calibri" w:hAnsi="Calibri" w:ascii="Calibri"/>
        </w:rPr>
        <w:t>6.900,00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5397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5397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53977" w:rsidRPr="0015397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5397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3C5AF8" w:rsidP="00E43846" w:rsidR="00AA6BCF" w:rsidRPr="003C5AF8">
            <w:pPr>
              <w:spacing w:after="0"/>
              <w:jc w:val="both"/>
              <w:rPr>
                <w:rFonts w:cs="Calibri"/>
              </w:rPr>
            </w:pPr>
            <w:r w:rsidRPr="003C5AF8">
              <w:rPr>
                <w:rFonts w:cs="Calibri" w:hAnsi="Calibri" w:ascii="Calibri"/>
              </w:rPr>
              <w:t>ERCEGOVIĆ DRAGO</w:t>
            </w:r>
            <w:r w:rsidR="00F20B3B">
              <w:rPr>
                <w:rFonts w:cs="Calibri"/>
              </w:rPr>
              <w:t xml:space="preserve">, </w:t>
            </w:r>
            <w:r w:rsidRPr="003C5AF8">
              <w:rPr>
                <w:rFonts w:cs="Calibri" w:hAnsi="Calibri" w:ascii="Calibri"/>
              </w:rPr>
              <w:t>Ive Tijardovića 26, Split</w:t>
            </w:r>
            <w:r>
              <w:rPr>
                <w:rFonts w:cs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3C5AF8">
              <w:rPr>
                <w:rFonts w:cs="Calibri" w:hAnsi="Calibri" w:ascii="Calibri"/>
              </w:rPr>
              <w:t>27911705493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20B3B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20B3B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C5AF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5AF8">
              <w:rPr>
                <w:rFonts w:cs="Calibri" w:hAnsi="Calibri" w:ascii="Calibri"/>
              </w:rPr>
              <w:t>80.413,36 k</w:t>
            </w:r>
            <w:r>
              <w:rPr>
                <w:rFonts w:cs="Calibri" w:hAnsi="Calibri" w:ascii="Calibri"/>
              </w:rPr>
              <w:t>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3C5AF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C5AF8">
              <w:rPr>
                <w:rFonts w:cs="Calibri" w:hAnsi="Calibri" w:ascii="Calibri"/>
              </w:rPr>
              <w:t>73.513,36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3C5AF8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6.900</w:t>
            </w:r>
            <w:r w:rsidR="00F20B3B" w:rsidRPr="00F20B3B">
              <w:rPr>
                <w:rFonts w:cs="Calibri" w:hAnsi="Calibri" w:ascii="Calibri"/>
              </w:rPr>
              <w:t>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643CC" w:rsidP="003643CC" w:rsidR="003643C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84A49" w:rsidP="003643CC" w:rsidR="003643C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3CC" w:rsidP="003643CC" w:rsidR="003643C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643CC" w:rsidP="003643CC" w:rsidR="003643C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643CC" w:rsidP="003643CC" w:rsidR="003643C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643CC" w:rsidP="003643CC" w:rsidR="003643C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643CC" w:rsidP="003643CC" w:rsidR="003643CC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BB5" w:rsidR="004B7BB5">
      <w:pPr>
        <w:spacing w:after="0"/>
      </w:pPr>
      <w:r>
        <w:separator/>
      </w:r>
    </w:p>
  </w:endnote>
  <w:endnote w:id="0" w:type="continuationSeparator">
    <w:p w:rsidRDefault="004B7BB5" w:rsidR="004B7B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BB5" w:rsidR="004B7BB5">
      <w:pPr>
        <w:spacing w:after="0"/>
      </w:pPr>
      <w:r>
        <w:separator/>
      </w:r>
    </w:p>
  </w:footnote>
  <w:footnote w:id="0" w:type="continuationSeparator">
    <w:p w:rsidRDefault="004B7BB5" w:rsidR="004B7BB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CE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2CEA"/>
    <w:rsid w:val="00015D2D"/>
    <w:rsid w:val="00025272"/>
    <w:rsid w:val="00034684"/>
    <w:rsid w:val="00037CEA"/>
    <w:rsid w:val="00044F78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80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397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3088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C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E6EC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B7BB5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50DD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0C33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84A49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0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12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CE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CE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CE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CE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12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CE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CE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CE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CE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1442</properties:Characters>
  <properties:Lines>78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St-651/2017-137 / Podnesak - Podnesak (-137.docx)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