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5106" w14:paraId="34b5106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647D38">
        <w:t>2093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647D38">
        <w:t xml:space="preserve">FORUM </w:t>
      </w:r>
      <w:r w:rsidR="00D56B20">
        <w:t xml:space="preserve">d.o.o. za </w:t>
      </w:r>
      <w:r w:rsidR="00647D38">
        <w:t>završne radove u građevinarstvu, Osijek, Kralja Petra Svačića 57,</w:t>
      </w:r>
      <w:r w:rsidR="00D56B20">
        <w:t xml:space="preserve"> </w:t>
      </w:r>
      <w:r w:rsidR="00562EF0">
        <w:t xml:space="preserve">MBS: </w:t>
      </w:r>
      <w:r w:rsidR="00647D38" w:rsidRPr="00647D38">
        <w:t>030086225</w:t>
      </w:r>
      <w:r w:rsidR="00562EF0">
        <w:t xml:space="preserve">, </w:t>
      </w:r>
      <w:r>
        <w:t xml:space="preserve">OIB </w:t>
      </w:r>
      <w:r w:rsidR="00647D38" w:rsidRPr="00647D38">
        <w:t>12486521555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D56B20">
        <w:t>29</w:t>
      </w:r>
      <w:r w:rsidR="00D45ABA">
        <w:t xml:space="preserve">. </w:t>
      </w:r>
      <w:r w:rsidR="00D56B20">
        <w:t>kolovoza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647D38">
        <w:t xml:space="preserve">FORUM d.o.o. za završne radove u građevinarstvu, Osijek, Kralja Petra Svačića 57, MBS: </w:t>
      </w:r>
      <w:r w:rsidR="00647D38" w:rsidRPr="00647D38">
        <w:t>030086225</w:t>
      </w:r>
      <w:r w:rsidR="00647D38">
        <w:t xml:space="preserve">, OIB </w:t>
      </w:r>
      <w:r w:rsidR="00647D38" w:rsidRPr="00647D38">
        <w:t>12486521555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647D38">
        <w:t>153.300,85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647D38">
        <w:t xml:space="preserve">Zvonko Banjan, Osijek, Kralja Petra Svačića 57, </w:t>
      </w:r>
      <w:r w:rsidR="0061797B">
        <w:t xml:space="preserve">OIB: </w:t>
      </w:r>
      <w:r w:rsidR="00647D38">
        <w:t>50267906729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647D38">
        <w:t>2093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D56B20">
        <w:t>29</w:t>
      </w:r>
      <w:r w:rsidR="00D45ABA">
        <w:t>.</w:t>
      </w:r>
      <w:r>
        <w:t xml:space="preserve"> </w:t>
      </w:r>
      <w:r w:rsidR="00D56B20">
        <w:t>kolovoza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D56B20">
        <w:t>20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C71" w:rsidR="00EF0C71">
      <w:r>
        <w:separator/>
      </w:r>
    </w:p>
  </w:endnote>
  <w:endnote w:id="0" w:type="continuationSeparator">
    <w:p w:rsidRDefault="00EF0C71" w:rsidR="00EF0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C71" w:rsidR="00EF0C71">
      <w:r>
        <w:separator/>
      </w:r>
    </w:p>
  </w:footnote>
  <w:footnote w:id="0" w:type="continuationSeparator">
    <w:p w:rsidRDefault="00EF0C71" w:rsidR="00EF0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0C7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7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F0C7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E2A5E"/>
    <w:rsid w:val="00241BC5"/>
    <w:rsid w:val="0038694B"/>
    <w:rsid w:val="003940EC"/>
    <w:rsid w:val="00456F2E"/>
    <w:rsid w:val="004B20F5"/>
    <w:rsid w:val="00562EF0"/>
    <w:rsid w:val="005E2EDF"/>
    <w:rsid w:val="0061797B"/>
    <w:rsid w:val="00647D38"/>
    <w:rsid w:val="00664A3D"/>
    <w:rsid w:val="007121C9"/>
    <w:rsid w:val="00763E88"/>
    <w:rsid w:val="007803BC"/>
    <w:rsid w:val="008038E2"/>
    <w:rsid w:val="00933FA5"/>
    <w:rsid w:val="00935CE2"/>
    <w:rsid w:val="00A6538B"/>
    <w:rsid w:val="00CE2C0A"/>
    <w:rsid w:val="00D3502B"/>
    <w:rsid w:val="00D45ABA"/>
    <w:rsid w:val="00D56B20"/>
    <w:rsid w:val="00D74DD4"/>
    <w:rsid w:val="00D86DA7"/>
    <w:rsid w:val="00DA5371"/>
    <w:rsid w:val="00E822A0"/>
    <w:rsid w:val="00E96274"/>
    <w:rsid w:val="00EF0C71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B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1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B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1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St-2093/2016</izvorni_sadrzaj>
    <derivirana_varijabla naziv="DomainObject.Predmet.OznakaBroj_1">St-2093/2016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d.o.o. za završne radove u građevinarstvu</izvorni_sadrzaj>
    <derivirana_varijabla naziv="DomainObject.Predmet.ProtustrankaFormated_1">  FORUM d.o.o. za završne radove u građevinarstvu</derivirana_varijabla>
  </DomainObject.Predmet.ProtustrankaFormated>
  <DomainObject.Predmet.ProtustrankaFormatedOIB>
    <izvorni_sadrzaj>  FORUM d.o.o. za završne radove u građevinarstvu, OIB 12486521555</izvorni_sadrzaj>
    <derivirana_varijabla naziv="DomainObject.Predmet.ProtustrankaFormatedOIB_1">  FORUM d.o.o. za završne radove u građevinarstvu, OIB 12486521555</derivirana_varijabla>
  </DomainObject.Predmet.ProtustrankaFormatedOIB>
  <DomainObject.Predmet.ProtustrankaFormatedWithAdress>
    <izvorni_sadrzaj> FORUM d.o.o. za završne radove u građevinarstvu, Kralja Petra Svačića 57, 31000 Osijek</izvorni_sadrzaj>
    <derivirana_varijabla naziv="DomainObject.Predmet.ProtustrankaFormatedWithAdress_1"> FORUM d.o.o. za završne radove u građevinarstvu, Kralja Petra Svačića 57, 31000 Osijek</derivirana_varijabla>
  </DomainObject.Predmet.ProtustrankaFormatedWithAdress>
  <DomainObject.Predmet.ProtustrankaFormatedWithAdressOIB>
    <izvorni_sadrzaj> FORUM d.o.o. za završne radove u građevinarstvu, OIB 12486521555, Kralja Petra Svačića 57, 31000 Osijek</izvorni_sadrzaj>
    <derivirana_varijabla naziv="DomainObject.Predmet.ProtustrankaFormatedWithAdressOIB_1"> FORUM d.o.o. za završne radove u građevinarstvu, OIB 12486521555, Kralja Petra Svačića 57, 31000 Osijek</derivirana_varijabla>
  </DomainObject.Predmet.ProtustrankaFormatedWithAdressOIB>
  <DomainObject.Predmet.ProtustrankaWithAdress>
    <izvorni_sadrzaj>FORUM d.o.o. za završne radove u građevinarstvu Kralja Petra Svačića 57, 31000 Osijek</izvorni_sadrzaj>
    <derivirana_varijabla naziv="DomainObject.Predmet.ProtustrankaWithAdress_1">FORUM d.o.o. za završne radove u građevinarstvu Kralja Petra Svačića 57, 31000 Osijek</derivirana_varijabla>
  </DomainObject.Predmet.ProtustrankaWithAdress>
  <DomainObject.Predmet.ProtustrankaWithAdressOIB>
    <izvorni_sadrzaj>FORUM d.o.o. za završne radove u građevinarstvu, OIB 12486521555, Kralja Petra Svačića 57, 31000 Osijek</izvorni_sadrzaj>
    <derivirana_varijabla naziv="DomainObject.Predmet.ProtustrankaWithAdressOIB_1">FORUM d.o.o. za završne radove u građevinarstvu, OIB 12486521555, Kralja Petra Svačića 57, 31000 Osijek</derivirana_varijabla>
  </DomainObject.Predmet.ProtustrankaWithAdressOIB>
  <DomainObject.Predmet.ProtustrankaNazivFormated>
    <izvorni_sadrzaj>FORUM d.o.o. za završne radove u građevinarstvu</izvorni_sadrzaj>
    <derivirana_varijabla naziv="DomainObject.Predmet.ProtustrankaNazivFormated_1">FORUM d.o.o. za završne radove u građevinarstvu</derivirana_varijabla>
  </DomainObject.Predmet.ProtustrankaNazivFormated>
  <DomainObject.Predmet.ProtustrankaNazivFormatedOIB>
    <izvorni_sadrzaj>FORUM d.o.o. za završne radove u građevinarstvu, OIB 12486521555</izvorni_sadrzaj>
    <derivirana_varijabla naziv="DomainObject.Predmet.ProtustrankaNazivFormatedOIB_1">FORUM d.o.o. za završne radove u građevinarstvu, OIB 12486521555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FORUM d.o.o. za završne radove u građevinarstvu</item>
    </izvorni_sadrzaj>
    <derivirana_varijabla naziv="DomainObject.Predmet.ProtuStrankaListFormated_1">
      <item>FORUM d.o.o. za završne radove u građevinarstvu</item>
    </derivirana_varijabla>
  </DomainObject.Predmet.ProtuStrankaListFormated>
  <DomainObject.Predmet.ProtuStrankaListFormatedOIB>
    <izvorni_sadrzaj>
      <item>FORUM d.o.o. za završne radove u građevinarstvu, OIB 12486521555</item>
    </izvorni_sadrzaj>
    <derivirana_varijabla naziv="DomainObject.Predmet.ProtuStrankaListFormatedOIB_1">
      <item>FORUM d.o.o. za završne radove u građevinarstvu, OIB 12486521555</item>
    </derivirana_varijabla>
  </DomainObject.Predmet.ProtuStrankaListFormatedOIB>
  <DomainObject.Predmet.ProtuStrankaListFormatedWithAdress>
    <izvorni_sadrzaj>
      <item>FORUM d.o.o. za završne radove u građevinarstvu, Kralja Petra Svačića 57, 31000 Osijek</item>
    </izvorni_sadrzaj>
    <derivirana_varijabla naziv="DomainObject.Predmet.ProtuStrankaListFormatedWithAdress_1">
      <item>FORUM d.o.o. za završne radove u građevinarstvu, Kralja Petra Svačića 57, 31000 Osijek</item>
    </derivirana_varijabla>
  </DomainObject.Predmet.ProtuStrankaListFormatedWithAdress>
  <DomainObject.Predmet.ProtuStrankaListFormatedWithAdressOIB>
    <izvorni_sadrzaj>
      <item>FORUM d.o.o. za završne radove u građevinarstvu, OIB 12486521555, Kralja Petra Svačića 57, 31000 Osijek</item>
    </izvorni_sadrzaj>
    <derivirana_varijabla naziv="DomainObject.Predmet.ProtuStrankaListFormatedWithAdressOIB_1">
      <item>FORUM d.o.o. za završne radove u građevinarstvu, OIB 12486521555, Kralja Petra Svačića 57, 31000 Osijek</item>
    </derivirana_varijabla>
  </DomainObject.Predmet.ProtuStrankaListFormatedWithAdressOIB>
  <DomainObject.Predmet.ProtuStrankaListNazivFormated>
    <izvorni_sadrzaj>
      <item>FORUM d.o.o. za završne radove u građevinarstvu</item>
    </izvorni_sadrzaj>
    <derivirana_varijabla naziv="DomainObject.Predmet.ProtuStrankaListNazivFormated_1">
      <item>FORUM d.o.o. za završne radove u građevinarstvu</item>
    </derivirana_varijabla>
  </DomainObject.Predmet.ProtuStrankaListNazivFormated>
  <DomainObject.Predmet.ProtuStrankaListNazivFormatedOIB>
    <izvorni_sadrzaj>
      <item>FORUM d.o.o. za završne radove u građevinarstvu, OIB 12486521555</item>
    </izvorni_sadrzaj>
    <derivirana_varijabla naziv="DomainObject.Predmet.ProtuStrankaListNazivFormatedOIB_1">
      <item>FORUM d.o.o. za završne radove u građevinarstvu, OIB 12486521555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FORUM d.o.o. za završne radove u građevinarstvu</izvorni_sadrzaj>
    <derivirana_varijabla naziv="DomainObject.Predmet.ProtustrankaIDrugi_1">FORUM 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FORUM d.o.o. za završne radove u građevinarstvu, OIB 12486521555, Kralja Petra Svačića 57, 31000 Osijek</izvorni_sadrzaj>
    <derivirana_varijabla naziv="DomainObject.Predmet.ProtustrankaIDrugiAdressOIB_1">FORUM d.o.o. za završne radove u građevinarstvu, OIB 12486521555, Kralja Petra Svačića 57,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FORUM d.o.o. za završne radove u građevinarstvu</item>
    </izvorni_sadrzaj>
    <derivirana_varijabla naziv="DomainObject.Predmet.SudioniciListNaziv_1">
      <item>FINA RC OSIJEK</item>
      <item>FORUM d.o.o. za završne radove u građevinarstvu</item>
    </derivirana_varijabla>
  </DomainObject.Predmet.SudioniciListNaziv>
  <DomainObject.Predmet.SudioniciListAdressOIB>
    <izvorni_sadrzaj>
      <item>FINA RC OSIJEK, OIB 85821130368</item>
      <item>FORUM d.o.o. za završne radove u građevinarstvu, OIB 12486521555, Kralja Petra Svačića 57,31000 Osijek</item>
    </izvorni_sadrzaj>
    <derivirana_varijabla naziv="DomainObject.Predmet.SudioniciListAdressOIB_1">
      <item>FINA RC OSIJEK, OIB 85821130368</item>
      <item>FORUM d.o.o. za završne radove u građevinarstvu, OIB 12486521555, Kralja Petra Svačića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12486521555</item>
    </izvorni_sadrzaj>
    <derivirana_varijabla naziv="DomainObject.Predmet.SudioniciListNazivOIB_1">
      <item>, OIB 85821130368</item>
      <item>, OIB 12486521555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1968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2016-08-29T11:57:00Z</dcterms:created>
  <dc:creator>Snježana Markotić Jurić</dc:creator>
  <cp:lastModifiedBy>Snježana Markotić Jurić</cp:lastModifiedBy>
  <cp:lastPrinted>2016-08-29T11:57:00Z</cp:lastPrinted>
  <dcterms:modified xmlns:xsi="http://www.w3.org/2001/XMLSchema-instance" xsi:type="dcterms:W3CDTF">2016-08-29T11:58:00Z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