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b13f" w14:paraId="e72b13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3F7D69">
        <w:t>4</w:t>
      </w:r>
      <w:r w:rsidR="00B65DDE">
        <w:t>15</w:t>
      </w:r>
      <w:r>
        <w:t>/201</w:t>
      </w:r>
      <w:r w:rsidR="004B7268">
        <w:t>6</w:t>
      </w:r>
      <w:r>
        <w:t>-</w:t>
      </w:r>
      <w:r w:rsidR="00266CB6">
        <w:t>7</w:t>
      </w:r>
    </w:p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B65DDE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B65DDE">
        <w:t xml:space="preserve">HRVATSKI POOL ODBOJKE NA PIJESKU – UDRUGA ZA PROMICANJE I ORGANIZIRANJE ŠPORTA ODBOJKE NA PIJESKU, </w:t>
      </w:r>
      <w:r>
        <w:t xml:space="preserve">OIB: </w:t>
      </w:r>
      <w:r w:rsidR="00B65DDE">
        <w:t>96390632874</w:t>
      </w:r>
      <w:r>
        <w:t xml:space="preserve"> sa sjedištem </w:t>
      </w:r>
      <w:r w:rsidR="004B7268">
        <w:t xml:space="preserve">u </w:t>
      </w:r>
      <w:r w:rsidR="00B65DDE">
        <w:t>Trg Krešimira Ćosića 11, 10000 Zagreb,</w:t>
      </w:r>
      <w:r>
        <w:t xml:space="preserve"> dana </w:t>
      </w:r>
      <w:r w:rsidR="004B7268">
        <w:t>2</w:t>
      </w:r>
      <w:r w:rsidR="00B87157">
        <w:t>4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B65DDE">
        <w:t>HRVATSKI POOL ODBOJKE NA PIJESKU – UDRUGA ZA PROMICANJE I ORGANIZIRANJE ŠPORTA ODBOJKE NA PIJESKU, OIB: 96390632874 sa sjedištem u Trg Krešimira Ćosića 11,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B65DDE">
        <w:t>Damir Cincar</w:t>
      </w:r>
      <w:r w:rsidR="000875F3" w:rsidRPr="00266CB6">
        <w:t xml:space="preserve">, </w:t>
      </w:r>
      <w:r w:rsidR="003F7D69">
        <w:t xml:space="preserve"> </w:t>
      </w:r>
      <w:r w:rsidR="00B65DDE">
        <w:t>Svete Ane 15b</w:t>
      </w:r>
      <w:r w:rsidR="00B87157">
        <w:t>,</w:t>
      </w:r>
      <w:r w:rsidR="003F7D69">
        <w:t xml:space="preserve"> </w:t>
      </w:r>
      <w:r w:rsidR="00B65DDE">
        <w:t>Osijek,</w:t>
      </w:r>
      <w:r w:rsidR="00454574">
        <w:t xml:space="preserve"> </w:t>
      </w:r>
      <w:r w:rsidR="000875F3" w:rsidRPr="00266CB6">
        <w:t xml:space="preserve"> OIB: </w:t>
      </w:r>
      <w:r w:rsidR="00B65DDE">
        <w:t>60464850994</w:t>
      </w:r>
      <w:r w:rsidR="000875F3" w:rsidRPr="004B7268">
        <w:rPr>
          <w:b/>
        </w:rPr>
        <w:t>.</w:t>
      </w:r>
    </w:p>
    <w:p w:rsidRDefault="000875F3" w:rsidP="00B65DDE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B65DDE">
        <w:t>HRVATSKI POOL ODBOJKE NA PIJESKU – UDRUGA ZA PROMICANJE I ORGANIZIRANJE ŠPORTA ODBOJKE NA PIJESKU, OIB: 96390632874 sa sjedištem u Trg Krešimira Ćosića 11, 10000 Zagreb</w:t>
      </w:r>
      <w:r w:rsidR="003F7D6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3F7D69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B65DDE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3F7D69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3F7D69">
        <w:t>registra udruge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3F7D69">
        <w:t>registra udruge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3F7D69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B87157">
        <w:t>4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243280">
        <w:t>Damir Radeljić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</w:t>
      </w:r>
      <w:r w:rsidR="00735209">
        <w:t>registru udruga</w:t>
      </w:r>
      <w:r>
        <w:t xml:space="preserve">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7157">
        <w:rPr>
          <w:b/>
          <w:sz w:val="22"/>
          <w:szCs w:val="22"/>
        </w:rPr>
        <w:t>4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F4EC8"/>
    <w:rsid w:val="00243280"/>
    <w:rsid w:val="00245422"/>
    <w:rsid w:val="00266CB6"/>
    <w:rsid w:val="00396F19"/>
    <w:rsid w:val="003E051E"/>
    <w:rsid w:val="003F7D69"/>
    <w:rsid w:val="00454574"/>
    <w:rsid w:val="004B7268"/>
    <w:rsid w:val="005C7579"/>
    <w:rsid w:val="006F122D"/>
    <w:rsid w:val="00735209"/>
    <w:rsid w:val="007A3E3B"/>
    <w:rsid w:val="007D0C9A"/>
    <w:rsid w:val="008152A3"/>
    <w:rsid w:val="008D41BF"/>
    <w:rsid w:val="00957BD8"/>
    <w:rsid w:val="00992253"/>
    <w:rsid w:val="009C72A9"/>
    <w:rsid w:val="00B65DDE"/>
    <w:rsid w:val="00B87157"/>
    <w:rsid w:val="00C25D83"/>
    <w:rsid w:val="00C74209"/>
    <w:rsid w:val="00CC3F53"/>
    <w:rsid w:val="00D1420F"/>
    <w:rsid w:val="00E73D85"/>
    <w:rsid w:val="00ED0554"/>
    <w:rsid w:val="00ED402A"/>
    <w:rsid w:val="00F30752"/>
    <w:rsid w:val="00F53829"/>
    <w:rsid w:val="00F604D8"/>
    <w:rsid w:val="00F825F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15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15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15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15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15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15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St-1415/2016</izvorni_sadrzaj>
    <derivirana_varijabla naziv="DomainObject.Predmet.OznakaBroj_1">St-1415/2016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POOL ODBOJKE NA PIJESKU - UDRUGA ZA PROMICANJE I ORGANIZIRANJE ŠPORTA ODBOJKE NA PIJESKU</izvorni_sadrzaj>
    <derivirana_varijabla naziv="DomainObject.Predmet.ProtustrankaFormated_1">  HRVATSKI POOL ODBOJKE NA PIJESKU - UDRUGA ZA PROMICANJE I ORGANIZIRANJE ŠPORTA ODBOJKE NA PIJESKU</derivirana_varijabla>
  </DomainObject.Predmet.ProtustrankaFormated>
  <DomainObject.Predmet.ProtustrankaFormatedOIB>
    <izvorni_sadrzaj>  HRVATSKI POOL ODBOJKE NA PIJESKU - UDRUGA ZA PROMICANJE I ORGANIZIRANJE ŠPORTA ODBOJKE NA PIJESKU, OIB 96390632874</izvorni_sadrzaj>
    <derivirana_varijabla naziv="DomainObject.Predmet.ProtustrankaFormatedOIB_1">  HRVATSKI POOL ODBOJKE NA PIJESKU - UDRUGA ZA PROMICANJE I ORGANIZIRANJE ŠPORTA ODBOJKE NA PIJESKU, OIB 96390632874</derivirana_varijabla>
  </DomainObject.Predmet.ProtustrankaFormatedOIB>
  <DomainObject.Predmet.ProtustrankaFormatedWithAdress>
    <izvorni_sadrzaj> HRVATSKI POOL ODBOJKE NA PIJESKU - UDRUGA ZA PROMICANJE I ORGANIZIRANJE ŠPORTA ODBOJKE NA PIJESKU, Trg Krešimira Ćosića 11, 10000 Zagreb</izvorni_sadrzaj>
    <derivirana_varijabla naziv="DomainObject.Predmet.ProtustrankaFormatedWithAdress_1"> HRVATSKI POOL ODBOJKE NA PIJESKU - UDRUGA ZA PROMICANJE I ORGANIZIRANJE ŠPORTA ODBOJKE NA PIJESKU, Trg Krešimira Ćosića 11, 10000 Zagreb</derivirana_varijabla>
  </DomainObject.Predmet.ProtustrankaFormatedWithAdress>
  <DomainObject.Predmet.ProtustrankaFormatedWithAdressOIB>
    <izvorni_sadrzaj> HRVATSKI POOL ODBOJKE NA PIJESKU - UDRUGA ZA PROMICANJE I ORGANIZIRANJE ŠPORTA ODBOJKE NA PIJESKU, OIB 96390632874, Trg Krešimira Ćosića 11, 10000 Zagreb</izvorni_sadrzaj>
    <derivirana_varijabla naziv="DomainObject.Predmet.ProtustrankaFormatedWithAdressOIB_1"> HRVATSKI POOL ODBOJKE NA PIJESKU - UDRUGA ZA PROMICANJE I ORGANIZIRANJE ŠPORTA ODBOJKE NA PIJESKU, OIB 96390632874, Trg Krešimira Ćosića 11, 10000 Zagreb</derivirana_varijabla>
  </DomainObject.Predmet.ProtustrankaFormatedWithAdressOIB>
  <DomainObject.Predmet.ProtustrankaWithAdress>
    <izvorni_sadrzaj>HRVATSKI POOL ODBOJKE NA PIJESKU - UDRUGA ZA PROMICANJE I ORGANIZIRANJE ŠPORTA ODBOJKE NA PIJESKU Trg Krešimira Ćosića 11, 10000 Zagreb</izvorni_sadrzaj>
    <derivirana_varijabla naziv="DomainObject.Predmet.ProtustrankaWithAdress_1">HRVATSKI POOL ODBOJKE NA PIJESKU - UDRUGA ZA PROMICANJE I ORGANIZIRANJE ŠPORTA ODBOJKE NA PIJESKU Trg Krešimira Ćosića 11, 10000 Zagreb</derivirana_varijabla>
  </DomainObject.Predmet.ProtustrankaWithAdress>
  <DomainObject.Predmet.ProtustrankaWithAdressOIB>
    <izvorni_sadrzaj>HRVATSKI POOL ODBOJKE NA PIJESKU - UDRUGA ZA PROMICANJE I ORGANIZIRANJE ŠPORTA ODBOJKE NA PIJESKU, OIB 96390632874, Trg Krešimira Ćosića 11, 10000 Zagreb</izvorni_sadrzaj>
    <derivirana_varijabla naziv="DomainObject.Predmet.ProtustrankaWithAdressOIB_1">HRVATSKI POOL ODBOJKE NA PIJESKU - UDRUGA ZA PROMICANJE I ORGANIZIRANJE ŠPORTA ODBOJKE NA PIJESKU, OIB 96390632874, Trg Krešimira Ćosića 11, 10000 Zagreb</derivirana_varijabla>
  </DomainObject.Predmet.ProtustrankaWithAdressOIB>
  <DomainObject.Predmet.ProtustrankaNazivFormated>
    <izvorni_sadrzaj>HRVATSKI POOL ODBOJKE NA PIJESKU - UDRUGA ZA PROMICANJE I ORGANIZIRANJE ŠPORTA ODBOJKE NA PIJESKU</izvorni_sadrzaj>
    <derivirana_varijabla naziv="DomainObject.Predmet.ProtustrankaNazivFormated_1">HRVATSKI POOL ODBOJKE NA PIJESKU - UDRUGA ZA PROMICANJE I ORGANIZIRANJE ŠPORTA ODBOJKE NA PIJESKU</derivirana_varijabla>
  </DomainObject.Predmet.ProtustrankaNazivFormated>
  <DomainObject.Predmet.ProtustrankaNazivFormatedOIB>
    <izvorni_sadrzaj>HRVATSKI POOL ODBOJKE NA PIJESKU - UDRUGA ZA PROMICANJE I ORGANIZIRANJE ŠPORTA ODBOJKE NA PIJESKU, OIB 96390632874</izvorni_sadrzaj>
    <derivirana_varijabla naziv="DomainObject.Predmet.ProtustrankaNazivFormatedOIB_1">HRVATSKI POOL ODBOJKE NA PIJESKU - UDRUGA ZA PROMICANJE I ORGANIZIRANJE ŠPORTA ODBOJKE NA PIJESKU, OIB 96390632874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39759.39</izvorni_sadrzaj>
    <derivirana_varijabla naziv="DomainObject.Predmet.TrenutnaVrijednost_1">39759.39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POOL ODBOJKE NA PIJESKU - UDRUGA ZA PROMICANJE I ORGANIZIRANJE ŠPORTA ODBOJKE NA PIJESKU</item>
    </izvorni_sadrzaj>
    <derivirana_varijabla naziv="DomainObject.Predmet.ProtuStrankaListFormated_1">
      <item>HRVATSKI POOL ODBOJKE NA PIJESKU - UDRUGA ZA PROMICANJE I ORGANIZIRANJE ŠPORTA ODBOJKE NA PIJESKU</item>
    </derivirana_varijabla>
  </DomainObject.Predmet.ProtuStrankaListFormated>
  <DomainObject.Predmet.ProtuStrankaListFormatedOIB>
    <izvorni_sadrzaj>
      <item>HRVATSKI POOL ODBOJKE NA PIJESKU - UDRUGA ZA PROMICANJE I ORGANIZIRANJE ŠPORTA ODBOJKE NA PIJESKU, OIB 96390632874</item>
    </izvorni_sadrzaj>
    <derivirana_varijabla naziv="DomainObject.Predmet.ProtuStrankaListFormatedOIB_1">
      <item>HRVATSKI POOL ODBOJKE NA PIJESKU - UDRUGA ZA PROMICANJE I ORGANIZIRANJE ŠPORTA ODBOJKE NA PIJESKU, OIB 96390632874</item>
    </derivirana_varijabla>
  </DomainObject.Predmet.ProtuStrankaListFormatedOIB>
  <DomainObject.Predmet.ProtuStrankaListFormatedWithAdress>
    <izvorni_sadrzaj>
      <item>HRVATSKI POOL ODBOJKE NA PIJESKU - UDRUGA ZA PROMICANJE I ORGANIZIRANJE ŠPORTA ODBOJKE NA PIJESKU, Trg Krešimira Ćosića 11, 10000 Zagreb</item>
    </izvorni_sadrzaj>
    <derivirana_varijabla naziv="DomainObject.Predmet.ProtuStrankaListFormatedWithAdress_1">
      <item>HRVATSKI POOL ODBOJKE NA PIJESKU - UDRUGA ZA PROMICANJE I ORGANIZIRANJE ŠPORTA ODBOJKE NA PIJESKU, Trg Krešimira Ćosića 11, 10000 Zagreb</item>
    </derivirana_varijabla>
  </DomainObject.Predmet.ProtuStrankaListFormatedWithAdress>
  <DomainObject.Predmet.ProtuStrankaListFormatedWithAdressOIB>
    <izvorni_sadrzaj>
      <item>HRVATSKI POOL ODBOJKE NA PIJESKU - UDRUGA ZA PROMICANJE I ORGANIZIRANJE ŠPORTA ODBOJKE NA PIJESKU, OIB 96390632874, Trg Krešimira Ćosića 11, 10000 Zagreb</item>
    </izvorni_sadrzaj>
    <derivirana_varijabla naziv="DomainObject.Predmet.ProtuStrankaListFormatedWithAdressOIB_1">
      <item>HRVATSKI POOL ODBOJKE NA PIJESKU - UDRUGA ZA PROMICANJE I ORGANIZIRANJE ŠPORTA ODBOJKE NA PIJESKU, OIB 96390632874, Trg Krešimira Ćosića 11, 10000 Zagreb</item>
    </derivirana_varijabla>
  </DomainObject.Predmet.ProtuStrankaListFormatedWithAdressOIB>
  <DomainObject.Predmet.ProtuStrankaListNazivFormated>
    <izvorni_sadrzaj>
      <item>HRVATSKI POOL ODBOJKE NA PIJESKU - UDRUGA ZA PROMICANJE I ORGANIZIRANJE ŠPORTA ODBOJKE NA PIJESKU</item>
    </izvorni_sadrzaj>
    <derivirana_varijabla naziv="DomainObject.Predmet.ProtuStrankaListNazivFormated_1">
      <item>HRVATSKI POOL ODBOJKE NA PIJESKU - UDRUGA ZA PROMICANJE I ORGANIZIRANJE ŠPORTA ODBOJKE NA PIJESKU</item>
    </derivirana_varijabla>
  </DomainObject.Predmet.ProtuStrankaListNazivFormated>
  <DomainObject.Predmet.ProtuStrankaListNazivFormatedOIB>
    <izvorni_sadrzaj>
      <item>HRVATSKI POOL ODBOJKE NA PIJESKU - UDRUGA ZA PROMICANJE I ORGANIZIRANJE ŠPORTA ODBOJKE NA PIJESKU, OIB 96390632874</item>
    </izvorni_sadrzaj>
    <derivirana_varijabla naziv="DomainObject.Predmet.ProtuStrankaListNazivFormatedOIB_1">
      <item>HRVATSKI POOL ODBOJKE NA PIJESKU - UDRUGA ZA PROMICANJE I ORGANIZIRANJE ŠPORTA ODBOJKE NA PIJESKU, OIB 96390632874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POOL ODBOJKE NA PIJESKU - UDRUGA ZA PROMICANJE I ORGANIZIRANJE ŠPORTA ODBOJKE NA PIJESKU</izvorni_sadrzaj>
    <derivirana_varijabla naziv="DomainObject.Predmet.ProtustrankaIDrugi_1">HRVATSKI POOL ODBOJKE NA PIJESKU - UDRUGA ZA PROMICANJE I ORGANIZIRANJE ŠPORTA ODBOJKE NA PIJESKU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POOL ODBOJKE NA PIJESKU - UDRUGA ZA PROMICANJE I ORGANIZIRANJE ŠPORTA ODBOJKE NA PIJESKU, OIB 96390632874, Trg Krešimira Ćosića 11, 10000 Zagreb</izvorni_sadrzaj>
    <derivirana_varijabla naziv="DomainObject.Predmet.ProtustrankaIDrugiAdressOIB_1">HRVATSKI POOL ODBOJKE NA PIJESKU - UDRUGA ZA PROMICANJE I ORGANIZIRANJE ŠPORTA ODBOJKE NA PIJESKU, OIB 96390632874, Trg Krešimira Ćosića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POOL ODBOJKE NA PIJESKU - UDRUGA ZA PROMICANJE I ORGANIZIRANJE ŠPORTA ODBOJKE NA PIJESKU</item>
      <item>FINA Regionalni centar Zagreb</item>
    </izvorni_sadrzaj>
    <derivirana_varijabla naziv="DomainObject.Predmet.SudioniciListNaziv_1">
      <item>HRVATSKI POOL ODBOJKE NA PIJESKU - UDRUGA ZA PROMICANJE I ORGANIZIRANJE ŠPORTA ODBOJKE NA PIJESKU</item>
      <item>FINA Regionalni centar Zagreb</item>
    </derivirana_varijabla>
  </DomainObject.Predmet.SudioniciListNaziv>
  <DomainObject.Predmet.SudioniciListAdressOIB>
    <izvorni_sadrzaj>
      <item>HRVATSKI POOL ODBOJKE NA PIJESKU - UDRUGA ZA PROMICANJE I ORGANIZIRANJE ŠPORTA ODBOJKE NA PIJESKU, OIB 96390632874, Trg Krešimira Ćosića 11,10000 Zagreb</item>
      <item>FINA Regionalni centar Zagreb, OIB 85821130368, Trg svibanjskih žrtava 1995. br. 1,10000 Zagreb</item>
    </izvorni_sadrzaj>
    <derivirana_varijabla naziv="DomainObject.Predmet.SudioniciListAdressOIB_1">
      <item>HRVATSKI POOL ODBOJKE NA PIJESKU - UDRUGA ZA PROMICANJE I ORGANIZIRANJE ŠPORTA ODBOJKE NA PIJESKU, OIB 96390632874, Trg Krešimira Ćosića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96390632874</item>
      <item>, OIB 85821130368</item>
    </izvorni_sadrzaj>
    <derivirana_varijabla naziv="DomainObject.Predmet.SudioniciListNazivOIB_1">
      <item>, OIB 96390632874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869</properties:Words>
  <properties:Characters>4724</properties:Characters>
  <properties:Lines>162</properties:Lines>
  <properties:Paragraphs>42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6134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2016-08-24T09:21:00Z</dcterms:created>
  <dc:creator>bconka</dc:creator>
  <cp:lastModifiedBy>Davorin Pavičić</cp:lastModifiedBy>
  <cp:lastPrinted>2016-08-24T09:52:00Z</cp:lastPrinted>
  <dcterms:modified xmlns:xsi="http://www.w3.org/2001/XMLSchema-instance" xsi:type="dcterms:W3CDTF">2016-08-24T11:32:00Z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