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e85e" w14:paraId="634e85e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F4282D" w:rsidRPr="00F4282D">
        <w:rPr>
          <w:lang w:val="hr-HR"/>
        </w:rPr>
        <w:t>ALT d.o.o., OIB: 96872069920, Split, Biogradska 6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11.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F4282D" w:rsidRPr="00F4282D">
        <w:rPr>
          <w:lang w:val="hr-HR"/>
        </w:rPr>
        <w:t>ALT d.o.o., OIB: 96872069920, Split, Biogradska 6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D73449">
        <w:rPr>
          <w:lang w:val="hr-HR"/>
        </w:rPr>
        <w:t>0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4657E4" w:rsidRPr="004657E4">
        <w:rPr>
          <w:lang w:val="hr-HR"/>
        </w:rPr>
        <w:t>Nada Mikulandra iz Bilica, Stubalj 238, OIB: 01343352417</w:t>
      </w:r>
      <w:r w:rsidR="004657E4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F4282D" w:rsidRPr="00F4282D">
        <w:rPr>
          <w:lang w:val="hr-HR"/>
        </w:rPr>
        <w:t>ALT d.o.o., OIB: 96872069920, Split, Biogradska 6</w:t>
      </w:r>
      <w:r w:rsidR="00F4282D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657E4">
        <w:rPr>
          <w:lang w:val="hr-HR"/>
        </w:rPr>
        <w:t>30. listopada 2015.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F4282D" w:rsidRPr="00F4282D">
        <w:rPr>
          <w:lang w:val="hr-HR"/>
        </w:rPr>
        <w:t>ALT d.o.o., OIB: 96872069920, Split, Biogradska 6</w:t>
      </w:r>
      <w:r w:rsidR="00F4282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4657E4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F4282D">
        <w:rPr>
          <w:lang w:val="hr-HR"/>
        </w:rPr>
        <w:t>1518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F4282D">
        <w:rPr>
          <w:lang w:val="hr-HR"/>
        </w:rPr>
        <w:t>66.241,33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4282D">
        <w:rPr>
          <w:lang w:val="hr-HR"/>
        </w:rPr>
        <w:t>ka iz sudskog registra (list 2-3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4657E4">
        <w:rPr>
          <w:lang w:val="hr-HR"/>
        </w:rPr>
        <w:t>13. rujna</w:t>
      </w:r>
      <w:r>
        <w:rPr>
          <w:lang w:val="hr-HR"/>
        </w:rPr>
        <w:t xml:space="preserve"> 2016. godine proizlazi da dužnik nema zaposlenih (list </w:t>
      </w:r>
      <w:r w:rsidR="00F4282D">
        <w:rPr>
          <w:lang w:val="hr-HR"/>
        </w:rPr>
        <w:t xml:space="preserve">6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potvrde FINA-e o neizvr</w:t>
      </w:r>
      <w:r w:rsidR="004657E4">
        <w:rPr>
          <w:lang w:val="hr-HR"/>
        </w:rPr>
        <w:t>šenim osnovama za plaćanje od 11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F4282D">
        <w:rPr>
          <w:lang w:val="hr-HR"/>
        </w:rPr>
        <w:t>tom razdoblju od 1954</w:t>
      </w:r>
      <w:r>
        <w:rPr>
          <w:lang w:val="hr-HR"/>
        </w:rPr>
        <w:t xml:space="preserve"> dana (list </w:t>
      </w:r>
      <w:r w:rsidR="00F4282D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lastRenderedPageBreak/>
        <w:t>ovaj sud je ocijenio da su ispunjene pretpostavke iz čl. 428. Stečajnog zakona (˝Narodne novine˝ broj 71/15; dalje: SZ), pa je dana 1</w:t>
      </w:r>
      <w:r w:rsidR="004657E4">
        <w:rPr>
          <w:lang w:val="hr-HR"/>
        </w:rPr>
        <w:t>6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F4282D" w:rsidP="0094096C" w:rsidR="00F4282D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1AE" w:rsidRPr="00F931A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F4282D">
      <w:t>1563</w:t>
    </w:r>
    <w:r w:rsidR="004657E4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F4282D">
      <w:t>1563</w:t>
    </w:r>
    <w:r w:rsidR="004657E4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657E4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08E9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282D"/>
    <w:rsid w:val="00F5507B"/>
    <w:rsid w:val="00F85A66"/>
    <w:rsid w:val="00F931AE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 društvo s ograničenom odgovornošću za izradu i plasman softwarea i trgovinu</izvorni_sadrzaj>
    <derivirana_varijabla naziv="DomainObject.Predmet.ProtustrankaFormated_1">  ALT društvo s ograničenom odgovornošću za izradu i plasman softwarea i trgovinu</derivirana_varijabla>
  </DomainObject.Predmet.ProtustrankaFormated>
  <DomainObject.Predmet.ProtustrankaFormatedOIB>
    <izvorni_sadrzaj>  ALT društvo s ograničenom odgovornošću za izradu i plasman softwarea i trgovinu, OIB 96872069920</izvorni_sadrzaj>
    <derivirana_varijabla naziv="DomainObject.Predmet.ProtustrankaFormatedOIB_1">  ALT društvo s ograničenom odgovornošću za izradu i plasman softwarea i trgovinu, OIB 96872069920</derivirana_varijabla>
  </DomainObject.Predmet.ProtustrankaFormatedOIB>
  <DomainObject.Predmet.ProtustrankaFormatedWithAdress>
    <izvorni_sadrzaj> ALT društvo s ograničenom odgovornošću za izradu i plasman softwarea i trgovinu, Biogradska 6, 21000 Split</izvorni_sadrzaj>
    <derivirana_varijabla naziv="DomainObject.Predmet.ProtustrankaFormatedWithAdress_1"> ALT društvo s ograničenom odgovornošću za izradu i plasman softwarea i trgovinu, Biogradska 6, 21000 Split</derivirana_varijabla>
  </DomainObject.Predmet.ProtustrankaFormatedWithAdress>
  <DomainObject.Predmet.ProtustrankaFormatedWithAdressOIB>
    <izvorni_sadrzaj> ALT društvo s ograničenom odgovornošću za izradu i plasman softwarea i trgovinu, OIB 96872069920, Biogradska 6, 21000 Split</izvorni_sadrzaj>
    <derivirana_varijabla naziv="DomainObject.Predmet.ProtustrankaFormatedWithAdressOIB_1"> ALT društvo s ograničenom odgovornošću za izradu i plasman softwarea i trgovinu, OIB 96872069920, Biogradska 6, 21000 Split</derivirana_varijabla>
  </DomainObject.Predmet.ProtustrankaFormatedWithAdressOIB>
  <DomainObject.Predmet.ProtustrankaWithAdress>
    <izvorni_sadrzaj>ALT društvo s ograničenom odgovornošću za izradu i plasman softwarea i trgovinu Biogradska 6, 21000 Split</izvorni_sadrzaj>
    <derivirana_varijabla naziv="DomainObject.Predmet.ProtustrankaWithAdress_1">ALT društvo s ograničenom odgovornošću za izradu i plasman softwarea i trgovinu Biogradska 6, 21000 Split</derivirana_varijabla>
  </DomainObject.Predmet.ProtustrankaWithAdress>
  <DomainObject.Predmet.ProtustrankaWithAdressOIB>
    <izvorni_sadrzaj>ALT društvo s ograničenom odgovornošću za izradu i plasman softwarea i trgovinu, OIB 96872069920, Biogradska 6, 21000 Split</izvorni_sadrzaj>
    <derivirana_varijabla naziv="DomainObject.Predmet.ProtustrankaWithAdressOIB_1">ALT društvo s ograničenom odgovornošću za izradu i plasman softwarea i trgovinu, OIB 96872069920, Biogradska 6, 21000 Split</derivirana_varijabla>
  </DomainObject.Predmet.ProtustrankaWithAdressOIB>
  <DomainObject.Predmet.ProtustrankaNazivFormated>
    <izvorni_sadrzaj>ALT društvo s ograničenom odgovornošću za izradu i plasman softwarea i trgovinu</izvorni_sadrzaj>
    <derivirana_varijabla naziv="DomainObject.Predmet.ProtustrankaNazivFormated_1">ALT društvo s ograničenom odgovornošću za izradu i plasman softwarea i trgovinu</derivirana_varijabla>
  </DomainObject.Predmet.ProtustrankaNazivFormated>
  <DomainObject.Predmet.ProtustrankaNazivFormatedOIB>
    <izvorni_sadrzaj>ALT društvo s ograničenom odgovornošću za izradu i plasman softwarea i trgovinu, OIB 96872069920</izvorni_sadrzaj>
    <derivirana_varijabla naziv="DomainObject.Predmet.ProtustrankaNazivFormatedOIB_1">ALT društvo s ograničenom odgovornošću za izradu i plasman softwarea i trgovinu, OIB 96872069920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66241.33</izvorni_sadrzaj>
    <derivirana_varijabla naziv="DomainObject.Predmet.TrenutnaVrijednost_1">66241.33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ALT društvo s ograničenom odgovornošću za izradu i plasman softwarea i trgovinu</item>
    </izvorni_sadrzaj>
    <derivirana_varijabla naziv="DomainObject.Predmet.ProtuStrankaListFormated_1">
      <item>ALT društvo s ograničenom odgovornošću za izradu i plasman softwarea i trgovinu</item>
    </derivirana_varijabla>
  </DomainObject.Predmet.ProtuStrankaListFormated>
  <DomainObject.Predmet.ProtuStrankaListFormatedOIB>
    <izvorni_sadrzaj>
      <item>ALT društvo s ograničenom odgovornošću za izradu i plasman softwarea i trgovinu, OIB 96872069920</item>
    </izvorni_sadrzaj>
    <derivirana_varijabla naziv="DomainObject.Predmet.ProtuStrankaListFormatedOIB_1">
      <item>ALT društvo s ograničenom odgovornošću za izradu i plasman softwarea i trgovinu, OIB 96872069920</item>
    </derivirana_varijabla>
  </DomainObject.Predmet.ProtuStrankaListFormatedOIB>
  <DomainObject.Predmet.ProtuStrankaListFormatedWithAdress>
    <izvorni_sadrzaj>
      <item>ALT društvo s ograničenom odgovornošću za izradu i plasman softwarea i trgovinu, Biogradska 6, 21000 Split</item>
    </izvorni_sadrzaj>
    <derivirana_varijabla naziv="DomainObject.Predmet.ProtuStrankaListFormatedWithAdress_1">
      <item>ALT društvo s ograničenom odgovornošću za izradu i plasman softwarea i trgovinu, Biogradska 6, 21000 Split</item>
    </derivirana_varijabla>
  </DomainObject.Predmet.ProtuStrankaListFormatedWithAdress>
  <DomainObject.Predmet.ProtuStrankaListFormatedWithAdressOIB>
    <izvorni_sadrzaj>
      <item>ALT društvo s ograničenom odgovornošću za izradu i plasman softwarea i trgovinu, OIB 96872069920, Biogradska 6, 21000 Split</item>
    </izvorni_sadrzaj>
    <derivirana_varijabla naziv="DomainObject.Predmet.ProtuStrankaListFormatedWithAdressOIB_1">
      <item>ALT društvo s ograničenom odgovornošću za izradu i plasman softwarea i trgovinu, OIB 96872069920, Biogradska 6, 21000 Split</item>
    </derivirana_varijabla>
  </DomainObject.Predmet.ProtuStrankaListFormatedWithAdressOIB>
  <DomainObject.Predmet.ProtuStrankaListNazivFormated>
    <izvorni_sadrzaj>
      <item>ALT društvo s ograničenom odgovornošću za izradu i plasman softwarea i trgovinu</item>
    </izvorni_sadrzaj>
    <derivirana_varijabla naziv="DomainObject.Predmet.ProtuStrankaListNazivFormated_1">
      <item>ALT društvo s ograničenom odgovornošću za izradu i plasman softwarea i trgovinu</item>
    </derivirana_varijabla>
  </DomainObject.Predmet.ProtuStrankaListNazivFormated>
  <DomainObject.Predmet.ProtuStrankaListNazivFormatedOIB>
    <izvorni_sadrzaj>
      <item>ALT društvo s ograničenom odgovornošću za izradu i plasman softwarea i trgovinu, OIB 96872069920</item>
    </izvorni_sadrzaj>
    <derivirana_varijabla naziv="DomainObject.Predmet.ProtuStrankaListNazivFormatedOIB_1">
      <item>ALT društvo s ograničenom odgovornošću za izradu i plasman softwarea i trgovinu, OIB 96872069920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ALT društvo s ograničenom odgovornošću za izradu i plasman softwarea i trgovinu</izvorni_sadrzaj>
    <derivirana_varijabla naziv="DomainObject.Predmet.ProtustrankaIDrugi_1">ALT društvo s ograničenom odgovornošću za izradu i plasman softwarea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ALT društvo s ograničenom odgovornošću za izradu i plasman softwarea i trgovinu, OIB 96872069920, Biogradska 6, 21000 Split</izvorni_sadrzaj>
    <derivirana_varijabla naziv="DomainObject.Predmet.ProtustrankaIDrugiAdressOIB_1">ALT društvo s ograničenom odgovornošću za izradu i plasman softwarea i trgovinu, OIB 96872069920, Biogradska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 društvo s ograničenom odgovornošću za izradu i plasman softwarea i trgovinu</item>
      <item>FINANCIJSKA AGENCIJA RC SPLIT</item>
    </izvorni_sadrzaj>
    <derivirana_varijabla naziv="DomainObject.Predmet.SudioniciListNaziv_1">
      <item>ALT društvo s ograničenom odgovornošću za izradu i plasman softwarea i trgovinu</item>
      <item>FINANCIJSKA AGENCIJA RC SPLIT</item>
    </derivirana_varijabla>
  </DomainObject.Predmet.SudioniciListNaziv>
  <DomainObject.Predmet.SudioniciListAdressOIB>
    <izvorni_sadrzaj>
      <item>ALT društvo s ograničenom odgovornošću za izradu i plasman softwarea i trgovinu, OIB 96872069920, Biogradska 6,21000 Split</item>
      <item>FINANCIJSKA AGENCIJA RC SPLIT, OIB 85821130368, Mažuranićevo šetalište 24b,21000 Split</item>
    </izvorni_sadrzaj>
    <derivirana_varijabla naziv="DomainObject.Predmet.SudioniciListAdressOIB_1">
      <item>ALT društvo s ograničenom odgovornošću za izradu i plasman softwarea i trgovinu, OIB 96872069920, Biogradska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96872069920</item>
      <item>, OIB 85821130368</item>
    </izvorni_sadrzaj>
    <derivirana_varijabla naziv="DomainObject.Predmet.SudioniciListNazivOIB_1">
      <item>, OIB 96872069920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090EF-FF0B-4528-8DB1-6DB2D2B24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4381</properties:Characters>
  <properties:Lines>90</properties:Lines>
  <properties:Paragraphs>37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2017-01-11T08:07:00Z</cp:lastPrinted>
  <dcterms:modified xmlns:xsi="http://www.w3.org/2001/XMLSchema-instance" xsi:type="dcterms:W3CDTF">2017-01-11T09:08:00Z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