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1d8f" w14:paraId="dd01d8f" w:rsidRDefault="00E22A64" w:rsidP="00C62681" w:rsidR="00A92FB6" w:rsidRPr="00D06BF0">
      <w:pPr>
        <w15:collapsed w:val="false"/>
        <w:rPr>
          <w:b/>
        </w:rPr>
      </w:pPr>
      <w:r w:rsidRPr="00D06BF0">
        <w:rPr>
          <w:b/>
        </w:rPr>
        <w:t xml:space="preserve">               </w:t>
      </w:r>
      <w:r w:rsidRPr="00D06BF0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D06BF0">
      <w:pPr>
        <w:jc w:val="both"/>
        <w:rPr>
          <w:b/>
        </w:rPr>
      </w:pPr>
    </w:p>
    <w:p w:rsidRDefault="00AB197E" w:rsidP="00AB197E" w:rsidR="00A92FB6" w:rsidRPr="00D06BF0">
      <w:pPr>
        <w:jc w:val="both"/>
        <w:rPr>
          <w:b/>
        </w:rPr>
      </w:pPr>
      <w:r w:rsidRPr="00D06BF0">
        <w:rPr>
          <w:b/>
        </w:rPr>
        <w:t>REPUBLIKA HRVATSKA</w:t>
      </w:r>
    </w:p>
    <w:p w:rsidRDefault="00C62681" w:rsidP="00C62681" w:rsidR="00C62681" w:rsidRPr="00D06BF0">
      <w:pPr>
        <w:rPr>
          <w:b/>
        </w:rPr>
      </w:pPr>
      <w:r w:rsidRPr="00D06BF0">
        <w:rPr>
          <w:b/>
        </w:rPr>
        <w:t>TRGOVAČKI SUD U SPLITU</w:t>
      </w:r>
    </w:p>
    <w:p w:rsidRDefault="00C62681" w:rsidP="00C62681" w:rsidR="00C62681" w:rsidRPr="00D06BF0">
      <w:pPr>
        <w:rPr>
          <w:b/>
        </w:rPr>
      </w:pPr>
      <w:r w:rsidRPr="00D06BF0">
        <w:rPr>
          <w:b/>
        </w:rPr>
        <w:t>STALNA SLUŽBA U DUBROVNIKU</w:t>
      </w:r>
    </w:p>
    <w:p w:rsidRDefault="00C62681" w:rsidP="00C62681" w:rsidR="00C62681" w:rsidRPr="00D06BF0">
      <w:pPr>
        <w:rPr>
          <w:b/>
        </w:rPr>
      </w:pPr>
      <w:r w:rsidRPr="00D06BF0">
        <w:rPr>
          <w:b/>
        </w:rPr>
        <w:t>Dubrovnik, dr. Ante Starčevića 23</w:t>
      </w:r>
    </w:p>
    <w:p w:rsidRDefault="002E3C71" w:rsidP="00C62681" w:rsidR="00C62681" w:rsidRPr="00D06BF0">
      <w:pPr>
        <w:jc w:val="right"/>
        <w:rPr>
          <w:b/>
        </w:rPr>
      </w:pPr>
      <w:proofErr w:type="spellStart"/>
      <w:r w:rsidRPr="00D06BF0">
        <w:rPr>
          <w:b/>
        </w:rPr>
        <w:t>Posl</w:t>
      </w:r>
      <w:proofErr w:type="spellEnd"/>
      <w:r w:rsidRPr="00D06BF0">
        <w:rPr>
          <w:b/>
        </w:rPr>
        <w:t xml:space="preserve">. br. 18 </w:t>
      </w:r>
      <w:r w:rsidR="000662E4" w:rsidRPr="00D06BF0">
        <w:rPr>
          <w:b/>
        </w:rPr>
        <w:t>St</w:t>
      </w:r>
      <w:r w:rsidR="00C62681" w:rsidRPr="00D06BF0">
        <w:rPr>
          <w:b/>
        </w:rPr>
        <w:t>-</w:t>
      </w:r>
      <w:r w:rsidR="000662E4" w:rsidRPr="00D06BF0">
        <w:rPr>
          <w:b/>
        </w:rPr>
        <w:t>491</w:t>
      </w:r>
      <w:r w:rsidR="006B056F" w:rsidRPr="00D06BF0">
        <w:rPr>
          <w:b/>
        </w:rPr>
        <w:t>/15</w:t>
      </w:r>
    </w:p>
    <w:p w:rsidRDefault="00C62681" w:rsidP="00C62681" w:rsidR="00C62681" w:rsidRPr="00D06BF0">
      <w:pPr>
        <w:rPr>
          <w:b/>
        </w:rPr>
      </w:pPr>
    </w:p>
    <w:p w:rsidRDefault="00C62681" w:rsidP="00C62681" w:rsidR="00C62681" w:rsidRPr="00D06BF0">
      <w:pPr>
        <w:rPr>
          <w:b/>
        </w:rPr>
      </w:pPr>
    </w:p>
    <w:p w:rsidRDefault="00C62681" w:rsidP="00C62681" w:rsidR="00C62681" w:rsidRPr="00D06BF0">
      <w:pPr>
        <w:jc w:val="center"/>
        <w:rPr>
          <w:b/>
        </w:rPr>
      </w:pPr>
      <w:r w:rsidRPr="00D06BF0">
        <w:rPr>
          <w:b/>
        </w:rPr>
        <w:t>R J E Š E N J E</w:t>
      </w:r>
    </w:p>
    <w:p w:rsidRDefault="00C62681" w:rsidP="00C62681" w:rsidR="00C62681" w:rsidRPr="00D06BF0"/>
    <w:p w:rsidRDefault="000662E4" w:rsidP="00D06BF0" w:rsidR="000662E4" w:rsidRPr="00D06BF0">
      <w:pPr>
        <w:ind w:firstLine="708"/>
        <w:jc w:val="both"/>
      </w:pPr>
      <w:bookmarkStart w:name="_GoBack" w:id="0"/>
      <w:bookmarkEnd w:id="0"/>
      <w:r w:rsidRPr="00D06BF0">
        <w:t xml:space="preserve">Trgovački sud u Splitu, po stečajnom sucu tog suda Katarini </w:t>
      </w:r>
      <w:proofErr w:type="spellStart"/>
      <w:r w:rsidRPr="00D06BF0">
        <w:t>Franković</w:t>
      </w:r>
      <w:proofErr w:type="spellEnd"/>
      <w:r w:rsidRPr="00D06BF0">
        <w:t xml:space="preserve">, kao sucu pojedincu, odlučujući o prijedlogu predlagatelja Financijske agencije, Regionalni centar Split, Mažuranićevo šetalište 24b, za otvaranje stečajnog postupka nad dužnikom PULSAR d.o.o. za turizam, trgovinu i usluge, Dubrovnik, </w:t>
      </w:r>
      <w:proofErr w:type="spellStart"/>
      <w:r w:rsidRPr="00D06BF0">
        <w:t>Obodska</w:t>
      </w:r>
      <w:proofErr w:type="spellEnd"/>
      <w:r w:rsidRPr="00D06BF0">
        <w:t xml:space="preserve"> 5, MBS: 090017697, OIB: 55338469899, dana 28. siječnja 2016. godine</w:t>
      </w:r>
    </w:p>
    <w:p w:rsidRDefault="00EF0F2E" w:rsidP="00D06BF0" w:rsidR="00C62681" w:rsidRPr="00D06BF0">
      <w:pPr>
        <w:ind w:firstLine="708"/>
        <w:jc w:val="both"/>
      </w:pPr>
      <w:r w:rsidRPr="00D06BF0">
        <w:t>.</w:t>
      </w:r>
    </w:p>
    <w:p w:rsidRDefault="00C62681" w:rsidP="00D06BF0" w:rsidR="00C62681" w:rsidRPr="00D06BF0">
      <w:pPr>
        <w:jc w:val="both"/>
      </w:pPr>
    </w:p>
    <w:p w:rsidRDefault="00C62681" w:rsidP="00D06BF0" w:rsidR="00C62681" w:rsidRPr="00D06BF0">
      <w:pPr>
        <w:jc w:val="center"/>
        <w:rPr>
          <w:b/>
        </w:rPr>
      </w:pPr>
      <w:r w:rsidRPr="00D06BF0">
        <w:rPr>
          <w:b/>
        </w:rPr>
        <w:t>r i j e š i o    j e</w:t>
      </w:r>
    </w:p>
    <w:p w:rsidRDefault="002E3C71" w:rsidP="00D06BF0" w:rsidR="00C62681" w:rsidRPr="00D06BF0">
      <w:pPr>
        <w:jc w:val="both"/>
      </w:pPr>
      <w:r w:rsidRPr="00D06BF0">
        <w:t xml:space="preserve"> </w:t>
      </w:r>
    </w:p>
    <w:p w:rsidRDefault="00672ABB" w:rsidP="00D06BF0" w:rsidR="0096678B" w:rsidRPr="00D06BF0">
      <w:pPr>
        <w:ind w:firstLine="696" w:left="12"/>
        <w:jc w:val="both"/>
      </w:pPr>
      <w:r w:rsidRPr="00D06BF0">
        <w:t>R</w:t>
      </w:r>
      <w:r w:rsidR="00EF0F2E" w:rsidRPr="00D06BF0">
        <w:t xml:space="preserve">očište </w:t>
      </w:r>
      <w:r w:rsidRPr="00D06BF0">
        <w:t xml:space="preserve">za </w:t>
      </w:r>
      <w:r w:rsidR="000662E4" w:rsidRPr="00D06BF0">
        <w:t>radi utvrđivanja uvjeta za otvaranje stečajnog postupka</w:t>
      </w:r>
      <w:r w:rsidRPr="00D06BF0">
        <w:t xml:space="preserve"> </w:t>
      </w:r>
      <w:r w:rsidR="00EF0F2E" w:rsidRPr="00D06BF0">
        <w:t xml:space="preserve">određeno za dan </w:t>
      </w:r>
      <w:r w:rsidR="000662E4" w:rsidRPr="00D06BF0">
        <w:t>10</w:t>
      </w:r>
      <w:r w:rsidR="00EF0F2E" w:rsidRPr="00D06BF0">
        <w:t xml:space="preserve">. </w:t>
      </w:r>
      <w:r w:rsidR="000662E4" w:rsidRPr="00D06BF0">
        <w:t>veljače</w:t>
      </w:r>
      <w:r w:rsidR="006B056F" w:rsidRPr="00D06BF0">
        <w:t xml:space="preserve"> 2016</w:t>
      </w:r>
      <w:r w:rsidR="00EF0F2E" w:rsidRPr="00D06BF0">
        <w:t xml:space="preserve">. u </w:t>
      </w:r>
      <w:r w:rsidR="000662E4" w:rsidRPr="00D06BF0">
        <w:t>09</w:t>
      </w:r>
      <w:r w:rsidR="00EF0F2E" w:rsidRPr="00D06BF0">
        <w:t>,</w:t>
      </w:r>
      <w:r w:rsidR="000662E4" w:rsidRPr="00D06BF0">
        <w:t>10</w:t>
      </w:r>
      <w:r w:rsidR="00EF0F2E" w:rsidRPr="00D06BF0">
        <w:t xml:space="preserve"> sati </w:t>
      </w:r>
      <w:r w:rsidR="00EF0F2E" w:rsidRPr="00D06BF0">
        <w:rPr>
          <w:b/>
          <w:u w:val="single"/>
        </w:rPr>
        <w:t>se odgađa</w:t>
      </w:r>
      <w:r w:rsidR="00965CC7" w:rsidRPr="00D06BF0">
        <w:rPr>
          <w:b/>
          <w:u w:val="single"/>
        </w:rPr>
        <w:t>,</w:t>
      </w:r>
      <w:r w:rsidR="002500C5" w:rsidRPr="00D06BF0">
        <w:t xml:space="preserve"> </w:t>
      </w:r>
      <w:r w:rsidR="000662E4" w:rsidRPr="00D06BF0">
        <w:t xml:space="preserve">zbog nemogućnosti </w:t>
      </w:r>
      <w:proofErr w:type="spellStart"/>
      <w:r w:rsidR="000662E4" w:rsidRPr="00D06BF0">
        <w:t>prisustva</w:t>
      </w:r>
      <w:proofErr w:type="spellEnd"/>
      <w:r w:rsidR="000662E4" w:rsidRPr="00D06BF0">
        <w:t xml:space="preserve"> privremenog stečajnog upravitelja , </w:t>
      </w:r>
      <w:r w:rsidR="002500C5" w:rsidRPr="00D06BF0">
        <w:t>te</w:t>
      </w:r>
      <w:r w:rsidR="00EF0F2E" w:rsidRPr="00D06BF0">
        <w:t xml:space="preserve"> se </w:t>
      </w:r>
      <w:r w:rsidR="00CE3D62" w:rsidRPr="00D06BF0">
        <w:t xml:space="preserve">novo </w:t>
      </w:r>
      <w:r w:rsidR="002500C5" w:rsidRPr="00D06BF0">
        <w:t>zakazuje za dan</w:t>
      </w:r>
    </w:p>
    <w:p w:rsidRDefault="002500C5" w:rsidP="009710AD" w:rsidR="002500C5" w:rsidRPr="00D06BF0">
      <w:pPr>
        <w:ind w:firstLine="696" w:left="12"/>
        <w:jc w:val="both"/>
      </w:pPr>
    </w:p>
    <w:p w:rsidRDefault="000662E4" w:rsidP="002500C5" w:rsidR="002500C5" w:rsidRPr="00D06BF0">
      <w:pPr>
        <w:ind w:firstLine="696" w:left="12"/>
        <w:jc w:val="center"/>
        <w:rPr>
          <w:b/>
          <w:u w:val="single"/>
        </w:rPr>
      </w:pPr>
      <w:r w:rsidRPr="00D06BF0">
        <w:rPr>
          <w:b/>
          <w:u w:val="single"/>
        </w:rPr>
        <w:t>22</w:t>
      </w:r>
      <w:r w:rsidR="002500C5" w:rsidRPr="00D06BF0">
        <w:rPr>
          <w:b/>
          <w:u w:val="single"/>
        </w:rPr>
        <w:t xml:space="preserve">. </w:t>
      </w:r>
      <w:r w:rsidR="006B056F" w:rsidRPr="00D06BF0">
        <w:rPr>
          <w:b/>
          <w:u w:val="single"/>
        </w:rPr>
        <w:t>veljače 2016</w:t>
      </w:r>
      <w:r w:rsidR="002500C5" w:rsidRPr="00D06BF0">
        <w:rPr>
          <w:b/>
          <w:u w:val="single"/>
        </w:rPr>
        <w:t>. godine u 11,</w:t>
      </w:r>
      <w:r w:rsidRPr="00D06BF0">
        <w:rPr>
          <w:b/>
          <w:u w:val="single"/>
        </w:rPr>
        <w:t>30</w:t>
      </w:r>
      <w:r w:rsidR="002500C5" w:rsidRPr="00D06BF0">
        <w:rPr>
          <w:b/>
          <w:u w:val="single"/>
        </w:rPr>
        <w:t xml:space="preserve"> sati</w:t>
      </w:r>
    </w:p>
    <w:p w:rsidRDefault="00CE3D62" w:rsidP="002500C5" w:rsidR="00CE3D62" w:rsidRPr="00D06BF0">
      <w:pPr>
        <w:ind w:firstLine="696" w:left="12"/>
        <w:jc w:val="center"/>
      </w:pPr>
    </w:p>
    <w:p w:rsidRDefault="00C62681" w:rsidP="00C62681" w:rsidR="00C62681" w:rsidRPr="00D06BF0"/>
    <w:p w:rsidRDefault="00A92FB6" w:rsidP="00C62681" w:rsidR="00A92FB6" w:rsidRPr="00D06BF0"/>
    <w:p w:rsidRDefault="00C62681" w:rsidP="00C62681" w:rsidR="00C62681" w:rsidRPr="00D06BF0">
      <w:pPr>
        <w:jc w:val="center"/>
        <w:rPr>
          <w:b/>
        </w:rPr>
      </w:pPr>
      <w:r w:rsidRPr="00D06BF0">
        <w:rPr>
          <w:b/>
        </w:rPr>
        <w:t>U Dubrovniku, dana</w:t>
      </w:r>
      <w:r w:rsidR="005B2D65" w:rsidRPr="00D06BF0">
        <w:rPr>
          <w:b/>
        </w:rPr>
        <w:t xml:space="preserve"> </w:t>
      </w:r>
      <w:r w:rsidR="000662E4" w:rsidRPr="00D06BF0">
        <w:rPr>
          <w:b/>
        </w:rPr>
        <w:t>28</w:t>
      </w:r>
      <w:r w:rsidR="005B2D65" w:rsidRPr="00D06BF0">
        <w:rPr>
          <w:b/>
        </w:rPr>
        <w:t xml:space="preserve">. </w:t>
      </w:r>
      <w:r w:rsidR="006B056F" w:rsidRPr="00D06BF0">
        <w:rPr>
          <w:b/>
        </w:rPr>
        <w:t>siječnja</w:t>
      </w:r>
      <w:r w:rsidRPr="00D06BF0">
        <w:rPr>
          <w:b/>
        </w:rPr>
        <w:t xml:space="preserve"> 201</w:t>
      </w:r>
      <w:r w:rsidR="00B91E4D" w:rsidRPr="00D06BF0">
        <w:rPr>
          <w:b/>
        </w:rPr>
        <w:t>6</w:t>
      </w:r>
      <w:r w:rsidRPr="00D06BF0">
        <w:rPr>
          <w:b/>
        </w:rPr>
        <w:t>. godine</w:t>
      </w:r>
    </w:p>
    <w:p w:rsidRDefault="00C62681" w:rsidP="00C62681" w:rsidR="00C62681" w:rsidRPr="00D06BF0">
      <w:pPr>
        <w:rPr>
          <w:b/>
        </w:rPr>
      </w:pPr>
    </w:p>
    <w:p w:rsidRDefault="00C62681" w:rsidP="00C62681" w:rsidR="00C62681" w:rsidRPr="00D06BF0">
      <w:pPr>
        <w:rPr>
          <w:b/>
        </w:rPr>
      </w:pPr>
    </w:p>
    <w:p w:rsidRDefault="00C62681" w:rsidP="00C62681" w:rsidR="00C62681" w:rsidRPr="00D06BF0">
      <w:pPr>
        <w:rPr>
          <w:b/>
        </w:rPr>
      </w:pP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  <w:t>Sudac:</w:t>
      </w:r>
    </w:p>
    <w:p w:rsidRDefault="00C62681" w:rsidP="00C62681" w:rsidR="00C62681" w:rsidRPr="00D06BF0">
      <w:pPr>
        <w:rPr>
          <w:b/>
        </w:rPr>
      </w:pPr>
    </w:p>
    <w:p w:rsidRDefault="00C62681" w:rsidP="00C62681" w:rsidR="00C62681" w:rsidRPr="00D06BF0">
      <w:pPr>
        <w:rPr>
          <w:b/>
        </w:rPr>
      </w:pP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</w:r>
      <w:r w:rsidRPr="00D06BF0">
        <w:rPr>
          <w:b/>
        </w:rPr>
        <w:tab/>
        <w:t xml:space="preserve">Katarina </w:t>
      </w:r>
      <w:proofErr w:type="spellStart"/>
      <w:r w:rsidRPr="00D06BF0">
        <w:rPr>
          <w:b/>
        </w:rPr>
        <w:t>Franković</w:t>
      </w:r>
      <w:proofErr w:type="spellEnd"/>
    </w:p>
    <w:p w:rsidRDefault="00C62681" w:rsidP="00C62681" w:rsidR="00C62681" w:rsidRPr="00D06BF0">
      <w:pPr>
        <w:rPr>
          <w:b/>
        </w:rPr>
      </w:pPr>
    </w:p>
    <w:p w:rsidRDefault="00551442" w:rsidP="00C62681" w:rsidR="00551442" w:rsidRPr="00D06BF0">
      <w:pPr>
        <w:rPr>
          <w:b/>
        </w:rPr>
      </w:pPr>
    </w:p>
    <w:p w:rsidRDefault="00B70565" w:rsidP="00B70565" w:rsidR="00B70565" w:rsidRPr="00D06BF0">
      <w:pPr>
        <w:rPr>
          <w:b/>
        </w:rPr>
      </w:pPr>
      <w:r w:rsidRPr="00D06BF0">
        <w:rPr>
          <w:b/>
        </w:rPr>
        <w:t>UPUTA O PRAVNOM LIJEKU</w:t>
      </w:r>
      <w:r w:rsidR="00F06D4D" w:rsidRPr="00D06BF0">
        <w:rPr>
          <w:b/>
        </w:rPr>
        <w:t>:</w:t>
      </w:r>
    </w:p>
    <w:p w:rsidRDefault="00B70565" w:rsidP="00B70565" w:rsidR="00B70565" w:rsidRPr="00D06BF0">
      <w:r w:rsidRPr="00D06BF0">
        <w:t xml:space="preserve">Protiv ovog rješenja nije dopušteno izjaviti žalbu. </w:t>
      </w:r>
    </w:p>
    <w:p w:rsidRDefault="00EF0F2E" w:rsidP="00B70565" w:rsidR="00EF0F2E" w:rsidRPr="00D06BF0"/>
    <w:p w:rsidRDefault="002E3C71" w:rsidP="002E3C71" w:rsidR="002E3C71" w:rsidRPr="00D06BF0">
      <w:pPr>
        <w:jc w:val="both"/>
        <w:rPr>
          <w:b/>
        </w:rPr>
      </w:pPr>
      <w:r w:rsidRPr="00D06BF0">
        <w:rPr>
          <w:b/>
        </w:rPr>
        <w:t>DN-a:</w:t>
      </w:r>
    </w:p>
    <w:p w:rsidRDefault="00551442" w:rsidR="00551442" w:rsidRPr="00D06BF0"/>
    <w:p w:rsidRDefault="000662E4" w:rsidP="00EF0F2E" w:rsidR="00EF0F2E" w:rsidRPr="00D06BF0">
      <w:pPr>
        <w:numPr>
          <w:ilvl w:val="0"/>
          <w:numId w:val="3"/>
        </w:numPr>
      </w:pPr>
      <w:r w:rsidRPr="00D06BF0">
        <w:t>Predlagatelju FINA</w:t>
      </w:r>
    </w:p>
    <w:p w:rsidRDefault="000662E4" w:rsidP="00EF0F2E" w:rsidR="00C1628D" w:rsidRPr="00D06BF0">
      <w:pPr>
        <w:numPr>
          <w:ilvl w:val="0"/>
          <w:numId w:val="3"/>
        </w:numPr>
      </w:pPr>
      <w:r w:rsidRPr="00D06BF0">
        <w:t xml:space="preserve">dužniku </w:t>
      </w:r>
    </w:p>
    <w:p w:rsidRDefault="000662E4" w:rsidP="00EF0F2E" w:rsidR="00C1628D" w:rsidRPr="00D06BF0">
      <w:pPr>
        <w:numPr>
          <w:ilvl w:val="0"/>
          <w:numId w:val="3"/>
        </w:numPr>
      </w:pPr>
      <w:r w:rsidRPr="00D06BF0">
        <w:t>privremenom stečajnom upravitelju</w:t>
      </w:r>
    </w:p>
    <w:sectPr w:rsidR="00C1628D" w:rsidRPr="00D06B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551442"/>
    <w:rsid w:val="005B2D65"/>
    <w:rsid w:val="00625E7D"/>
    <w:rsid w:val="0064669F"/>
    <w:rsid w:val="0066117C"/>
    <w:rsid w:val="00672ABB"/>
    <w:rsid w:val="006B056F"/>
    <w:rsid w:val="0073567E"/>
    <w:rsid w:val="007976D6"/>
    <w:rsid w:val="007F6235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06BF0"/>
    <w:rsid w:val="00D15E35"/>
    <w:rsid w:val="00D30F28"/>
    <w:rsid w:val="00DC460C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6B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6BF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BF0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BF0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BF0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6B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6BF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BF0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BF0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BF0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PULSAR d.o.o. za turizam, trgovinu i usluge, putnička agencija</izvorni_sadrzaj>
    <derivirana_varijabla naziv="DomainObject.Predmet.ProtustrankaFormated_1">  PULSAR d.o.o. za turizam, trgovinu i usluge, putnička agencija</derivirana_varijabla>
  </DomainObject.Predmet.ProtustrankaFormated>
  <DomainObject.Predmet.ProtustrankaFormatedOIB>
    <izvorni_sadrzaj>  PULSAR d.o.o. za turizam, trgovinu i usluge, putnička agencija, OIB 55338469899</izvorni_sadrzaj>
    <derivirana_varijabla naziv="DomainObject.Predmet.ProtustrankaFormatedOIB_1">  PULSAR d.o.o. za turizam, trgovinu i usluge, putnička agencija, OIB 55338469899</derivirana_varijabla>
  </DomainObject.Predmet.ProtustrankaFormatedOIB>
  <DomainObject.Predmet.ProtustrankaFormatedWithAdress>
    <izvorni_sadrzaj> PULSAR d.o.o. za turizam, trgovinu i usluge, putnička agencija, Obodska 5, 20000 Dubrovnik</izvorni_sadrzaj>
    <derivirana_varijabla naziv="DomainObject.Predmet.ProtustrankaFormatedWithAdress_1"> PULSAR d.o.o. za turizam, trgovinu i usluge, putnička agencija, Obodska 5, 20000 Dubrovnik</derivirana_varijabla>
  </DomainObject.Predmet.ProtustrankaFormatedWithAdress>
  <DomainObject.Predmet.ProtustrankaFormatedWithAdressOIB>
    <izvorni_sadrzaj> PULSAR d.o.o. za turizam, trgovinu i usluge, putnička agencija, OIB 55338469899, Obodska 5, 20000 Dubrovnik</izvorni_sadrzaj>
    <derivirana_varijabla naziv="DomainObject.Predmet.ProtustrankaFormatedWithAdressOIB_1"> PULSAR d.o.o. za turizam, trgovinu i usluge, putnička agencija, OIB 55338469899, Obodska 5, 20000 Dubrovnik</derivirana_varijabla>
  </DomainObject.Predmet.ProtustrankaFormatedWithAdressOIB>
  <DomainObject.Predmet.ProtustrankaWithAdress>
    <izvorni_sadrzaj>PULSAR d.o.o. za turizam, trgovinu i usluge, putnička agencija Obodska 5, 20000 Dubrovnik</izvorni_sadrzaj>
    <derivirana_varijabla naziv="DomainObject.Predmet.ProtustrankaWithAdress_1">PULSAR d.o.o. za turizam, trgovinu i usluge, putnička agencija Obodska 5, 20000 Dubrovnik</derivirana_varijabla>
  </DomainObject.Predmet.ProtustrankaWithAdress>
  <DomainObject.Predmet.ProtustrankaWithAdressOIB>
    <izvorni_sadrzaj>PULSAR d.o.o. za turizam, trgovinu i usluge, putnička agencija, OIB 55338469899, Obodska 5, 20000 Dubrovnik</izvorni_sadrzaj>
    <derivirana_varijabla naziv="DomainObject.Predmet.ProtustrankaWithAdressOIB_1">PULSAR d.o.o. za turizam, trgovinu i usluge, putnička agencija, OIB 55338469899, Obodska 5, 20000 Dubrovnik</derivirana_varijabla>
  </DomainObject.Predmet.ProtustrankaWithAdressOIB>
  <DomainObject.Predmet.ProtustrankaNazivFormated>
    <izvorni_sadrzaj>PULSAR d.o.o. za turizam, trgovinu i usluge, putnička agencija</izvorni_sadrzaj>
    <derivirana_varijabla naziv="DomainObject.Predmet.ProtustrankaNazivFormated_1">PULSAR d.o.o. za turizam, trgovinu i usluge, putnička agencija</derivirana_varijabla>
  </DomainObject.Predmet.ProtustrankaNazivFormated>
  <DomainObject.Predmet.ProtustrankaNazivFormatedOIB>
    <izvorni_sadrzaj>PULSAR d.o.o. za turizam, trgovinu i usluge, putnička agencija, OIB 55338469899</izvorni_sadrzaj>
    <derivirana_varijabla naziv="DomainObject.Predmet.ProtustrankaNazivFormatedOIB_1">PULSAR d.o.o. za turizam, trgovinu i usluge, putnička agencija, OIB 55338469899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PULSAR d.o.o. za turizam, trgovinu i usluge, putnička agencija</item>
    </izvorni_sadrzaj>
    <derivirana_varijabla naziv="DomainObject.Predmet.ProtuStrankaListFormated_1">
      <item>PULSAR d.o.o. za turizam, trgovinu i usluge, putnička agencija</item>
    </derivirana_varijabla>
  </DomainObject.Predmet.ProtuStrankaListFormated>
  <DomainObject.Predmet.ProtuStrankaListFormatedOIB>
    <izvorni_sadrzaj>
      <item>PULSAR d.o.o. za turizam, trgovinu i usluge, putnička agencija, OIB 55338469899</item>
    </izvorni_sadrzaj>
    <derivirana_varijabla naziv="DomainObject.Predmet.ProtuStrankaListFormatedOIB_1">
      <item>PULSAR d.o.o. za turizam, trgovinu i usluge, putnička agencija, OIB 55338469899</item>
    </derivirana_varijabla>
  </DomainObject.Predmet.ProtuStrankaListFormatedOIB>
  <DomainObject.Predmet.ProtuStrankaListFormatedWithAdress>
    <izvorni_sadrzaj>
      <item>PULSAR d.o.o. za turizam, trgovinu i usluge, putnička agencija, Obodska 5, 20000 Dubrovnik</item>
    </izvorni_sadrzaj>
    <derivirana_varijabla naziv="DomainObject.Predmet.ProtuStrankaListFormatedWithAdress_1">
      <item>PULSAR d.o.o. za turizam, trgovinu i usluge, putnička agencija, Obodska 5, 20000 Dubrovnik</item>
    </derivirana_varijabla>
  </DomainObject.Predmet.ProtuStrankaListFormatedWithAdress>
  <DomainObject.Predmet.ProtuStrankaListFormatedWithAdressOIB>
    <izvorni_sadrzaj>
      <item>PULSAR d.o.o. za turizam, trgovinu i usluge, putnička agencija, OIB 55338469899, Obodska 5, 20000 Dubrovnik</item>
    </izvorni_sadrzaj>
    <derivirana_varijabla naziv="DomainObject.Predmet.ProtuStrankaListFormatedWithAdressOIB_1">
      <item>PULSAR d.o.o. za turizam, trgovinu i usluge, putnička agencija, OIB 55338469899, Obodska 5, 20000 Dubrovnik</item>
    </derivirana_varijabla>
  </DomainObject.Predmet.ProtuStrankaListFormatedWithAdressOIB>
  <DomainObject.Predmet.ProtuStrankaListNazivFormated>
    <izvorni_sadrzaj>
      <item>PULSAR d.o.o. za turizam, trgovinu i usluge, putnička agencija</item>
    </izvorni_sadrzaj>
    <derivirana_varijabla naziv="DomainObject.Predmet.ProtuStrankaListNazivFormated_1">
      <item>PULSAR d.o.o. za turizam, trgovinu i usluge, putnička agencija</item>
    </derivirana_varijabla>
  </DomainObject.Predmet.ProtuStrankaListNazivFormated>
  <DomainObject.Predmet.ProtuStrankaListNazivFormatedOIB>
    <izvorni_sadrzaj>
      <item>PULSAR d.o.o. za turizam, trgovinu i usluge, putnička agencija, OIB 55338469899</item>
    </izvorni_sadrzaj>
    <derivirana_varijabla naziv="DomainObject.Predmet.ProtuStrankaListNazivFormatedOIB_1">
      <item>PULSAR d.o.o. za turizam, trgovinu i usluge, putnička agencija, OIB 55338469899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PULSAR d.o.o. za turizam, trgovinu i usluge, putnička agencija</izvorni_sadrzaj>
    <derivirana_varijabla naziv="DomainObject.Predmet.ProtustrankaIDrugi_1">PULSAR d.o.o. za turizam, trgovinu i usluge, putnička agencija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PULSAR d.o.o. za turizam, trgovinu i usluge, putnička agencija, OIB 55338469899, Obodska 5, 20000 Dubrovnik</izvorni_sadrzaj>
    <derivirana_varijabla naziv="DomainObject.Predmet.ProtustrankaIDrugiAdressOIB_1">PULSAR d.o.o. za turizam, trgovinu i usluge, putnička agencija, OIB 55338469899, Obodska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PULSAR d.o.o. za turizam, trgovinu i usluge, putnička agencija</item>
      <item>FINA Split</item>
    </izvorni_sadrzaj>
    <derivirana_varijabla naziv="DomainObject.Predmet.SudioniciListNaziv_1">
      <item>PULSAR d.o.o. za turizam, trgovinu i usluge, putnička agencija</item>
      <item>FINA Split</item>
    </derivirana_varijabla>
  </DomainObject.Predmet.SudioniciListNaziv>
  <DomainObject.Predmet.SudioniciListAdressOIB>
    <izvorni_sadrzaj>
      <item>PULSAR d.o.o. za turizam, trgovinu i usluge, putnička agencija, OIB 55338469899, Obodska 5,20000 Dubrovnik</item>
      <item>FINA Split, OIB 85821130368, Mažuranićevo šetalište 24b,21000 Split</item>
    </izvorni_sadrzaj>
    <derivirana_varijabla naziv="DomainObject.Predmet.SudioniciListAdressOIB_1">
      <item>PULSAR d.o.o. za turizam, trgovinu i usluge, putnička agencija, OIB 55338469899, Obodska 5,20000 Dubrovnik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55338469899</item>
      <item>, OIB 85821130368</item>
    </izvorni_sadrzaj>
    <derivirana_varijabla naziv="DomainObject.Predmet.SudioniciListNazivOIB_1">
      <item>, OIB 55338469899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858</properties:Characters>
  <properties:Lines>44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2016-01-28T07:27:00Z</dcterms:created>
  <dc:creator>kfrankovic</dc:creator>
  <cp:lastModifiedBy>Andrijana Leto</cp:lastModifiedBy>
  <cp:lastPrinted>2016-01-28T07:36:00Z</cp:lastPrinted>
  <dcterms:modified xmlns:xsi="http://www.w3.org/2001/XMLSchema-instance" xsi:type="dcterms:W3CDTF">2016-01-28T07:37:00Z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