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>
        <w:tc>
          <w:tcPr>
            <w:tcW w:type="dxa" w:w="3060"/>
          </w:tcPr>
          <w:p w:rsidRDefault="00FA1366" w:rsidR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ef7c273" w14:paraId="ef7c273" w:rsidRDefault="00473527" w:rsidP="00EB57B1" w:rsidR="00EB57B1">
      <w:pPr>
        <w15:collapsed w:val="false"/>
      </w:pPr>
      <w:r w:rsidRPr="00276A06">
        <w:t xml:space="preserve">   </w:t>
      </w:r>
    </w:p>
    <w:p w:rsidRDefault="00EB57B1" w:rsidP="00EB57B1" w:rsidR="00EB57B1">
      <w:r>
        <w:t>REPUBLIKA HRVATSKA</w:t>
      </w:r>
    </w:p>
    <w:p w:rsidRDefault="00EB57B1" w:rsidP="00EB57B1" w:rsidR="00EB57B1">
      <w:r>
        <w:t>Trgovački sud u Zagrebu</w:t>
      </w:r>
    </w:p>
    <w:p w:rsidRDefault="00EB57B1" w:rsidP="00EB57B1" w:rsidR="00EB57B1">
      <w:r>
        <w:t>Zagreb, Amruševa 2/III</w:t>
      </w:r>
    </w:p>
    <w:p w:rsidRDefault="00EB57B1" w:rsidP="00EB57B1" w:rsidR="00473527" w:rsidRPr="00EB57B1">
      <w:pPr>
        <w:pStyle w:val="Naslov2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t xml:space="preserve">                                                                                  </w:t>
      </w:r>
      <w:r>
        <w:rPr>
          <w:b w:val="false"/>
          <w:i w:val="false"/>
        </w:rPr>
        <w:t xml:space="preserve">           </w:t>
      </w:r>
      <w:r>
        <w:t xml:space="preserve">     </w:t>
      </w:r>
      <w:r w:rsidR="00A153F4" w:rsidRPr="00EB57B1">
        <w:rPr>
          <w:rFonts w:cs="Times New Roman" w:hAnsi="Times New Roman" w:ascii="Times New Roman"/>
          <w:b w:val="false"/>
          <w:i w:val="false"/>
          <w:sz w:val="24"/>
          <w:szCs w:val="24"/>
        </w:rPr>
        <w:t>48</w:t>
      </w:r>
      <w:r w:rsidR="00473527" w:rsidRPr="00EB57B1">
        <w:rPr>
          <w:rFonts w:cs="Times New Roman" w:hAnsi="Times New Roman" w:ascii="Times New Roman"/>
          <w:b w:val="false"/>
          <w:i w:val="false"/>
          <w:sz w:val="24"/>
          <w:szCs w:val="24"/>
        </w:rPr>
        <w:t>. St-</w:t>
      </w:r>
      <w:r w:rsidR="00A153F4" w:rsidRPr="00EB57B1">
        <w:rPr>
          <w:rFonts w:cs="Times New Roman" w:hAnsi="Times New Roman" w:ascii="Times New Roman"/>
          <w:b w:val="false"/>
          <w:i w:val="false"/>
          <w:sz w:val="24"/>
          <w:szCs w:val="24"/>
        </w:rPr>
        <w:t>5740</w:t>
      </w:r>
      <w:r w:rsidR="00473527" w:rsidRPr="00EB57B1">
        <w:rPr>
          <w:rFonts w:cs="Times New Roman" w:hAnsi="Times New Roman" w:ascii="Times New Roman"/>
          <w:b w:val="false"/>
          <w:i w:val="false"/>
          <w:sz w:val="24"/>
          <w:szCs w:val="24"/>
        </w:rPr>
        <w:t>/1</w:t>
      </w:r>
      <w:r w:rsidR="00930602" w:rsidRPr="00EB57B1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</w:p>
    <w:p w:rsidRDefault="00473527" w:rsidP="00FA1366" w:rsidR="00473527">
      <w:pPr>
        <w:rPr>
          <w:b/>
        </w:rPr>
      </w:pPr>
    </w:p>
    <w:p w:rsidRDefault="00FA1366" w:rsidP="00FA1366" w:rsidR="00FA1366" w:rsidRPr="00E21643">
      <w:pPr>
        <w:rPr>
          <w:b/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1643">
        <w:rPr>
          <w:b/>
          <w:sz w:val="28"/>
          <w:szCs w:val="28"/>
        </w:rPr>
        <w:tab/>
        <w:t xml:space="preserve">            Z A P I S N I K</w:t>
      </w:r>
    </w:p>
    <w:p w:rsidRDefault="00E21643" w:rsidP="001D0480" w:rsidR="00E21643">
      <w:pPr>
        <w:jc w:val="center"/>
        <w:rPr>
          <w:b/>
        </w:rPr>
      </w:pPr>
    </w:p>
    <w:p w:rsidRDefault="00E72D0C" w:rsidP="003E43DD" w:rsidR="00A153F4">
      <w:r>
        <w:t>s</w:t>
      </w:r>
      <w:r w:rsidR="00E21643">
        <w:t xml:space="preserve"> ročišta za glasovanje o </w:t>
      </w:r>
      <w:r w:rsidR="00B60B09">
        <w:t xml:space="preserve">izmijenjenom </w:t>
      </w:r>
      <w:r w:rsidR="00E21643">
        <w:t>planu  restrukturiranja</w:t>
      </w:r>
      <w:r>
        <w:t xml:space="preserve"> </w:t>
      </w:r>
      <w:r w:rsidR="001D0480" w:rsidRPr="00E21643">
        <w:t>(čl.</w:t>
      </w:r>
      <w:r w:rsidR="00B60B09">
        <w:t>60., u vezi čl.</w:t>
      </w:r>
      <w:r w:rsidR="00930602" w:rsidRPr="00E21643">
        <w:t>55.</w:t>
      </w:r>
      <w:r w:rsidR="001D0480" w:rsidRPr="00E21643">
        <w:t xml:space="preserve"> Stečajnog Zakona, NN br. 71/15, dalje SZ</w:t>
      </w:r>
      <w:r w:rsidR="00930602" w:rsidRPr="00E21643">
        <w:t>)</w:t>
      </w:r>
      <w:r>
        <w:t xml:space="preserve"> </w:t>
      </w:r>
      <w:r w:rsidR="002F3B00">
        <w:t>o</w:t>
      </w:r>
      <w:r w:rsidR="00FA1366">
        <w:t xml:space="preserve">držanog dana </w:t>
      </w:r>
      <w:r w:rsidR="003E43DD" w:rsidRPr="003E43DD">
        <w:t xml:space="preserve">12. </w:t>
      </w:r>
      <w:r w:rsidR="003E43DD">
        <w:t>s</w:t>
      </w:r>
      <w:r w:rsidR="003E43DD" w:rsidRPr="003E43DD">
        <w:t>vibnja 2017</w:t>
      </w:r>
      <w:r w:rsidR="00FA1366">
        <w:t xml:space="preserve">. na Trgovačkom sudu u Zagrebu u </w:t>
      </w:r>
      <w:r w:rsidR="003E43DD">
        <w:t xml:space="preserve">postupku </w:t>
      </w:r>
      <w:r w:rsidR="00930602">
        <w:t>predstečajne nagodbe nad dužnikom</w:t>
      </w:r>
      <w:r w:rsidR="003E43DD">
        <w:t xml:space="preserve"> </w:t>
      </w:r>
      <w:r w:rsidR="00A153F4" w:rsidRPr="00A153F4">
        <w:t>PALMA d.o.o., Jastrebarsko (Gra</w:t>
      </w:r>
      <w:r w:rsidR="00A153F4">
        <w:t>d Jastrebarsko), Donja Reka 24, OIB 08034557803</w:t>
      </w:r>
    </w:p>
    <w:p w:rsidRDefault="00A153F4" w:rsidP="00FA1366" w:rsidR="00A153F4">
      <w:pPr>
        <w:jc w:val="both"/>
      </w:pPr>
    </w:p>
    <w:p w:rsidRDefault="00FA1366" w:rsidP="00FA1366" w:rsidR="00FA1366">
      <w:pPr>
        <w:jc w:val="both"/>
      </w:pPr>
      <w:r>
        <w:t>Nazočni od suda:</w:t>
      </w:r>
    </w:p>
    <w:p w:rsidRDefault="00A153F4" w:rsidP="00FA1366" w:rsidR="00FA1366">
      <w:pPr>
        <w:jc w:val="both"/>
      </w:pPr>
      <w:r>
        <w:t>Vesna Sremac Šoštar</w:t>
      </w:r>
      <w:r w:rsidR="00FA1366">
        <w:t>, sudac</w:t>
      </w:r>
    </w:p>
    <w:p w:rsidRDefault="00A153F4" w:rsidP="00FA1366" w:rsidR="00FA1366">
      <w:pPr>
        <w:jc w:val="both"/>
      </w:pPr>
      <w:r>
        <w:t>Zlatka Plivelić</w:t>
      </w:r>
      <w:r w:rsidR="00FA1366">
        <w:t>, zapisničar</w:t>
      </w:r>
    </w:p>
    <w:p w:rsidRDefault="00D353F8" w:rsidP="00FA1366" w:rsidR="00D353F8">
      <w:pPr>
        <w:jc w:val="both"/>
      </w:pPr>
    </w:p>
    <w:p w:rsidRDefault="00D353F8" w:rsidP="00FA1366" w:rsidR="00D353F8" w:rsidRPr="003E43DD">
      <w:pPr>
        <w:jc w:val="both"/>
      </w:pPr>
      <w:r w:rsidRPr="003E43DD">
        <w:t xml:space="preserve">Započeto u </w:t>
      </w:r>
      <w:r w:rsidR="003E43DD" w:rsidRPr="003E43DD">
        <w:t>10,30</w:t>
      </w:r>
      <w:r w:rsidRPr="003E43DD">
        <w:t xml:space="preserve"> sati.</w:t>
      </w:r>
    </w:p>
    <w:p w:rsidRDefault="00FA1366" w:rsidP="00FA1366" w:rsidR="00FA1366">
      <w:pPr>
        <w:jc w:val="both"/>
      </w:pPr>
    </w:p>
    <w:p w:rsidRDefault="00FA1366" w:rsidP="00FA1366" w:rsidR="00D213D6">
      <w:pPr>
        <w:jc w:val="both"/>
      </w:pPr>
      <w:r>
        <w:t>Utvrđuje se da je pristupi</w:t>
      </w:r>
      <w:r w:rsidR="00B3114F">
        <w:t>o povjer</w:t>
      </w:r>
      <w:r w:rsidR="00BA19C5">
        <w:t>e</w:t>
      </w:r>
      <w:r w:rsidR="00B3114F">
        <w:t xml:space="preserve">nik predstečajne nagodbe </w:t>
      </w:r>
      <w:r w:rsidR="00D353F8">
        <w:t>Martin Lukin.</w:t>
      </w:r>
      <w:r w:rsidR="00A153F4">
        <w:t xml:space="preserve"> </w:t>
      </w:r>
    </w:p>
    <w:p w:rsidRDefault="00D353F8" w:rsidP="00FA1366" w:rsidR="00FA1366">
      <w:pPr>
        <w:jc w:val="both"/>
      </w:pPr>
      <w:r w:rsidRPr="00D353F8">
        <w:t xml:space="preserve">Za dužnika PALMA d.o.o. iz Jastrebarskog (Grad Jastrebarsko), Donja Reka 24, OIB: 08034557803, Ivan Knežević, </w:t>
      </w:r>
      <w:r>
        <w:t xml:space="preserve">zz dužnika, </w:t>
      </w:r>
      <w:r w:rsidR="00454247">
        <w:t xml:space="preserve">Željko Uremović, </w:t>
      </w:r>
    </w:p>
    <w:p w:rsidRDefault="00454247" w:rsidP="00FA1366" w:rsidR="00454247">
      <w:pPr>
        <w:jc w:val="both"/>
      </w:pPr>
    </w:p>
    <w:p w:rsidRDefault="00FA1366" w:rsidP="00FA1366" w:rsidR="00FA1366">
      <w:pPr>
        <w:jc w:val="both"/>
      </w:pPr>
      <w:r>
        <w:tab/>
        <w:t xml:space="preserve">Stečajni sudac utvrđuje da su pristupili slijedeći vjerovnici: </w:t>
      </w:r>
    </w:p>
    <w:p w:rsidRDefault="00D353F8" w:rsidP="00D353F8" w:rsidR="00D353F8">
      <w:pPr>
        <w:jc w:val="both"/>
      </w:pPr>
    </w:p>
    <w:p w:rsidRDefault="00D353F8" w:rsidP="00D353F8" w:rsidR="00D353F8">
      <w:pPr>
        <w:jc w:val="both"/>
      </w:pPr>
      <w:r>
        <w:t>"POSMRTNA PRIPOMOĆ", UDRUGA ZA SOLIDARNU POSMRTNU PRIPOMOĆ, Ivana Garac, prema punomoći koju predaje u spis</w:t>
      </w:r>
    </w:p>
    <w:p w:rsidRDefault="00D353F8" w:rsidP="00D353F8" w:rsidR="008728A0">
      <w:pPr>
        <w:jc w:val="both"/>
      </w:pPr>
      <w:r>
        <w:t>AGENCIJA ZA KOMERCIJALNU DJELATNOST proizvodno, uslužno i trgovačko d.o.o.,</w:t>
      </w:r>
      <w:r w:rsidR="00454247">
        <w:t xml:space="preserve"> nitko</w:t>
      </w:r>
      <w:r>
        <w:t xml:space="preserve"> </w:t>
      </w:r>
    </w:p>
    <w:p w:rsidRDefault="00D353F8" w:rsidP="00D353F8" w:rsidR="00D353F8">
      <w:pPr>
        <w:jc w:val="both"/>
      </w:pPr>
      <w:r>
        <w:t>AKTIV BROKER društvo s ograničenom odgovorn</w:t>
      </w:r>
      <w:r w:rsidR="004C1278">
        <w:t>ošću za usluge i trgovinu, odvjetnik Ivan Kapor</w:t>
      </w:r>
    </w:p>
    <w:p w:rsidRDefault="00D353F8" w:rsidP="004C1278" w:rsidR="004C1278">
      <w:pPr>
        <w:jc w:val="both"/>
      </w:pPr>
      <w:r>
        <w:t>ALFA SIGURNOST d.</w:t>
      </w:r>
      <w:r w:rsidR="008728A0">
        <w:t xml:space="preserve">o.o. za trgovinu i usluge, </w:t>
      </w:r>
      <w:r w:rsidR="004C1278">
        <w:t>odvjetnik Ivan Kapor</w:t>
      </w:r>
    </w:p>
    <w:p w:rsidRDefault="00D353F8" w:rsidP="004C1278" w:rsidR="004C1278">
      <w:pPr>
        <w:jc w:val="both"/>
      </w:pPr>
      <w:r>
        <w:t>ALTEA d.</w:t>
      </w:r>
      <w:r w:rsidR="008728A0">
        <w:t>o.o. za trgovinu i usluge,</w:t>
      </w:r>
      <w:r w:rsidR="004C1278">
        <w:t xml:space="preserve"> odvjetnik Ivan Kapor</w:t>
      </w:r>
    </w:p>
    <w:p w:rsidRDefault="008728A0" w:rsidP="004C1278" w:rsidR="004C1278">
      <w:pPr>
        <w:jc w:val="both"/>
      </w:pPr>
      <w:r>
        <w:t xml:space="preserve">NIKOLA ANDRIĆ, </w:t>
      </w:r>
      <w:r w:rsidR="004C1278">
        <w:t>odvjetnik Ivan Kapor</w:t>
      </w:r>
    </w:p>
    <w:p w:rsidRDefault="008728A0" w:rsidP="00D353F8" w:rsidR="00D353F8">
      <w:pPr>
        <w:jc w:val="both"/>
      </w:pPr>
      <w:r>
        <w:t xml:space="preserve">ATLANTIS TRADE LLC, </w:t>
      </w:r>
      <w:r w:rsidR="00454247">
        <w:t>odvjetnik Ivan Kapor</w:t>
      </w:r>
    </w:p>
    <w:p w:rsidRDefault="00D353F8" w:rsidP="00D353F8" w:rsidR="00D353F8">
      <w:pPr>
        <w:jc w:val="both"/>
      </w:pPr>
      <w:r>
        <w:t>AUDIT društvo s ograničenom odgovorn</w:t>
      </w:r>
      <w:r w:rsidR="008728A0">
        <w:t>ošću za revizijske usluge,</w:t>
      </w:r>
      <w:r w:rsidR="00454247">
        <w:t xml:space="preserve"> Odvjetnik Josip Štefičić, iz OD Štefičić i Partneri</w:t>
      </w:r>
      <w:r w:rsidR="008728A0">
        <w:t xml:space="preserve"> </w:t>
      </w:r>
    </w:p>
    <w:p w:rsidRDefault="00D353F8" w:rsidP="00D353F8" w:rsidR="00D353F8">
      <w:pPr>
        <w:jc w:val="both"/>
      </w:pPr>
      <w:r>
        <w:t>AUTO KREŠO MALOPRODAJA d.</w:t>
      </w:r>
      <w:r w:rsidR="008728A0">
        <w:t xml:space="preserve">o.o. za trgovinu i usluge, </w:t>
      </w:r>
      <w:r w:rsidR="00454247">
        <w:t>nitko</w:t>
      </w:r>
    </w:p>
    <w:p w:rsidRDefault="008728A0" w:rsidP="004C1278" w:rsidR="004C1278">
      <w:pPr>
        <w:jc w:val="both"/>
      </w:pPr>
      <w:r>
        <w:t xml:space="preserve">AUTOKLUB JASTREBARSKO, </w:t>
      </w:r>
      <w:r w:rsidR="004C1278">
        <w:t>odvjetnik Ivan Kapor</w:t>
      </w:r>
    </w:p>
    <w:p w:rsidRDefault="00D353F8" w:rsidP="004C1278" w:rsidR="004C1278">
      <w:pPr>
        <w:jc w:val="both"/>
      </w:pPr>
      <w:r>
        <w:t>AVIBO d.o.o. za proiz</w:t>
      </w:r>
      <w:r w:rsidR="008728A0">
        <w:t xml:space="preserve">vodnju, trgovinu i usluge, </w:t>
      </w:r>
      <w:r w:rsidR="004C1278">
        <w:t>odvjetnik Ivan Kapor</w:t>
      </w:r>
    </w:p>
    <w:p w:rsidRDefault="00D353F8" w:rsidP="004C1278" w:rsidR="004C1278">
      <w:pPr>
        <w:jc w:val="both"/>
      </w:pPr>
      <w:r>
        <w:t>AVORATO društvo s ograničenom</w:t>
      </w:r>
      <w:r w:rsidR="008728A0">
        <w:t xml:space="preserve"> odgovornošću za trgovinu, </w:t>
      </w:r>
      <w:r w:rsidR="004C1278">
        <w:t>odvjetnik Ivan Kapor</w:t>
      </w:r>
    </w:p>
    <w:p w:rsidRDefault="00D353F8" w:rsidP="004C1278" w:rsidR="004C1278">
      <w:pPr>
        <w:jc w:val="both"/>
      </w:pPr>
      <w:r>
        <w:t>LJILJANA BARBERI</w:t>
      </w:r>
      <w:r w:rsidR="008728A0">
        <w:t xml:space="preserve">Ć, </w:t>
      </w:r>
      <w:r w:rsidR="004C1278">
        <w:t>odvjetnik Ivan Kapor</w:t>
      </w:r>
    </w:p>
    <w:p w:rsidRDefault="008728A0" w:rsidP="004C1278" w:rsidR="004C1278">
      <w:pPr>
        <w:jc w:val="both"/>
      </w:pPr>
      <w:r>
        <w:t xml:space="preserve">IVAN BEGIĆ, </w:t>
      </w:r>
      <w:r w:rsidR="004C1278">
        <w:t>odvjetnik Ivan Kapor</w:t>
      </w:r>
    </w:p>
    <w:p w:rsidRDefault="008728A0" w:rsidP="004C1278" w:rsidR="004C1278">
      <w:pPr>
        <w:jc w:val="both"/>
      </w:pPr>
      <w:r>
        <w:t xml:space="preserve">DRAGUTIN BREZAR, </w:t>
      </w:r>
      <w:r w:rsidR="004C1278">
        <w:t>odvjetnik Ivan Kapor</w:t>
      </w:r>
    </w:p>
    <w:p w:rsidRDefault="00D353F8" w:rsidP="00D353F8" w:rsidR="00D353F8">
      <w:pPr>
        <w:jc w:val="both"/>
      </w:pPr>
      <w:r>
        <w:t>BUDIMIR &amp; METER o</w:t>
      </w:r>
      <w:r w:rsidR="008728A0">
        <w:t>dvjetničko društvo d.o.o.,</w:t>
      </w:r>
      <w:r w:rsidR="00454247">
        <w:t xml:space="preserve"> Dora Perić, odvjetnička vježbenica</w:t>
      </w:r>
      <w:r w:rsidR="008728A0">
        <w:t xml:space="preserve"> </w:t>
      </w:r>
    </w:p>
    <w:p w:rsidRDefault="00D353F8" w:rsidP="004C1278" w:rsidR="004C1278">
      <w:pPr>
        <w:jc w:val="both"/>
      </w:pPr>
      <w:r>
        <w:t>CELPLAST društvo s ograničenom odgovornošću z</w:t>
      </w:r>
      <w:r w:rsidR="008728A0">
        <w:t>a proizvodnju i trgovinu,</w:t>
      </w:r>
      <w:r w:rsidR="004C1278">
        <w:t xml:space="preserve"> odvjetnik Ivan Kapor</w:t>
      </w:r>
    </w:p>
    <w:p w:rsidRDefault="00D353F8" w:rsidP="004C1278" w:rsidR="004C1278">
      <w:pPr>
        <w:jc w:val="both"/>
      </w:pPr>
      <w:r>
        <w:t>CEMTRA d.o.o. za ko</w:t>
      </w:r>
      <w:r w:rsidR="008728A0">
        <w:t>ntrolu i ekološku zaštitu,</w:t>
      </w:r>
      <w:r w:rsidR="004C1278" w:rsidRPr="004C1278">
        <w:t xml:space="preserve"> </w:t>
      </w:r>
      <w:r w:rsidR="004C1278">
        <w:t>odvjetnik Ivan Kapor</w:t>
      </w:r>
    </w:p>
    <w:p w:rsidRDefault="00D353F8" w:rsidP="004C1278" w:rsidR="004C1278">
      <w:pPr>
        <w:jc w:val="both"/>
      </w:pPr>
      <w:r>
        <w:lastRenderedPageBreak/>
        <w:t>CIONIZ društvo s ograničenom odgovornošću za građen</w:t>
      </w:r>
      <w:r w:rsidR="008728A0">
        <w:t xml:space="preserve">je i poslovne djelatnosti, </w:t>
      </w:r>
      <w:r w:rsidR="004C1278">
        <w:t>odvjetnik Ivan Kapor</w:t>
      </w:r>
    </w:p>
    <w:p w:rsidRDefault="00D353F8" w:rsidP="004C1278" w:rsidR="004C1278">
      <w:pPr>
        <w:jc w:val="both"/>
      </w:pPr>
      <w:r>
        <w:t>COM ENG DATA d.o.o. za informatički inženjering i r</w:t>
      </w:r>
      <w:r w:rsidR="008728A0">
        <w:t xml:space="preserve">ačunovodstveni konzalting, </w:t>
      </w:r>
      <w:r w:rsidR="004C1278">
        <w:t>odvjetnik Ivan Kapor</w:t>
      </w:r>
    </w:p>
    <w:p w:rsidRDefault="008728A0" w:rsidP="00D353F8" w:rsidR="00D353F8">
      <w:pPr>
        <w:jc w:val="both"/>
      </w:pPr>
      <w:r>
        <w:t>CROATIA osiguranje d.d.,</w:t>
      </w:r>
      <w:r w:rsidR="00454247">
        <w:t xml:space="preserve"> nitko</w:t>
      </w:r>
      <w:r>
        <w:t xml:space="preserve"> </w:t>
      </w:r>
    </w:p>
    <w:p w:rsidRDefault="008728A0" w:rsidP="004C1278" w:rsidR="004C1278">
      <w:pPr>
        <w:jc w:val="both"/>
      </w:pPr>
      <w:r>
        <w:t xml:space="preserve">JAKIŠA ĆURIĆ, </w:t>
      </w:r>
      <w:r w:rsidR="004C1278">
        <w:t>odvjetnik Ivan Kapor</w:t>
      </w:r>
    </w:p>
    <w:p w:rsidRDefault="00D353F8" w:rsidP="004C1278" w:rsidR="004C1278">
      <w:pPr>
        <w:jc w:val="both"/>
      </w:pPr>
      <w:r>
        <w:t>ČAMBER GRADNJA društvo s ograničenom odgovornošću za građenje,</w:t>
      </w:r>
      <w:r w:rsidR="008728A0">
        <w:t xml:space="preserve"> proizvodnju i usluge, </w:t>
      </w:r>
      <w:r w:rsidR="004C1278">
        <w:t>odvjetnik Ivan Kapor</w:t>
      </w:r>
    </w:p>
    <w:p w:rsidRDefault="00D353F8" w:rsidP="00D353F8" w:rsidR="00D353F8">
      <w:pPr>
        <w:jc w:val="both"/>
      </w:pPr>
      <w:r>
        <w:t>ČVORKOVAC društvo s ograničenom odgovornošću</w:t>
      </w:r>
      <w:r w:rsidR="008728A0">
        <w:t xml:space="preserve"> za komunalne djelatnosti, </w:t>
      </w:r>
      <w:r w:rsidR="00454247">
        <w:t>nitko</w:t>
      </w:r>
    </w:p>
    <w:p w:rsidRDefault="00D353F8" w:rsidP="00D353F8" w:rsidR="00D353F8">
      <w:pPr>
        <w:jc w:val="both"/>
      </w:pPr>
      <w:r>
        <w:t>DIMNJAK d.o.o. za dimnjačarske usluge i ložišnu tehniku,</w:t>
      </w:r>
      <w:r w:rsidR="00454247">
        <w:t xml:space="preserve"> nitko</w:t>
      </w:r>
    </w:p>
    <w:p w:rsidRDefault="008728A0" w:rsidP="004C1278" w:rsidR="004C1278">
      <w:pPr>
        <w:jc w:val="both"/>
      </w:pPr>
      <w:r>
        <w:t xml:space="preserve">DARKO DOMJANČIĆ, </w:t>
      </w:r>
      <w:r w:rsidR="004C1278">
        <w:t>odvjetnik Ivan Kapor</w:t>
      </w:r>
    </w:p>
    <w:p w:rsidRDefault="00D353F8" w:rsidP="00D353F8" w:rsidR="00D353F8">
      <w:pPr>
        <w:jc w:val="both"/>
      </w:pPr>
      <w:r>
        <w:t>DRVOTRADE društvo s ograničenom odgovornošću za trgovinu i proizvodnju, Slavko Mitrović, odvjetnik iz Čakovca</w:t>
      </w:r>
    </w:p>
    <w:p w:rsidRDefault="00D353F8" w:rsidP="004C1278" w:rsidR="004C1278">
      <w:pPr>
        <w:jc w:val="both"/>
      </w:pPr>
      <w:r>
        <w:t xml:space="preserve">EKO-FLOR PLUS d.o.o. za komunalne usluge i trgovinu, </w:t>
      </w:r>
      <w:r w:rsidR="004C1278">
        <w:t>odvjetnik Ivan Kapor</w:t>
      </w:r>
    </w:p>
    <w:p w:rsidRDefault="00D353F8" w:rsidP="004C1278" w:rsidR="004C1278">
      <w:pPr>
        <w:jc w:val="both"/>
      </w:pPr>
      <w:r>
        <w:t xml:space="preserve">ELTRA MG d.o.o. za trgovinu, proizvodnju, promet i usluge, </w:t>
      </w:r>
      <w:r w:rsidR="004C1278">
        <w:t>odvjetnik Ivan Kapor</w:t>
      </w:r>
    </w:p>
    <w:p w:rsidRDefault="00D353F8" w:rsidP="004C1278" w:rsidR="004C1278">
      <w:pPr>
        <w:jc w:val="both"/>
      </w:pPr>
      <w:r>
        <w:t>ENDI LINE d.o.o. za proizvodnju i trgovinu,</w:t>
      </w:r>
      <w:r w:rsidR="004C1278">
        <w:t xml:space="preserve"> odvjetnik Ivan Kapor</w:t>
      </w:r>
    </w:p>
    <w:p w:rsidRDefault="00D353F8" w:rsidP="004C1278" w:rsidR="004C1278">
      <w:pPr>
        <w:jc w:val="both"/>
      </w:pPr>
      <w:r>
        <w:t>ERGO KLAMERICE d.o.o. za proizvodnju i usluge,</w:t>
      </w:r>
      <w:r w:rsidR="004C1278">
        <w:t xml:space="preserve"> odvjetnik Ivan Kapor</w:t>
      </w:r>
    </w:p>
    <w:p w:rsidRDefault="00D353F8" w:rsidP="00D353F8" w:rsidR="00D353F8">
      <w:pPr>
        <w:jc w:val="both"/>
      </w:pPr>
      <w:r>
        <w:t>ERSTE CARD CLUB društvo s ograničenom odgovornošću za financij</w:t>
      </w:r>
      <w:r w:rsidR="008728A0">
        <w:t>sko posredovanje i usluge,</w:t>
      </w:r>
      <w:r w:rsidR="00454247">
        <w:t xml:space="preserve"> nitko</w:t>
      </w:r>
    </w:p>
    <w:p w:rsidRDefault="00D353F8" w:rsidP="00D353F8" w:rsidR="00D353F8">
      <w:pPr>
        <w:jc w:val="both"/>
      </w:pPr>
      <w:r>
        <w:t>ESE PROJEKT, d.o.o. za projektiranje i izvo</w:t>
      </w:r>
      <w:r w:rsidR="008728A0">
        <w:t>đenje energetskih sustava,</w:t>
      </w:r>
      <w:r w:rsidR="00454247">
        <w:t>nitko</w:t>
      </w:r>
      <w:r w:rsidR="008728A0">
        <w:t xml:space="preserve"> </w:t>
      </w:r>
    </w:p>
    <w:p w:rsidRDefault="00D353F8" w:rsidP="00D353F8" w:rsidR="00D353F8">
      <w:pPr>
        <w:jc w:val="both"/>
      </w:pPr>
      <w:r>
        <w:t>EUROSPUŽVA društvo s ograničenom odgovornošću za proizvodnju, trgovi</w:t>
      </w:r>
      <w:r w:rsidR="008728A0">
        <w:t xml:space="preserve">nu i usluge, </w:t>
      </w:r>
      <w:r w:rsidR="00454247">
        <w:t>nitko</w:t>
      </w:r>
    </w:p>
    <w:p w:rsidRDefault="00D353F8" w:rsidP="00D353F8" w:rsidR="00D353F8">
      <w:pPr>
        <w:jc w:val="both"/>
      </w:pPr>
      <w:r>
        <w:t>FESTO društvo s ograničenom odgovornošću z</w:t>
      </w:r>
      <w:r w:rsidR="008728A0">
        <w:t>a automatizacionu tehniku,</w:t>
      </w:r>
      <w:r w:rsidR="00454247">
        <w:t>nitko</w:t>
      </w:r>
      <w:r w:rsidR="008728A0">
        <w:t xml:space="preserve"> </w:t>
      </w:r>
    </w:p>
    <w:p w:rsidRDefault="008728A0" w:rsidP="00D353F8" w:rsidR="00D353F8">
      <w:pPr>
        <w:jc w:val="both"/>
      </w:pPr>
      <w:r>
        <w:t>FINA,</w:t>
      </w:r>
      <w:r w:rsidR="00454247">
        <w:t>nitko</w:t>
      </w:r>
      <w:r>
        <w:t xml:space="preserve"> </w:t>
      </w:r>
    </w:p>
    <w:p w:rsidRDefault="00D353F8" w:rsidP="004C1278" w:rsidR="004C1278">
      <w:pPr>
        <w:jc w:val="both"/>
      </w:pPr>
      <w:r>
        <w:t xml:space="preserve">FRATEA, društvo s ograničenom odgovornošću za trgovinu i usluge, </w:t>
      </w:r>
      <w:r w:rsidR="004C1278">
        <w:t>odvjetnik Ivan Kapor</w:t>
      </w:r>
    </w:p>
    <w:p w:rsidRDefault="00D353F8" w:rsidP="004C1278" w:rsidR="004C1278">
      <w:pPr>
        <w:jc w:val="both"/>
      </w:pPr>
      <w:r>
        <w:t>GEC, društvo s ograničenom odgovornošću za proizvodnju, trgovin</w:t>
      </w:r>
      <w:r w:rsidR="008728A0">
        <w:t>u i usluge,</w:t>
      </w:r>
      <w:r w:rsidR="004C1278">
        <w:t xml:space="preserve"> odvjetnik Ivan Kapor</w:t>
      </w:r>
    </w:p>
    <w:p w:rsidRDefault="00D353F8" w:rsidP="004C1278" w:rsidR="004C1278">
      <w:pPr>
        <w:jc w:val="both"/>
      </w:pPr>
      <w:r>
        <w:t xml:space="preserve">ZLATKO GLASNOVIĆ, </w:t>
      </w:r>
      <w:r w:rsidR="004C1278">
        <w:t>odvjetnik Ivan Kapor</w:t>
      </w:r>
    </w:p>
    <w:p w:rsidRDefault="00D353F8" w:rsidP="00D353F8" w:rsidR="008728A0">
      <w:pPr>
        <w:jc w:val="both"/>
      </w:pPr>
      <w:r>
        <w:t xml:space="preserve">GRAD JASTREBARSKO, </w:t>
      </w:r>
      <w:r w:rsidR="0000284D">
        <w:t xml:space="preserve"> Iva Antić, zaposlenica prema pun. koju dostavlja u spis </w:t>
      </w:r>
    </w:p>
    <w:p w:rsidRDefault="00D353F8" w:rsidP="00D353F8" w:rsidR="00D353F8">
      <w:pPr>
        <w:jc w:val="both"/>
      </w:pPr>
      <w:r>
        <w:t xml:space="preserve">GRAD ZAGREB, Renata Vugrinčić, prema pun. br. Su-929/12., </w:t>
      </w:r>
    </w:p>
    <w:p w:rsidRDefault="00D353F8" w:rsidP="00D353F8" w:rsidR="00D353F8">
      <w:pPr>
        <w:jc w:val="both"/>
      </w:pPr>
      <w:r>
        <w:t>HIDRAULIKA DRVOŠPED d.o.o. za proizvodnju, trgovinu i usluge,</w:t>
      </w:r>
      <w:r w:rsidR="0093630F">
        <w:t xml:space="preserve"> nitko</w:t>
      </w:r>
    </w:p>
    <w:p w:rsidRDefault="00D353F8" w:rsidP="00D353F8" w:rsidR="00D353F8">
      <w:pPr>
        <w:jc w:val="both"/>
      </w:pPr>
      <w:r>
        <w:t>HYPO-LEASIN</w:t>
      </w:r>
      <w:r w:rsidR="0093630F">
        <w:t xml:space="preserve">G STEIERMARK d.o.o., </w:t>
      </w:r>
      <w:r>
        <w:t xml:space="preserve"> </w:t>
      </w:r>
      <w:r w:rsidR="0093630F">
        <w:t>nitko</w:t>
      </w:r>
    </w:p>
    <w:p w:rsidRDefault="00D353F8" w:rsidP="00D353F8" w:rsidR="00D353F8">
      <w:pPr>
        <w:jc w:val="both"/>
      </w:pPr>
      <w:r>
        <w:t>Hrvatska radiotelevizija,</w:t>
      </w:r>
      <w:r w:rsidR="0093630F">
        <w:t xml:space="preserve"> nitko</w:t>
      </w:r>
    </w:p>
    <w:p w:rsidRDefault="00D353F8" w:rsidP="00D353F8" w:rsidR="00D353F8">
      <w:pPr>
        <w:jc w:val="both"/>
      </w:pPr>
      <w:r>
        <w:t>Hrvatske vode, pravna osoba za upravljanje vodama,</w:t>
      </w:r>
      <w:r w:rsidR="0093630F">
        <w:t xml:space="preserve"> nitko</w:t>
      </w:r>
      <w:r>
        <w:t xml:space="preserve"> </w:t>
      </w:r>
    </w:p>
    <w:p w:rsidRDefault="00D353F8" w:rsidP="00D353F8" w:rsidR="00D353F8">
      <w:pPr>
        <w:jc w:val="both"/>
      </w:pPr>
      <w:r>
        <w:t xml:space="preserve">HRVATSKA GOSPODARSKA KOMORA, </w:t>
      </w:r>
      <w:r w:rsidR="0093630F">
        <w:t xml:space="preserve">Ana Kičin, zaposlenica, </w:t>
      </w:r>
    </w:p>
    <w:p w:rsidRDefault="00D353F8" w:rsidP="00D353F8" w:rsidR="00D353F8">
      <w:pPr>
        <w:jc w:val="both"/>
      </w:pPr>
      <w:r>
        <w:t xml:space="preserve">HRVATSKE ŠUME društvo s ograničenom odgovornošću, </w:t>
      </w:r>
      <w:r w:rsidR="0093630F">
        <w:t>Erika Lovrak, zaposlenica</w:t>
      </w:r>
    </w:p>
    <w:p w:rsidRDefault="00D353F8" w:rsidP="004C1278" w:rsidR="004C1278">
      <w:pPr>
        <w:jc w:val="both"/>
      </w:pPr>
      <w:r>
        <w:t>HRVATSKI ZAVOD ZA T</w:t>
      </w:r>
      <w:r w:rsidR="004C1278">
        <w:t>OKSIKOLOGIJU I ANTIDOPING, odvjetnik Ivan Kapor</w:t>
      </w:r>
    </w:p>
    <w:p w:rsidRDefault="00D353F8" w:rsidP="00D353F8" w:rsidR="00D353F8">
      <w:pPr>
        <w:jc w:val="both"/>
      </w:pPr>
      <w:r>
        <w:t xml:space="preserve">INA-INDUSTRIJA NAFTE d.d., </w:t>
      </w:r>
      <w:r w:rsidR="0093630F">
        <w:t>Zejak Milica</w:t>
      </w:r>
      <w:r>
        <w:t>, odvjetnički vježbenik, prema punomoći</w:t>
      </w:r>
    </w:p>
    <w:p w:rsidRDefault="00D353F8" w:rsidP="00D353F8" w:rsidR="00D353F8">
      <w:pPr>
        <w:jc w:val="both"/>
      </w:pPr>
      <w:r>
        <w:t>IPROZ informiranje, propaganda i razvoj zaštite, d.o.o., nitko</w:t>
      </w:r>
    </w:p>
    <w:p w:rsidRDefault="00D353F8" w:rsidP="004C1278" w:rsidR="004C1278">
      <w:pPr>
        <w:jc w:val="both"/>
      </w:pPr>
      <w:r>
        <w:t>ITL-LAKIRNA TEHNIKA j.d.</w:t>
      </w:r>
      <w:r w:rsidR="004C1278">
        <w:t>o.o. za trgovinu i usluge, odvjetnik Ivan Kapor</w:t>
      </w:r>
    </w:p>
    <w:p w:rsidRDefault="004C1278" w:rsidP="004C1278" w:rsidR="004C1278">
      <w:pPr>
        <w:jc w:val="both"/>
      </w:pPr>
      <w:r>
        <w:t>JADRANKA IVANČIĆ, odvjetnik Ivan Kapor</w:t>
      </w:r>
    </w:p>
    <w:p w:rsidRDefault="00D353F8" w:rsidP="004C1278" w:rsidR="004C1278">
      <w:pPr>
        <w:jc w:val="both"/>
      </w:pPr>
      <w:r>
        <w:t>IVING-BROD d. o. o. za proiz</w:t>
      </w:r>
      <w:r w:rsidR="004C1278">
        <w:t>vodnju, trgovinu i usluge, odvjetnik Ivan Kapor</w:t>
      </w:r>
    </w:p>
    <w:p w:rsidRDefault="004C1278" w:rsidP="004C1278" w:rsidR="004C1278">
      <w:pPr>
        <w:jc w:val="both"/>
      </w:pPr>
      <w:r>
        <w:t>GORAN JANČULA, odvjetnik Ivan Kapor</w:t>
      </w:r>
    </w:p>
    <w:p w:rsidRDefault="00D353F8" w:rsidP="00D353F8" w:rsidR="00D353F8">
      <w:pPr>
        <w:jc w:val="both"/>
      </w:pPr>
      <w:r>
        <w:t>JAŠKAPACK d.o.o. tvornica valovitog kartona i ambalaže, nitko</w:t>
      </w:r>
    </w:p>
    <w:p w:rsidRDefault="00D353F8" w:rsidP="004C1278" w:rsidR="004C1278">
      <w:pPr>
        <w:jc w:val="both"/>
      </w:pPr>
      <w:r>
        <w:t>JUREN GAMMA društvo s ograničenom odgovornošću za proiz</w:t>
      </w:r>
      <w:r w:rsidR="004C1278">
        <w:t>vodnju, trgovinu i usluge, odvjetnik Ivan Kapor</w:t>
      </w:r>
    </w:p>
    <w:p w:rsidRDefault="00D353F8" w:rsidP="002645BC" w:rsidR="002645BC">
      <w:pPr>
        <w:jc w:val="both"/>
      </w:pPr>
      <w:r>
        <w:t>KAYALAR KI</w:t>
      </w:r>
      <w:r w:rsidR="002645BC">
        <w:t>MYA SAN. VE TIC.A.S. GENC, odvjetnik Ivan Kapor</w:t>
      </w:r>
    </w:p>
    <w:p w:rsidRDefault="00D353F8" w:rsidP="00D353F8" w:rsidR="0093630F">
      <w:pPr>
        <w:jc w:val="both"/>
      </w:pPr>
      <w:r>
        <w:t xml:space="preserve">KEMIS-TERMOCLEAN d.o.o. za industrijska čišćenja i gospodarenja otpadom, </w:t>
      </w:r>
      <w:r w:rsidR="0093630F">
        <w:t>nitko</w:t>
      </w:r>
    </w:p>
    <w:p w:rsidRDefault="00D353F8" w:rsidP="00D353F8" w:rsidR="00D353F8">
      <w:pPr>
        <w:jc w:val="both"/>
      </w:pPr>
      <w:r>
        <w:t>KOKOT AGRO društvo s ograničenom odgovornošću za proizvodnju i trgovinu, nitko</w:t>
      </w:r>
    </w:p>
    <w:p w:rsidRDefault="00D353F8" w:rsidP="00D353F8" w:rsidR="00D353F8">
      <w:pPr>
        <w:jc w:val="both"/>
      </w:pPr>
      <w:r>
        <w:lastRenderedPageBreak/>
        <w:t>KOMUNALAC, društvo s ograničenom odgovornošću za usluge u komunalnom gospodarstvu, nitko</w:t>
      </w:r>
    </w:p>
    <w:p w:rsidRDefault="00D353F8" w:rsidP="00D353F8" w:rsidR="00D353F8">
      <w:pPr>
        <w:jc w:val="both"/>
      </w:pPr>
      <w:r>
        <w:t>KOS TRANSPORTI društvo s ograničenom odgovornošću za prijevoz robe, špediciju i trgovinu, nitko</w:t>
      </w:r>
    </w:p>
    <w:p w:rsidRDefault="00D353F8" w:rsidP="00D353F8" w:rsidR="0093630F">
      <w:pPr>
        <w:jc w:val="both"/>
      </w:pPr>
      <w:r>
        <w:t xml:space="preserve">KARLOVAČKA BANKA d.d. Karlovac, </w:t>
      </w:r>
      <w:r w:rsidR="0093630F">
        <w:t>nitko</w:t>
      </w:r>
    </w:p>
    <w:p w:rsidRDefault="002645BC" w:rsidP="002645BC" w:rsidR="002645BC">
      <w:pPr>
        <w:jc w:val="both"/>
      </w:pPr>
      <w:r>
        <w:t>JOSIP KRIŽANIĆ, odvjetnik Ivan Kapor</w:t>
      </w:r>
    </w:p>
    <w:p w:rsidRDefault="00D353F8" w:rsidP="00D353F8" w:rsidR="00D353F8">
      <w:pPr>
        <w:jc w:val="both"/>
      </w:pPr>
      <w:r>
        <w:t>LAPS GRUPA društvo s ograničenom odgovornošću za usluge, nitko</w:t>
      </w:r>
    </w:p>
    <w:p w:rsidRDefault="00D353F8" w:rsidP="00D353F8" w:rsidR="00D353F8">
      <w:pPr>
        <w:jc w:val="both"/>
      </w:pPr>
      <w:r>
        <w:t>MARTINA LASTOVČIĆ KOS, nitko</w:t>
      </w:r>
    </w:p>
    <w:p w:rsidRDefault="00D353F8" w:rsidP="00D353F8" w:rsidR="00D353F8">
      <w:pPr>
        <w:jc w:val="both"/>
      </w:pPr>
      <w:r>
        <w:t xml:space="preserve">LAUFFER GmbH, nitko  </w:t>
      </w:r>
    </w:p>
    <w:p w:rsidRDefault="00D353F8" w:rsidP="00D353F8" w:rsidR="00D353F8">
      <w:pPr>
        <w:jc w:val="both"/>
      </w:pPr>
      <w:r>
        <w:t>LINDE PLIN društvo s ograničenom odgovornošću za proizvodnju, trgovinu, uvoz i izvoz tehničkih plinova, nitko</w:t>
      </w:r>
    </w:p>
    <w:p w:rsidRDefault="00D353F8" w:rsidP="002645BC" w:rsidR="002645BC">
      <w:pPr>
        <w:jc w:val="both"/>
      </w:pPr>
      <w:r>
        <w:t>Lje</w:t>
      </w:r>
      <w:r w:rsidR="002645BC">
        <w:t>karne Zagrebačke županije, odvjetnik Ivan Kapor</w:t>
      </w:r>
    </w:p>
    <w:p w:rsidRDefault="002645BC" w:rsidP="002645BC" w:rsidR="002645BC">
      <w:pPr>
        <w:jc w:val="both"/>
      </w:pPr>
      <w:r>
        <w:t>MAKI TRANSPORT d.o.o., odvjetnik Ivan Kapor</w:t>
      </w:r>
    </w:p>
    <w:p w:rsidRDefault="00D353F8" w:rsidP="00D353F8" w:rsidR="00D353F8">
      <w:pPr>
        <w:jc w:val="both"/>
      </w:pPr>
      <w:r>
        <w:t>MEGA SALUS G</w:t>
      </w:r>
      <w:r w:rsidR="0093630F">
        <w:t>RADNJA j.d.o.o. za usluge, Have Shabanaj, direktor</w:t>
      </w:r>
    </w:p>
    <w:p w:rsidRDefault="00D353F8" w:rsidP="00D353F8" w:rsidR="00D353F8">
      <w:pPr>
        <w:jc w:val="both"/>
      </w:pPr>
      <w:r>
        <w:t xml:space="preserve">MIKRO društvo s ograničenom odgovornošću za pružanje tehničkih, poslovnih </w:t>
      </w:r>
      <w:r w:rsidR="0093630F">
        <w:t>usluga i vanjsku trgovinu, Katarina Škorlaga, zaposlenica</w:t>
      </w:r>
    </w:p>
    <w:p w:rsidRDefault="00D353F8" w:rsidP="002645BC" w:rsidR="002645BC">
      <w:pPr>
        <w:jc w:val="both"/>
      </w:pPr>
      <w:r>
        <w:t>MOJ URED d.o.o. za trgovinu i usluge</w:t>
      </w:r>
      <w:r w:rsidR="002645BC">
        <w:t>, odvjetnik Ivan Kapor</w:t>
      </w:r>
    </w:p>
    <w:p w:rsidRDefault="00D353F8" w:rsidP="00D353F8" w:rsidR="00D353F8">
      <w:pPr>
        <w:jc w:val="both"/>
      </w:pPr>
      <w:r>
        <w:t xml:space="preserve">NARODNE NOVINE, dioničko društvo za izdavanje i tiskanje Službenog lista Republike , Hrvatske, službenih i drugih obrazaca te za trgovanje školskim i uredskim priborom i opremom, Tajana Novosel, odvjetnički vježbenik, prema pun. koju predaje u spis </w:t>
      </w:r>
    </w:p>
    <w:p w:rsidRDefault="002645BC" w:rsidP="002645BC" w:rsidR="002645BC">
      <w:pPr>
        <w:jc w:val="both"/>
      </w:pPr>
      <w:r>
        <w:t>DRAŠKO NORAC-KLJAJO, odvjetnik Ivan Kapor</w:t>
      </w:r>
    </w:p>
    <w:p w:rsidRDefault="00D353F8" w:rsidP="002645BC" w:rsidR="002645BC">
      <w:pPr>
        <w:jc w:val="both"/>
      </w:pPr>
      <w:r>
        <w:t>OMNITEH društvo s ograničenom odgovornošču za investicijske radove, van</w:t>
      </w:r>
      <w:r w:rsidR="002645BC">
        <w:t>jsku i unutarnju trgovinu, odvjetnik Ivan Kapor</w:t>
      </w:r>
    </w:p>
    <w:p w:rsidRDefault="00D353F8" w:rsidP="00D353F8" w:rsidR="00D353F8">
      <w:pPr>
        <w:jc w:val="both"/>
      </w:pPr>
      <w:r>
        <w:t>OT-OPTIMA TELEKOM d.d. za telekomunikacije, nitko</w:t>
      </w:r>
    </w:p>
    <w:p w:rsidRDefault="00D353F8" w:rsidP="00D353F8" w:rsidR="00D353F8">
      <w:pPr>
        <w:jc w:val="both"/>
      </w:pPr>
      <w:r>
        <w:t xml:space="preserve">P.E.S.-ZAGREB d.o.o. za elektrotehniku i strojarstvo, Senka Paškalin Uremović, prema pun. koju predaje u spis  </w:t>
      </w:r>
    </w:p>
    <w:p w:rsidRDefault="00D353F8" w:rsidP="002645BC" w:rsidR="002645BC">
      <w:pPr>
        <w:jc w:val="both"/>
      </w:pPr>
      <w:r>
        <w:t xml:space="preserve">PARKOVI dioničko društvo za komunalne i </w:t>
      </w:r>
      <w:r w:rsidR="002645BC">
        <w:t>hortikulturne djelatnosti, odvjetnik Ivan Kapor</w:t>
      </w:r>
    </w:p>
    <w:p w:rsidRDefault="00D353F8" w:rsidP="00D353F8" w:rsidR="00D353F8">
      <w:pPr>
        <w:jc w:val="both"/>
      </w:pPr>
      <w:r>
        <w:t>PBZ CARD društvo s ograničenom odgovornošću za poslovanje kreditnim karticama, putnička agencija, nitko</w:t>
      </w:r>
    </w:p>
    <w:p w:rsidRDefault="00D353F8" w:rsidP="002645BC" w:rsidR="002645BC">
      <w:pPr>
        <w:jc w:val="both"/>
      </w:pPr>
      <w:r>
        <w:t>PENIĆ-TRGOVINA trgovina, proizvodnja, zastupanje i u</w:t>
      </w:r>
      <w:r w:rsidR="002645BC">
        <w:t>sluge, uvoz-izvoz, d.o.o., odvjetnik Ivan Kapor</w:t>
      </w:r>
    </w:p>
    <w:p w:rsidRDefault="002645BC" w:rsidP="002645BC" w:rsidR="002645BC">
      <w:pPr>
        <w:jc w:val="both"/>
      </w:pPr>
      <w:r>
        <w:t>PETER-LACKE GmbH, odvjetnik Ivan Kapor</w:t>
      </w:r>
    </w:p>
    <w:p w:rsidRDefault="00D353F8" w:rsidP="00D353F8" w:rsidR="00D353F8">
      <w:pPr>
        <w:jc w:val="both"/>
      </w:pPr>
      <w:r>
        <w:t>PILA ZAGREB društvo s ograničenom odgovornošću za proizvodnju, zastupanje, trgovinu i usluge, nitko</w:t>
      </w:r>
    </w:p>
    <w:p w:rsidRDefault="00D353F8" w:rsidP="00C12CD9" w:rsidR="00C12CD9">
      <w:pPr>
        <w:jc w:val="both"/>
      </w:pPr>
      <w:r>
        <w:t>POLIDOR d.o.o. za proizvodnju i preradu plastičnih masa te unut</w:t>
      </w:r>
      <w:r w:rsidR="00C12CD9">
        <w:t>rašnju i vanjsku trgovinu, odvjetnik Ivan Kapor</w:t>
      </w:r>
    </w:p>
    <w:p w:rsidRDefault="00D353F8" w:rsidP="00D353F8" w:rsidR="00D353F8">
      <w:pPr>
        <w:jc w:val="both"/>
      </w:pPr>
      <w:r>
        <w:t>POMPES FUNEBRES MARGELY, nitko</w:t>
      </w:r>
    </w:p>
    <w:p w:rsidRDefault="00D353F8" w:rsidP="00D353F8" w:rsidR="00D353F8">
      <w:pPr>
        <w:jc w:val="both"/>
      </w:pPr>
      <w:r>
        <w:t>PORSCHE INTER AUTO d.o.o. za trgovinu i popravak motornih vozila, nitko</w:t>
      </w:r>
    </w:p>
    <w:p w:rsidRDefault="00D353F8" w:rsidP="00D353F8" w:rsidR="00D353F8">
      <w:pPr>
        <w:jc w:val="both"/>
      </w:pPr>
      <w:r>
        <w:t>PRESA d.o.o. za elektro radove i usluge, nitko</w:t>
      </w:r>
    </w:p>
    <w:p w:rsidRDefault="00D353F8" w:rsidP="00C12CD9" w:rsidR="00C12CD9">
      <w:pPr>
        <w:jc w:val="both"/>
      </w:pPr>
      <w:r>
        <w:t>PRGOMET TRANSPORTI društvo s ograničenom odgovornošću za pružanje usluga u domaćem</w:t>
      </w:r>
      <w:r w:rsidR="00C12CD9">
        <w:t xml:space="preserve"> i međunarodnom prijevozu, odvjetnik Ivan Kapor</w:t>
      </w:r>
    </w:p>
    <w:p w:rsidRDefault="00C12CD9" w:rsidP="00C12CD9" w:rsidR="00C12CD9">
      <w:pPr>
        <w:jc w:val="both"/>
      </w:pPr>
      <w:r>
        <w:t>PRIMUM d.o.o. za usluge, odvjetnik Ivan Kapor</w:t>
      </w:r>
    </w:p>
    <w:p w:rsidRDefault="00D353F8" w:rsidP="00C12CD9" w:rsidR="00C12CD9">
      <w:pPr>
        <w:jc w:val="both"/>
      </w:pPr>
      <w:r>
        <w:t xml:space="preserve">PROMTEX, društvo s </w:t>
      </w:r>
      <w:r w:rsidR="004C1278">
        <w:t>ograničenom</w:t>
      </w:r>
      <w:r>
        <w:t xml:space="preserve"> odgovornošću za promet roba na veliko i malo, te uvoz i izvoz, </w:t>
      </w:r>
      <w:r w:rsidR="00C12CD9">
        <w:t>odvjetnik Ivan Kapor</w:t>
      </w:r>
    </w:p>
    <w:p w:rsidRDefault="00D353F8" w:rsidP="00D353F8" w:rsidR="00D353F8">
      <w:pPr>
        <w:jc w:val="both"/>
      </w:pPr>
      <w:r>
        <w:t>JADRANKA RAČKI, nitko</w:t>
      </w:r>
    </w:p>
    <w:p w:rsidRDefault="00D353F8" w:rsidP="00C12CD9" w:rsidR="00C12CD9">
      <w:pPr>
        <w:jc w:val="both"/>
      </w:pPr>
      <w:r>
        <w:t xml:space="preserve">RAJUMA društvo s ograničenom odgovornošću za proizvodnju, trgovinu i usluge, </w:t>
      </w:r>
      <w:r w:rsidR="00C12CD9">
        <w:t>odvjetnik Ivan Kapor</w:t>
      </w:r>
    </w:p>
    <w:p w:rsidRDefault="00D353F8" w:rsidP="00D353F8" w:rsidR="00D353F8">
      <w:pPr>
        <w:jc w:val="both"/>
      </w:pPr>
      <w:r>
        <w:t>RAYBAN d.o.o. za proizvodnju, unutarnju i vanjsku trgovinu, nitko</w:t>
      </w:r>
    </w:p>
    <w:p w:rsidRDefault="00D353F8" w:rsidP="00D353F8" w:rsidR="00D353F8">
      <w:pPr>
        <w:jc w:val="both"/>
      </w:pPr>
      <w:r>
        <w:t>RENATO P.P. d.o.o. za transport, trgovinu i usluge, nitko</w:t>
      </w:r>
    </w:p>
    <w:p w:rsidRDefault="00D353F8" w:rsidP="00D353F8" w:rsidR="00D353F8">
      <w:pPr>
        <w:jc w:val="both"/>
      </w:pPr>
      <w:r>
        <w:lastRenderedPageBreak/>
        <w:t>REPUBLIKA HRVATSKA MINISTARSTVO FINACIJA, Sanja Dumbović Gajić, zamjenica ŽDO-a, prema pun. koju predaje u spis</w:t>
      </w:r>
    </w:p>
    <w:p w:rsidRDefault="00D353F8" w:rsidP="00C12CD9" w:rsidR="00C12CD9">
      <w:pPr>
        <w:jc w:val="both"/>
      </w:pPr>
      <w:r>
        <w:t xml:space="preserve">SANITACIJA, d.o.o. za dezinfekciju, dezinsekciju i deratizaciju,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SLADOK ZDENO, </w:t>
      </w:r>
      <w:r w:rsidR="00C12CD9">
        <w:t>odvjetnik Ivan Kapor</w:t>
      </w:r>
    </w:p>
    <w:p w:rsidRDefault="00D353F8" w:rsidP="00C12CD9" w:rsidR="00C12CD9">
      <w:pPr>
        <w:jc w:val="both"/>
      </w:pPr>
      <w:r>
        <w:t>SOLUS društvo za proizvodnju metaln</w:t>
      </w:r>
      <w:r w:rsidR="00C12CD9">
        <w:t>ih proizvoda i trgovinu d.o.o.</w:t>
      </w:r>
      <w:r>
        <w:t>,</w:t>
      </w:r>
      <w:r w:rsidR="00C12CD9">
        <w:t xml:space="preserve"> odvjetnik Ivan Kapor</w:t>
      </w:r>
    </w:p>
    <w:p w:rsidRDefault="00D353F8" w:rsidP="00C12CD9" w:rsidR="00C12CD9">
      <w:pPr>
        <w:jc w:val="both"/>
      </w:pPr>
      <w:r>
        <w:t>SOP ZAGREB, društvo s ograničenom odgovornošću za inženjering, trgovinu, usluge i proizvodnju,</w:t>
      </w:r>
      <w:r w:rsidR="00C12CD9">
        <w:t xml:space="preserve"> odvjetnik Ivan Kapor</w:t>
      </w:r>
    </w:p>
    <w:p w:rsidRDefault="00D353F8" w:rsidP="00C12CD9" w:rsidR="00C12CD9">
      <w:pPr>
        <w:jc w:val="both"/>
      </w:pPr>
      <w:r>
        <w:t xml:space="preserve">BLAŽENKA SPAJIĆ,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STAKLO GAŠPARIĆ jednostavno društvo s ograničenom odgovornošću za staklarske usluge,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STEPPING d.o.o. za proizvodnju, trgovinu i uvoz-izvoz, </w:t>
      </w:r>
      <w:r w:rsidR="00C12CD9">
        <w:t>odvjetnik Ivan Kapor</w:t>
      </w:r>
    </w:p>
    <w:p w:rsidRDefault="00D353F8" w:rsidP="00D353F8" w:rsidR="00D353F8">
      <w:pPr>
        <w:jc w:val="both"/>
      </w:pPr>
      <w:r>
        <w:t>STIPIĆ ART d.o.o. proizvodnja, trgovina i usluge u stečaju, nitko</w:t>
      </w:r>
    </w:p>
    <w:p w:rsidRDefault="00D353F8" w:rsidP="00C12CD9" w:rsidR="00C12CD9">
      <w:pPr>
        <w:jc w:val="both"/>
      </w:pPr>
      <w:r>
        <w:t xml:space="preserve">ANDRIJA STOPIĆ,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STRIJELAC d.o.o. za proizvodnju i trgovinu, </w:t>
      </w:r>
      <w:r w:rsidR="00C12CD9">
        <w:t>odvjetnik Ivan Kapor</w:t>
      </w:r>
    </w:p>
    <w:p w:rsidRDefault="00D353F8" w:rsidP="00D353F8" w:rsidR="00D353F8">
      <w:pPr>
        <w:jc w:val="both"/>
      </w:pPr>
      <w:r>
        <w:t>STROJNA MEHANIKA d.o.o. za usluge, nitko</w:t>
      </w:r>
    </w:p>
    <w:p w:rsidRDefault="00D353F8" w:rsidP="00D353F8" w:rsidR="00D353F8">
      <w:pPr>
        <w:jc w:val="both"/>
      </w:pPr>
      <w:r>
        <w:t xml:space="preserve">IVAN ŠPOLJAR, </w:t>
      </w:r>
      <w:r w:rsidR="0093630F">
        <w:t>Nina Mamula odvjetnički vježbenik prema</w:t>
      </w:r>
      <w:r>
        <w:t xml:space="preserve"> punomoći koju predaje u spis</w:t>
      </w:r>
    </w:p>
    <w:p w:rsidRDefault="00D353F8" w:rsidP="00C12CD9" w:rsidR="00C12CD9">
      <w:pPr>
        <w:jc w:val="both"/>
      </w:pPr>
      <w:r>
        <w:t xml:space="preserve">ŠPORTSKI CENTAR RUDEŠ d.o.o. za športske djelatnosti, </w:t>
      </w:r>
      <w:r w:rsidR="00C12CD9">
        <w:t>odvjetnik Ivan Kapor</w:t>
      </w:r>
    </w:p>
    <w:p w:rsidRDefault="00D353F8" w:rsidP="00C12CD9" w:rsidR="00C12CD9">
      <w:pPr>
        <w:jc w:val="both"/>
      </w:pPr>
      <w:r>
        <w:t>KRISTINA ŠTEKOVIĆ</w:t>
      </w:r>
      <w:r w:rsidR="00C12CD9">
        <w:t>, odvjetnik Ivan Kapor</w:t>
      </w:r>
    </w:p>
    <w:p w:rsidRDefault="00D353F8" w:rsidP="00C12CD9" w:rsidR="00C12CD9">
      <w:pPr>
        <w:jc w:val="both"/>
      </w:pPr>
      <w:r>
        <w:t xml:space="preserve">TAHOGRAF, d.o.o. za proizvodnju, usluge i trgovinu,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TAMERA društvo s ograničenom odgovornošću za unutarnju trgovinu i usluge, </w:t>
      </w:r>
      <w:r w:rsidR="00C12CD9">
        <w:t>odvjetnik Ivan Kapor</w:t>
      </w:r>
    </w:p>
    <w:p w:rsidRDefault="00D353F8" w:rsidP="00D353F8" w:rsidR="00D353F8">
      <w:pPr>
        <w:jc w:val="both"/>
      </w:pPr>
      <w:r>
        <w:t>TEHNOPLAM društvo s ograničenom odgovornošću za trgovinu i usluge, nitko</w:t>
      </w:r>
    </w:p>
    <w:p w:rsidRDefault="00D353F8" w:rsidP="00C12CD9" w:rsidR="00C12CD9">
      <w:pPr>
        <w:jc w:val="both"/>
      </w:pPr>
      <w:r>
        <w:t xml:space="preserve">TEHNOROBA - JASKA društvo s ograničenom odgovornošću za trgovinu,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IVICA TOKIĆ,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TRGOMETAL d.o.o. za trgovinu i proizvodnju, </w:t>
      </w:r>
      <w:r w:rsidR="00C12CD9">
        <w:t>odvjetnik Ivan Kapor</w:t>
      </w:r>
    </w:p>
    <w:p w:rsidRDefault="00D353F8" w:rsidP="00C12CD9" w:rsidR="00C12CD9">
      <w:pPr>
        <w:jc w:val="both"/>
      </w:pPr>
      <w:r>
        <w:t xml:space="preserve">TURBO-ZG d.o.o. za unutarnju i vanjsku trgovinu,  </w:t>
      </w:r>
      <w:r w:rsidR="00C12CD9">
        <w:t>odvjetnik Ivan Kapor</w:t>
      </w:r>
    </w:p>
    <w:p w:rsidRDefault="00D353F8" w:rsidP="00D353F8" w:rsidR="00D353F8">
      <w:pPr>
        <w:jc w:val="both"/>
      </w:pPr>
      <w:r>
        <w:t>Ustanova za zdravstvenu skrb Profozić, nitko</w:t>
      </w:r>
    </w:p>
    <w:p w:rsidRDefault="00D353F8" w:rsidP="00C12CD9" w:rsidR="00C12CD9">
      <w:pPr>
        <w:jc w:val="both"/>
      </w:pPr>
      <w:r>
        <w:t xml:space="preserve">Ustanova za zdravstvenu skrb za djelatnost medicine rada i sporta TURJAK-OSIJEK, </w:t>
      </w:r>
      <w:r w:rsidR="00C12CD9">
        <w:t>odvjetnik Ivan Kapor</w:t>
      </w:r>
    </w:p>
    <w:p w:rsidRDefault="00D353F8" w:rsidP="00C12CD9" w:rsidR="00C12CD9">
      <w:pPr>
        <w:jc w:val="both"/>
      </w:pPr>
      <w:r>
        <w:t>UVIK ISTO d.o.o. z</w:t>
      </w:r>
      <w:r w:rsidR="00C12CD9">
        <w:t>a ugostiteljstvo i usluge, odvjetnik Ivan Kapor</w:t>
      </w:r>
    </w:p>
    <w:p w:rsidRDefault="00D353F8" w:rsidP="00D353F8" w:rsidR="00D353F8">
      <w:pPr>
        <w:jc w:val="both"/>
      </w:pPr>
      <w:r>
        <w:t>BORIS VINSKI, nitko</w:t>
      </w:r>
    </w:p>
    <w:p w:rsidRDefault="00D353F8" w:rsidP="00D353F8" w:rsidR="00D353F8">
      <w:pPr>
        <w:jc w:val="both"/>
      </w:pPr>
      <w:r>
        <w:t>VODOOPSKRBA I ODVODNJA društvo s ograničenom odgovornošću za javnu vodoopskrbu i odvodnju, nitko</w:t>
      </w:r>
    </w:p>
    <w:p w:rsidRDefault="00D353F8" w:rsidP="00D353F8" w:rsidR="00D353F8">
      <w:pPr>
        <w:jc w:val="both"/>
      </w:pPr>
      <w:r>
        <w:t>JOSIP VRBANČIĆ, nitko</w:t>
      </w:r>
    </w:p>
    <w:p w:rsidRDefault="00D353F8" w:rsidP="00C12CD9" w:rsidR="00C12CD9">
      <w:pPr>
        <w:jc w:val="both"/>
      </w:pPr>
      <w:r>
        <w:t>WÜRTH-HRVATSKA d.o.o. za trgo</w:t>
      </w:r>
      <w:r w:rsidR="00C12CD9">
        <w:t>vinu, usluge i zastupanje, odvjetnik Ivan Kapor</w:t>
      </w:r>
    </w:p>
    <w:p w:rsidRDefault="00D353F8" w:rsidP="00D353F8" w:rsidR="0093630F">
      <w:pPr>
        <w:jc w:val="both"/>
      </w:pPr>
      <w:r>
        <w:t xml:space="preserve">ZAGREBAČKA BANKA DIONIČKO DRUŠTVO, </w:t>
      </w:r>
      <w:r w:rsidR="0093630F">
        <w:t>nitko</w:t>
      </w:r>
    </w:p>
    <w:p w:rsidRDefault="00D353F8" w:rsidP="00D353F8" w:rsidR="00D353F8">
      <w:pPr>
        <w:jc w:val="both"/>
      </w:pPr>
      <w:r>
        <w:t>ZAGREBAČKI HOLDING, društvo s ograničenom odgovornošću za javni prijevoz, opskrbu vodom, održavanje čistoće, putnička agencija, šport, upravljanje objektima i poslovanje nekretninama, nitko</w:t>
      </w:r>
    </w:p>
    <w:p w:rsidRDefault="00D353F8" w:rsidP="00C12CD9" w:rsidR="00C12CD9">
      <w:pPr>
        <w:jc w:val="both"/>
      </w:pPr>
      <w:r>
        <w:t xml:space="preserve">ZAGREBŠPED, društvo s ograničenom odgovornošću, međunarodna špedicija, unutrašnja i vanjska trgovina, </w:t>
      </w:r>
      <w:r w:rsidR="00C12CD9">
        <w:t>odvjetnik Ivan Kapor</w:t>
      </w:r>
    </w:p>
    <w:p w:rsidRDefault="00D353F8" w:rsidP="00D353F8" w:rsidR="00D353F8">
      <w:pPr>
        <w:jc w:val="both"/>
      </w:pPr>
      <w:r>
        <w:t>ZAVOD ZA ISTRAŽIVANJE I RAZVOJ SIGURNOSTI društvo s ograničenom odgovornošću za sigurnost na radu, zaštitu od požara i eksplozije, zaštitu i unapređenje čovjekove okoline te sigurnost u prometu, nitko</w:t>
      </w:r>
    </w:p>
    <w:p w:rsidRDefault="002642C6" w:rsidP="00FA1366" w:rsidR="002642C6">
      <w:pPr>
        <w:jc w:val="both"/>
      </w:pPr>
    </w:p>
    <w:p w:rsidRDefault="00FA1366" w:rsidP="003E43DD" w:rsidR="003E43DD">
      <w:pPr>
        <w:jc w:val="both"/>
      </w:pPr>
      <w:r>
        <w:tab/>
      </w:r>
      <w:r w:rsidR="003E43DD">
        <w:t xml:space="preserve">Utvrđuje se da spisu prileži rješenje VTS-a RH broj Pž-2136/17-2 od 10. travnja 2017. kojim se odbija žalba vjerovnika DRVOTRADE d.o.o. iz Nedelišća, izjavljena protiv rješenja ovog suda, broj gornji, od 6. ožujka 2017. i to se rješenje, u dijelu kojim se upućuje vjerovnik </w:t>
      </w:r>
      <w:r w:rsidR="003E43DD">
        <w:lastRenderedPageBreak/>
        <w:t xml:space="preserve">u parnicu radi utvrđenja osporene tražbine, potvrđuje. To rješenje ovog suda je postalo pravomoćno dana 10. travnja 2017. </w:t>
      </w:r>
    </w:p>
    <w:p w:rsidRDefault="003E43DD" w:rsidP="003E43DD" w:rsidR="003E43DD">
      <w:pPr>
        <w:jc w:val="both"/>
      </w:pPr>
      <w:r>
        <w:tab/>
        <w:t xml:space="preserve">Utvrđuje se da je održavanje današnjeg ročišta određeno zaključkom suda od 26. travnja 2017., koji zaključak je objavljen na e-oglasnoj ploči Trgovačkog suda u Zagrebu istog dana. </w:t>
      </w:r>
    </w:p>
    <w:p w:rsidRDefault="003E43DD" w:rsidP="003E43DD" w:rsidR="003E43DD">
      <w:pPr>
        <w:jc w:val="both"/>
      </w:pPr>
      <w:r>
        <w:t xml:space="preserve">            Do dana održavanja današnjeg ročišta za glasovanje sudu je, pozivom na gornji broj spisa, dostavljeno Obrazaca za glasovanje (obrazac br.11. Pravilnika o sadržaju i obliku obrazaca na kojima se podnose podnesci u predstečajnom i stečajnom postupku,  N.N.br, 197/15) od vjerovnika i to:</w:t>
      </w:r>
    </w:p>
    <w:p w:rsidRDefault="003E43DD" w:rsidP="003E43DD" w:rsidR="003E43DD">
      <w:pPr>
        <w:jc w:val="both"/>
      </w:pPr>
    </w:p>
    <w:p w:rsidRDefault="003E43DD" w:rsidP="002063E8" w:rsidR="001C72D9">
      <w:pPr>
        <w:jc w:val="both"/>
      </w:pPr>
      <w:r>
        <w:t xml:space="preserve"> </w:t>
      </w:r>
      <w:r w:rsidR="001C72D9">
        <w:t>"</w:t>
      </w:r>
      <w:r w:rsidR="001C72D9" w:rsidRPr="002063E8">
        <w:rPr>
          <w:b/>
        </w:rPr>
        <w:t xml:space="preserve">POSMRTNA PRIPOMOĆ", UDRUGA ZA SOLIDARNU POSMRTNU PRIPOMOĆ, </w:t>
      </w:r>
    </w:p>
    <w:p w:rsidRDefault="001C72D9" w:rsidP="001C72D9" w:rsidR="002063E8">
      <w:pPr>
        <w:jc w:val="both"/>
        <w:rPr>
          <w:b/>
        </w:rPr>
      </w:pPr>
      <w:r w:rsidRPr="00AC5852">
        <w:rPr>
          <w:b/>
        </w:rPr>
        <w:t xml:space="preserve">AKTIV BROKER društvo s ograničenom odgovornošću za usluge i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ALFA SIGURNOST d.o.o. za trgovinu i usluge, </w:t>
      </w:r>
    </w:p>
    <w:p w:rsidRDefault="001C72D9" w:rsidP="001C72D9" w:rsidR="001C72D9">
      <w:pPr>
        <w:jc w:val="both"/>
        <w:rPr>
          <w:b/>
        </w:rPr>
      </w:pPr>
      <w:r w:rsidRPr="00AC5852">
        <w:rPr>
          <w:b/>
        </w:rPr>
        <w:t>ALTEA d.o.o. za trgovinu i usluge,</w:t>
      </w:r>
    </w:p>
    <w:p w:rsidRDefault="00191133" w:rsidP="001C72D9" w:rsidR="00191133" w:rsidRPr="00AC5852">
      <w:pPr>
        <w:jc w:val="both"/>
        <w:rPr>
          <w:b/>
        </w:rPr>
      </w:pPr>
      <w:r>
        <w:rPr>
          <w:b/>
        </w:rPr>
        <w:t xml:space="preserve">AUDIT d.o.o.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NIKOLA ANDRIĆ,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ATLANTIS TRADE LLC, </w:t>
      </w:r>
    </w:p>
    <w:p w:rsidRDefault="001C72D9" w:rsidP="001C72D9" w:rsidR="001C72D9">
      <w:pPr>
        <w:jc w:val="both"/>
      </w:pPr>
      <w:r w:rsidRPr="00AC5852">
        <w:rPr>
          <w:b/>
        </w:rPr>
        <w:t>AUTOKLUB JASTREBARSKO</w:t>
      </w:r>
      <w:r>
        <w:t xml:space="preserve">,  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AVIBO d.o.o. za proizvodnju, trgovinu i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AVORATO društvo s ograničenom odgovornošću za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LJILJANA BARBERIĆ,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IVAN BEGIĆ,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DRAGUTIN BREZAR,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CELPLAST društvo s ograničenom odgovornošću za proizvodnju i trgovinu, 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CEMTRA d.o.o. za kontrolu i ekološku zaštitu,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CIONIZ društvo s ograničenom odgovornošću za građenje i poslovne djelatnosti,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COM ENG DATA d.o.o. za informatički inženjering i računovodstveni konzalting,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JAKIŠA ĆURIĆ,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ČAMBER GRADNJA društvo s ograničenom odgovornošću za građenje, proizvodnju i usluge, </w:t>
      </w:r>
    </w:p>
    <w:p w:rsidRDefault="001C72D9" w:rsidP="001C72D9" w:rsidR="001C72D9">
      <w:pPr>
        <w:jc w:val="both"/>
      </w:pPr>
      <w:r w:rsidRPr="00AC5852">
        <w:rPr>
          <w:b/>
        </w:rPr>
        <w:t>DARKO DOMJANČIĆ</w:t>
      </w:r>
      <w:r>
        <w:t xml:space="preserve">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EKO-FLOR PLUS d.o.o. za komunalne usluge i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ELTRA MG d.o.o. za trgovinu, proizvodnju, promet i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ENDI LINE d.o.o. za proizvodnju i trgovinu,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ERGO KLAMERICE d.o.o. za proizvodnju i usluge,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FRATEA, društvo s ograničenom odgovornošću za trgovinu i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GEC, društvo s ograničenom odgovornošću za proizvodnju, trgovinu i usluge,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ZLATKO GLASNOVIĆ,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GRAD JASTREBARSKO, </w:t>
      </w:r>
    </w:p>
    <w:p w:rsidRDefault="001C72D9" w:rsidP="001C72D9" w:rsidR="002063E8">
      <w:pPr>
        <w:jc w:val="both"/>
        <w:rPr>
          <w:b/>
        </w:rPr>
      </w:pPr>
      <w:r w:rsidRPr="00AC5852">
        <w:rPr>
          <w:b/>
        </w:rPr>
        <w:t xml:space="preserve">GRAD ZAGREB, </w:t>
      </w:r>
    </w:p>
    <w:p w:rsidRDefault="001C72D9" w:rsidP="001C72D9" w:rsidR="001C72D9">
      <w:pPr>
        <w:jc w:val="both"/>
      </w:pPr>
      <w:r w:rsidRPr="00AC5852">
        <w:rPr>
          <w:b/>
        </w:rPr>
        <w:t>HRVATSKE ŠUME društvo s ograničenom odgovornošću</w:t>
      </w:r>
      <w:r>
        <w:t xml:space="preserve">, </w:t>
      </w:r>
    </w:p>
    <w:p w:rsidRDefault="001C72D9" w:rsidP="001C72D9" w:rsidR="002063E8">
      <w:pPr>
        <w:jc w:val="both"/>
        <w:rPr>
          <w:b/>
        </w:rPr>
      </w:pPr>
      <w:r w:rsidRPr="00AC5852">
        <w:rPr>
          <w:b/>
        </w:rPr>
        <w:t xml:space="preserve">HRVATSKI ZAVOD ZA TOKSIKOLOGIJU I ANTIDOPING,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ITL-LAKIRNA TEHNIKA j.d.o.o. za trgovinu i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JADRANKA IVANČIĆ,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IVING-BROD d. o. o. za proizvodnju, trgovinu i usluge, </w:t>
      </w:r>
    </w:p>
    <w:p w:rsidRDefault="001C72D9" w:rsidP="001C72D9" w:rsidR="002063E8">
      <w:pPr>
        <w:jc w:val="both"/>
        <w:rPr>
          <w:b/>
        </w:rPr>
      </w:pPr>
      <w:r w:rsidRPr="00AC5852">
        <w:rPr>
          <w:b/>
        </w:rPr>
        <w:t xml:space="preserve">GORAN JANČULA,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JUREN GAMMA društvo s ograničenom odgovornošću za proizvodnju, trgovinu i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KAYALAR KIMYA SAN. VE TIC.A.S. GENC,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JOSIP KRIŽANIĆ,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lastRenderedPageBreak/>
        <w:t xml:space="preserve">Ljekarne Zagrebačke županije, </w:t>
      </w:r>
    </w:p>
    <w:p w:rsidRDefault="001C72D9" w:rsidP="001C72D9" w:rsidR="00191133">
      <w:pPr>
        <w:jc w:val="both"/>
        <w:rPr>
          <w:b/>
        </w:rPr>
      </w:pPr>
      <w:r w:rsidRPr="00AC5852">
        <w:rPr>
          <w:b/>
        </w:rPr>
        <w:t xml:space="preserve">MAKI TRANSPORT d.o.o., </w:t>
      </w:r>
    </w:p>
    <w:p w:rsidRDefault="00191133" w:rsidP="001C72D9" w:rsidR="001C72D9" w:rsidRPr="00AC5852">
      <w:pPr>
        <w:jc w:val="both"/>
        <w:rPr>
          <w:b/>
        </w:rPr>
      </w:pPr>
      <w:r>
        <w:rPr>
          <w:b/>
        </w:rPr>
        <w:t xml:space="preserve">MIKRO d.o.o., </w:t>
      </w:r>
      <w:r w:rsidR="001C72D9" w:rsidRPr="00AC5852">
        <w:rPr>
          <w:b/>
        </w:rPr>
        <w:t xml:space="preserve">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MOJ URED d.o.o. za trgovinu i usluge, </w:t>
      </w:r>
    </w:p>
    <w:p w:rsidRDefault="001C72D9" w:rsidP="001C72D9" w:rsidR="002063E8">
      <w:pPr>
        <w:jc w:val="both"/>
        <w:rPr>
          <w:b/>
        </w:rPr>
      </w:pPr>
      <w:r w:rsidRPr="00AC5852">
        <w:rPr>
          <w:b/>
        </w:rPr>
        <w:t xml:space="preserve">NARODNE NOVINE, dioničko društvo za izdavanje i tiskanje Službenog lista Republike , Hrvatske, službenih i drugih obrazaca te za trgovanje školskim i uredskim priborom i opremom,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DRAŠKO NORAC-KLJAJO,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OMNITEH društvo s ograničenom odgovornošču za investicijske radove, vanjsku i unutarnju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PARKOVI dioničko društvo za komunalne i hortikulturne djelatnosti,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PENIĆ-TRGOVINA trgovina, proizvodnja, zastupanje i usluge, uvoz-izvoz, d.o.o., nitko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PETER-LACKE GmbH, 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POLIDOR d.o.o. za proizvodnju i preradu plastičnih masa te unutrašnju i vanjsku trgovinu,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PORSCHE INTER AUTO d.o.o. za trgovinu i popravak motornih vozila,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PRGOMET TRANSPORTI društvo s ograničenom odgovornošću za pružanje usluga u domaćem i međunarodnom prijevozu,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PRIMUM d.o.o. za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PROMTEX, društvo s ogranidčenom odgovornošću za promet roba na veliko i malo, te uvoz i izvoz,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RAJUMA društvo s ograničenom odgovornošću za proizvodnju, trgovinu i usluge, </w:t>
      </w:r>
    </w:p>
    <w:p w:rsidRDefault="001C72D9" w:rsidP="001C72D9" w:rsidR="002063E8" w:rsidRPr="002063E8">
      <w:pPr>
        <w:jc w:val="both"/>
        <w:rPr>
          <w:b/>
        </w:rPr>
      </w:pPr>
      <w:r w:rsidRPr="00AC5852">
        <w:rPr>
          <w:b/>
        </w:rPr>
        <w:t>REPUBLIKA HRVATSKA MINISTARSTVO FINACIJA</w:t>
      </w:r>
      <w:r>
        <w:t xml:space="preserve">, </w:t>
      </w:r>
      <w:r w:rsidR="002063E8" w:rsidRPr="002063E8">
        <w:rPr>
          <w:b/>
        </w:rPr>
        <w:t>POREZNA UPRAVA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SANITACIJA, d.o.o. za dezinfekciju, dezinsekciju i deratizaciju, </w:t>
      </w:r>
    </w:p>
    <w:p w:rsidRDefault="001C72D9" w:rsidP="001C72D9" w:rsidR="002063E8">
      <w:pPr>
        <w:jc w:val="both"/>
        <w:rPr>
          <w:b/>
        </w:rPr>
      </w:pPr>
      <w:r w:rsidRPr="00AC5852">
        <w:rPr>
          <w:b/>
        </w:rPr>
        <w:t xml:space="preserve">SLADOK ZDENO,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SOLUS društvo za proizvodnju metalnih proizvoda i trgovinu d.o.o.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SOP ZAGREB, društvo s ograničenom odgovornošću za inženjering, trgovinu, usluge i proizvodnju,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BLAŽENKA SPAJIĆ,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STAKLO GAŠPARIĆ jednostavno društvo s ograničenom odgovornošću za staklarske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STEPPING d.o.o. za proizvodnju, trgovinu i uvoz-izvoz,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ANDRIJA STOPIĆ, </w:t>
      </w:r>
    </w:p>
    <w:p w:rsidRDefault="001C72D9" w:rsidP="001C72D9" w:rsidR="001C72D9">
      <w:pPr>
        <w:jc w:val="both"/>
      </w:pPr>
      <w:r w:rsidRPr="00AC5852">
        <w:rPr>
          <w:b/>
        </w:rPr>
        <w:t xml:space="preserve">STRIJELAC d.o.o. za proizvodnju i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IVAN ŠPOLJAR,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ŠPORTSKI CENTAR RUDEŠ d.o.o. za športske djelatnosti,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KRISTINA ŠTEKOVIĆ,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TAHOGRAF, d.o.o. za proizvodnju, usluge i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TAMERA društvo s ograničenom odgovornošću za unutarnju trgovinu i usluge,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TEHNOROBA - JASKA društvo s ograničenom odgovornošću za trgovinu,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IVICA TOKIĆ,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TRGOMETAL d.o.o. za trgovinu i proizvodnju,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TURBO-ZG d.o.o. za unutarnju i vanjsku trgovinu, 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Ustanova za zdravstvenu skrb za djelatnost medicine rada i sporta TURJAK-OSIJEK,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>UVIK ISTO d.o.o. za ugostiteljstvo i usluge,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WÜRTH-HRVATSKA d.o.o. za trgovinu, usluge i zastupanje, </w:t>
      </w:r>
    </w:p>
    <w:p w:rsidRDefault="001C72D9" w:rsidP="001C72D9" w:rsidR="001C72D9" w:rsidRPr="00AC5852">
      <w:pPr>
        <w:jc w:val="both"/>
        <w:rPr>
          <w:b/>
        </w:rPr>
      </w:pPr>
      <w:r w:rsidRPr="00AC5852">
        <w:rPr>
          <w:b/>
        </w:rPr>
        <w:t xml:space="preserve">ZAGREBŠPED, društvo s ograničenom odgovornošću, međunarodna špedicija, unutrašnja i vanjska trgovina, </w:t>
      </w:r>
    </w:p>
    <w:p w:rsidRDefault="003E43DD" w:rsidP="003E43DD" w:rsidR="003E43DD">
      <w:pPr>
        <w:jc w:val="both"/>
      </w:pPr>
    </w:p>
    <w:p w:rsidRDefault="003E43DD" w:rsidP="003E43DD" w:rsidR="003E43DD">
      <w:pPr>
        <w:jc w:val="both"/>
      </w:pPr>
      <w:r>
        <w:lastRenderedPageBreak/>
        <w:t xml:space="preserve">            Utvrđuje se da je na e-oglasnoj ploči suda dana 14. ožujka 2017. objavljen popis vjerovnika i prava glasa koja vjerovnicima pripadaju (članak 57. Stečajnog zakona, N.N.br.71/15), dok  je izmijenjeni plan restrukturiranja dužnika objavljen 9.3.2017. godine. </w:t>
      </w:r>
    </w:p>
    <w:p w:rsidRDefault="003E43DD" w:rsidP="003E43DD" w:rsidR="003E43DD">
      <w:pPr>
        <w:jc w:val="both"/>
      </w:pPr>
      <w:r>
        <w:t xml:space="preserve"> </w:t>
      </w:r>
    </w:p>
    <w:p w:rsidRDefault="003E43DD" w:rsidP="003E43DD" w:rsidR="003E43DD">
      <w:pPr>
        <w:jc w:val="both"/>
      </w:pPr>
      <w:r>
        <w:t xml:space="preserve">           Sudac upoznaje nazočne kako </w:t>
      </w:r>
      <w:r w:rsidR="00DD422E">
        <w:t xml:space="preserve">se </w:t>
      </w:r>
      <w:r w:rsidR="00BF7E31">
        <w:t>prema članku 59. stavku</w:t>
      </w:r>
      <w:r>
        <w:t xml:space="preserve"> 2. SZ-a smatra da su vjerovnici prihvatili plan restrukturiranja ako je:</w:t>
      </w:r>
    </w:p>
    <w:p w:rsidRDefault="003E43DD" w:rsidP="003E43DD" w:rsidR="003E43DD">
      <w:pPr>
        <w:jc w:val="both"/>
      </w:pPr>
      <w:r>
        <w:t>-za prihvaćanje plana glasovala većina svih vjerovnika i ako</w:t>
      </w:r>
      <w:r w:rsidR="00BF7E31">
        <w:t xml:space="preserve"> </w:t>
      </w:r>
    </w:p>
    <w:p w:rsidRDefault="003E43DD" w:rsidP="003E43DD" w:rsidR="003E43DD">
      <w:pPr>
        <w:jc w:val="both"/>
      </w:pPr>
      <w:r>
        <w:t>-u svakoj skupini zbroj tražbina vjerovnika koji su glasovali za prihvaćanje plana dvostruko prelazi zbroj tražbina koji su glasovali protiv prihvaćanja plana restrukturiranja</w:t>
      </w:r>
    </w:p>
    <w:p w:rsidRDefault="003E43DD" w:rsidP="003E43DD" w:rsidR="003E43DD">
      <w:pPr>
        <w:jc w:val="both"/>
      </w:pPr>
      <w:r>
        <w:t xml:space="preserve">  </w:t>
      </w:r>
    </w:p>
    <w:p w:rsidRDefault="003E43DD" w:rsidP="003E43DD" w:rsidR="00FA1366">
      <w:pPr>
        <w:jc w:val="both"/>
      </w:pPr>
      <w:r>
        <w:t xml:space="preserve">           </w:t>
      </w:r>
      <w:r w:rsidR="00616A91">
        <w:t>Sud donosi</w:t>
      </w:r>
    </w:p>
    <w:p w:rsidRDefault="00616A91" w:rsidP="00FA1366" w:rsidR="00616A91" w:rsidRPr="00E21643">
      <w:pPr>
        <w:jc w:val="both"/>
      </w:pPr>
      <w:r>
        <w:t xml:space="preserve">                                                                     </w:t>
      </w:r>
      <w:r w:rsidR="00761AE6">
        <w:t>R</w:t>
      </w:r>
      <w:r>
        <w:t>ješenje</w:t>
      </w:r>
    </w:p>
    <w:p w:rsidRDefault="00616A91" w:rsidP="00FA1366" w:rsidR="00616A91">
      <w:pPr>
        <w:ind w:firstLine="720"/>
        <w:jc w:val="both"/>
        <w:rPr>
          <w:b/>
        </w:rPr>
      </w:pPr>
    </w:p>
    <w:p w:rsidRDefault="00FA1366" w:rsidP="00616A91" w:rsidR="00FA1366" w:rsidRPr="00616A91">
      <w:pPr>
        <w:pStyle w:val="Odlomakpopisa"/>
        <w:numPr>
          <w:ilvl w:val="0"/>
          <w:numId w:val="32"/>
        </w:numPr>
        <w:jc w:val="both"/>
        <w:rPr>
          <w:b/>
          <w:sz w:val="24"/>
          <w:szCs w:val="24"/>
        </w:rPr>
      </w:pPr>
      <w:r w:rsidRPr="00616A91">
        <w:rPr>
          <w:b/>
          <w:sz w:val="24"/>
          <w:szCs w:val="24"/>
        </w:rPr>
        <w:t xml:space="preserve">Prelazi se na raspravljanje o </w:t>
      </w:r>
      <w:r w:rsidR="001452E9" w:rsidRPr="00616A91">
        <w:rPr>
          <w:b/>
          <w:sz w:val="24"/>
          <w:szCs w:val="24"/>
        </w:rPr>
        <w:t>izm</w:t>
      </w:r>
      <w:r w:rsidR="00D76DF2" w:rsidRPr="00616A91">
        <w:rPr>
          <w:b/>
          <w:sz w:val="24"/>
          <w:szCs w:val="24"/>
        </w:rPr>
        <w:t>i</w:t>
      </w:r>
      <w:r w:rsidR="001452E9" w:rsidRPr="00616A91">
        <w:rPr>
          <w:b/>
          <w:sz w:val="24"/>
          <w:szCs w:val="24"/>
        </w:rPr>
        <w:t>jenjenom planu restrukturiranja dužnika</w:t>
      </w:r>
    </w:p>
    <w:p w:rsidRDefault="00FA1366" w:rsidP="00FA1366" w:rsidR="00FA1366" w:rsidRPr="00E21643">
      <w:pPr>
        <w:ind w:firstLine="720"/>
        <w:jc w:val="both"/>
      </w:pPr>
    </w:p>
    <w:p w:rsidRDefault="0093792C" w:rsidP="00FA1366" w:rsidR="00FA1366" w:rsidRPr="00E21643">
      <w:pPr>
        <w:ind w:firstLine="720"/>
        <w:jc w:val="both"/>
      </w:pPr>
      <w:r w:rsidRPr="00E21643">
        <w:t>ZZ d</w:t>
      </w:r>
      <w:r w:rsidR="00D36CEC" w:rsidRPr="00E21643">
        <w:t>užnik</w:t>
      </w:r>
      <w:r w:rsidR="008728A0">
        <w:t>a</w:t>
      </w:r>
      <w:r w:rsidR="00D36CEC" w:rsidRPr="00E21643">
        <w:t xml:space="preserve"> u bitnome izlaže </w:t>
      </w:r>
      <w:r w:rsidRPr="00E21643">
        <w:t>Izm</w:t>
      </w:r>
      <w:r w:rsidR="00D76DF2" w:rsidRPr="00E21643">
        <w:t>i</w:t>
      </w:r>
      <w:r w:rsidR="00223B3C">
        <w:t xml:space="preserve">jenjeni </w:t>
      </w:r>
      <w:r w:rsidRPr="00E21643">
        <w:t xml:space="preserve">plan </w:t>
      </w:r>
      <w:r w:rsidR="005D05F0">
        <w:t>restrukturiranja.</w:t>
      </w:r>
      <w:r w:rsidR="00761AE6">
        <w:t xml:space="preserve"> </w:t>
      </w:r>
    </w:p>
    <w:p w:rsidRDefault="00B34B5F" w:rsidP="00FA1366" w:rsidR="00B34B5F" w:rsidRPr="00E21643">
      <w:pPr>
        <w:ind w:firstLine="720"/>
        <w:jc w:val="both"/>
      </w:pPr>
    </w:p>
    <w:p w:rsidRDefault="00761AE6" w:rsidP="00FA1366" w:rsidR="00FA1366" w:rsidRPr="00E21643">
      <w:pPr>
        <w:ind w:firstLine="720"/>
        <w:jc w:val="both"/>
      </w:pPr>
      <w:r>
        <w:t xml:space="preserve">Utvrđuje se da punomoćnik društva Drvotrade daje na uvid tužbu koju je podnio protiv ovdje dužnika radi utvrđenja osnovanosti osporene tražbine. </w:t>
      </w:r>
    </w:p>
    <w:p w:rsidRDefault="00FA1366" w:rsidP="00FA1366" w:rsidR="00FA1366" w:rsidRPr="00E21643">
      <w:pPr>
        <w:ind w:firstLine="720"/>
        <w:jc w:val="both"/>
      </w:pPr>
    </w:p>
    <w:p w:rsidRDefault="00FA1366" w:rsidP="00616A91" w:rsidR="00FA1366" w:rsidRPr="00616A91">
      <w:pPr>
        <w:pStyle w:val="Odlomakpopisa"/>
        <w:numPr>
          <w:ilvl w:val="0"/>
          <w:numId w:val="32"/>
        </w:numPr>
        <w:jc w:val="both"/>
        <w:rPr>
          <w:sz w:val="24"/>
          <w:szCs w:val="24"/>
        </w:rPr>
      </w:pPr>
      <w:r w:rsidRPr="00616A91">
        <w:rPr>
          <w:b/>
          <w:sz w:val="24"/>
          <w:szCs w:val="24"/>
        </w:rPr>
        <w:t xml:space="preserve">Prelazi se na glasovanje o </w:t>
      </w:r>
      <w:r w:rsidR="00F32DD3" w:rsidRPr="00616A91">
        <w:rPr>
          <w:b/>
          <w:sz w:val="24"/>
          <w:szCs w:val="24"/>
        </w:rPr>
        <w:t>planu restrukturiranja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303D33" w:rsidRPr="00E21643">
      <w:pPr>
        <w:ind w:firstLine="720"/>
        <w:jc w:val="both"/>
      </w:pPr>
      <w:r w:rsidRPr="00E21643">
        <w:t xml:space="preserve">Stečajni sudac objavljuje da su prema </w:t>
      </w:r>
      <w:r w:rsidR="002A7682">
        <w:t>izm</w:t>
      </w:r>
      <w:r w:rsidR="00E46743">
        <w:t>i</w:t>
      </w:r>
      <w:r w:rsidR="002A7682">
        <w:t>jenjenom planu restrukturiranja</w:t>
      </w:r>
      <w:r w:rsidRPr="00E21643">
        <w:t xml:space="preserve">  </w:t>
      </w:r>
      <w:r w:rsidR="00303D33" w:rsidRPr="00E21643">
        <w:t>vjerovnici razvrstani u dvije skupine</w:t>
      </w:r>
    </w:p>
    <w:p w:rsidRDefault="00303D33" w:rsidP="00FA1366" w:rsidR="00303D33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  <w:rPr>
          <w:u w:val="single"/>
        </w:rPr>
      </w:pPr>
      <w:r w:rsidRPr="00E21643">
        <w:rPr>
          <w:u w:val="single"/>
        </w:rPr>
        <w:t xml:space="preserve">Pristupa se glasovanju </w:t>
      </w:r>
    </w:p>
    <w:p w:rsidRDefault="00FA1366" w:rsidP="00FA1366" w:rsidR="00FA1366">
      <w:pPr>
        <w:ind w:firstLine="720"/>
        <w:jc w:val="both"/>
        <w:rPr>
          <w:u w:val="single"/>
        </w:rPr>
      </w:pPr>
    </w:p>
    <w:p w:rsidRDefault="00215872" w:rsidP="007E478B" w:rsidR="00C973E4">
      <w:pPr>
        <w:ind w:firstLine="708"/>
        <w:jc w:val="both"/>
      </w:pPr>
      <w:r>
        <w:t>Utvrđuje se da za vjerovn</w:t>
      </w:r>
      <w:r w:rsidR="00C973E4">
        <w:t xml:space="preserve">ike </w:t>
      </w:r>
      <w:r w:rsidR="007E478B">
        <w:t xml:space="preserve">Audit d.o.o, Mega Salus Gradnja j.d.o.o., INA-INDUSTRIJA NAFTE d.d., i MIKRO d.o.o. </w:t>
      </w:r>
      <w:r w:rsidR="00C973E4">
        <w:t xml:space="preserve">ne prileži obrazac glasačkog listića, te ih sud upućuje da su do završetka glasovanja dužni iste pribaviti, radi glasovanja.   </w:t>
      </w:r>
    </w:p>
    <w:p w:rsidRDefault="007E478B" w:rsidP="00FA1366" w:rsidR="007E478B">
      <w:pPr>
        <w:ind w:firstLine="720"/>
        <w:jc w:val="both"/>
      </w:pPr>
    </w:p>
    <w:p w:rsidRDefault="00C44EE5" w:rsidP="008728A0" w:rsidR="00E86D13">
      <w:pPr>
        <w:ind w:firstLine="720"/>
        <w:jc w:val="both"/>
      </w:pPr>
      <w:r w:rsidRPr="00E21643">
        <w:t>S</w:t>
      </w:r>
      <w:r w:rsidR="00FA1366" w:rsidRPr="00E21643">
        <w:t>udac</w:t>
      </w:r>
      <w:r w:rsidRPr="00E21643">
        <w:t xml:space="preserve"> utvrđuje da su se vjerovnici pisano na obrascu </w:t>
      </w:r>
      <w:r w:rsidR="000336C2">
        <w:t xml:space="preserve">br. </w:t>
      </w:r>
      <w:r w:rsidRPr="00E21643">
        <w:t>11.</w:t>
      </w:r>
      <w:r w:rsidR="000336C2">
        <w:t xml:space="preserve"> </w:t>
      </w:r>
      <w:r w:rsidR="00935D8E" w:rsidRPr="00E21643">
        <w:t xml:space="preserve">izjasnili, odnosno poziva </w:t>
      </w:r>
      <w:r w:rsidR="00FA1366" w:rsidRPr="00E21643">
        <w:t xml:space="preserve">svakog od nazočnih vjerovnika </w:t>
      </w:r>
      <w:r w:rsidR="00E86D13" w:rsidRPr="00E21643">
        <w:t xml:space="preserve">u pojedinoj skupini </w:t>
      </w:r>
      <w:r w:rsidR="00FA1366" w:rsidRPr="00E21643">
        <w:t xml:space="preserve">pojedinačno se izjasniti glasuje li </w:t>
      </w:r>
      <w:r w:rsidR="00FA1366" w:rsidRPr="00E21643">
        <w:rPr>
          <w:b/>
        </w:rPr>
        <w:t>za</w:t>
      </w:r>
      <w:r w:rsidR="00FA1366" w:rsidRPr="00E21643">
        <w:t xml:space="preserve"> ili </w:t>
      </w:r>
      <w:r w:rsidR="00FA1366" w:rsidRPr="00E21643">
        <w:rPr>
          <w:b/>
        </w:rPr>
        <w:t>protiv</w:t>
      </w:r>
      <w:r w:rsidR="00FA1366" w:rsidRPr="00E21643">
        <w:t xml:space="preserve"> pr</w:t>
      </w:r>
      <w:r w:rsidR="00E86D13" w:rsidRPr="00E21643">
        <w:t>ihvaćanj</w:t>
      </w:r>
      <w:r w:rsidR="00935D8E" w:rsidRPr="00E21643">
        <w:t>a</w:t>
      </w:r>
      <w:r w:rsidR="00E86D13" w:rsidRPr="00E21643">
        <w:t xml:space="preserve"> </w:t>
      </w:r>
      <w:r w:rsidR="00935D8E" w:rsidRPr="00E21643">
        <w:t xml:space="preserve"> plana restrukturiranja</w:t>
      </w:r>
      <w:r w:rsidR="008728A0">
        <w:t>:</w:t>
      </w:r>
    </w:p>
    <w:p w:rsidRDefault="008728A0" w:rsidP="008728A0" w:rsidR="008728A0" w:rsidRPr="00E21643">
      <w:pPr>
        <w:ind w:firstLine="720"/>
        <w:jc w:val="both"/>
      </w:pPr>
    </w:p>
    <w:p w:rsidRDefault="0045482D" w:rsidP="0045482D" w:rsidR="00E86D13" w:rsidRPr="0045482D">
      <w:pPr>
        <w:ind w:left="720"/>
        <w:jc w:val="both"/>
        <w:rPr>
          <w:b/>
        </w:rPr>
      </w:pPr>
      <w:r>
        <w:rPr>
          <w:b/>
        </w:rPr>
        <w:t xml:space="preserve">I </w:t>
      </w:r>
      <w:r w:rsidR="008240C4" w:rsidRPr="0045482D">
        <w:rPr>
          <w:b/>
        </w:rPr>
        <w:t>prva skupina</w:t>
      </w:r>
    </w:p>
    <w:p w:rsidRDefault="0045482D" w:rsidP="00935D8E" w:rsidR="0045482D">
      <w:pPr>
        <w:ind w:firstLine="708"/>
        <w:jc w:val="both"/>
      </w:pPr>
    </w:p>
    <w:p w:rsidRDefault="00935D8E" w:rsidP="00935D8E" w:rsidR="00935D8E" w:rsidRPr="00E21643">
      <w:pPr>
        <w:ind w:firstLine="708"/>
        <w:jc w:val="both"/>
      </w:pPr>
      <w:r w:rsidRPr="00E21643">
        <w:t xml:space="preserve">Planom restrukturiranja u </w:t>
      </w:r>
      <w:r w:rsidRPr="00E21643">
        <w:rPr>
          <w:b/>
        </w:rPr>
        <w:t>prvu skupinu</w:t>
      </w:r>
      <w:r w:rsidRPr="00E21643">
        <w:t xml:space="preserve"> vjerovnika razvrstani </w:t>
      </w:r>
      <w:r w:rsidR="008728A0">
        <w:t xml:space="preserve"> su sljedeći vjerovnici:</w:t>
      </w:r>
    </w:p>
    <w:p w:rsidRDefault="00223B3C" w:rsidP="00223B3C" w:rsidR="00223B3C" w:rsidRPr="00223B3C">
      <w:pPr>
        <w:ind w:left="1428"/>
        <w:contextualSpacing/>
        <w:rPr>
          <w:sz w:val="20"/>
          <w:szCs w:val="22"/>
        </w:rPr>
      </w:pPr>
      <w:r w:rsidRPr="00223B3C">
        <w:rPr>
          <w:sz w:val="20"/>
          <w:szCs w:val="22"/>
        </w:rPr>
        <w:fldChar w:fldCharType="begin"/>
      </w:r>
      <w:r w:rsidRPr="00223B3C">
        <w:rPr>
          <w:sz w:val="20"/>
          <w:szCs w:val="22"/>
        </w:rPr>
        <w:instrText xml:space="preserve"> LINK Excel.Sheet.12 "Knjiga1" "List1!R1C1:R77C6" \a \f 5 \h  \* MERGEFORMAT </w:instrText>
      </w:r>
      <w:r w:rsidRPr="00223B3C">
        <w:rPr>
          <w:sz w:val="20"/>
          <w:szCs w:val="22"/>
        </w:rPr>
        <w:fldChar w:fldCharType="separate"/>
      </w:r>
    </w:p>
    <w:p w:rsidRDefault="00223B3C" w:rsidP="008728A0" w:rsidR="008728A0" w:rsidRPr="008728A0">
      <w:r w:rsidRPr="00223B3C">
        <w:rPr>
          <w:sz w:val="22"/>
          <w:szCs w:val="20"/>
        </w:rPr>
        <w:fldChar w:fldCharType="end"/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37"/>
        <w:gridCol w:w="2279"/>
        <w:gridCol w:w="1536"/>
        <w:gridCol w:w="2123"/>
        <w:gridCol w:w="1596"/>
        <w:gridCol w:w="1417"/>
      </w:tblGrid>
      <w:tr w:rsidTr="008728A0" w:rsidR="008728A0" w:rsidRPr="008728A0">
        <w:trPr>
          <w:trHeight w:val="618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center"/>
              <w:rPr>
                <w:color w:val="000000"/>
              </w:rPr>
            </w:pPr>
            <w:r w:rsidRPr="008728A0">
              <w:rPr>
                <w:color w:val="000000"/>
              </w:rPr>
              <w:t>1</w:t>
            </w:r>
          </w:p>
        </w:tc>
        <w:tc>
          <w:tcPr>
            <w:tcW w:type="pct" w:w="12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AGRAM LIFE osiguranje, dioničko društvo</w:t>
            </w:r>
          </w:p>
        </w:tc>
        <w:tc>
          <w:tcPr>
            <w:tcW w:type="pct" w:w="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18742666873</w:t>
            </w:r>
          </w:p>
        </w:tc>
        <w:tc>
          <w:tcPr>
            <w:tcW w:type="pct" w:w="11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Trnjanska cesta 108</w:t>
            </w:r>
          </w:p>
        </w:tc>
        <w:tc>
          <w:tcPr>
            <w:tcW w:type="pct" w:w="8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  <w:r w:rsidRPr="008728A0">
              <w:rPr>
                <w:color w:val="000000"/>
              </w:rPr>
              <w:t xml:space="preserve">1.196.454,08 </w:t>
            </w:r>
          </w:p>
        </w:tc>
        <w:tc>
          <w:tcPr>
            <w:tcW w:type="pct" w:w="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</w:p>
        </w:tc>
      </w:tr>
      <w:tr w:rsidTr="008728A0" w:rsidR="008728A0" w:rsidRPr="008728A0">
        <w:trPr>
          <w:trHeight w:val="926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center"/>
              <w:rPr>
                <w:color w:val="000000"/>
              </w:rPr>
            </w:pPr>
            <w:r w:rsidRPr="008728A0">
              <w:rPr>
                <w:color w:val="000000"/>
              </w:rPr>
              <w:t>2</w:t>
            </w:r>
          </w:p>
        </w:tc>
        <w:tc>
          <w:tcPr>
            <w:tcW w:type="pct" w:w="1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HYPO - LEASING STEIERMARK društvo s ograničenom odgovornošću za usluge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64646464586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GARIĆGRADSKA 18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  <w:r w:rsidRPr="008728A0">
              <w:rPr>
                <w:color w:val="000000"/>
              </w:rPr>
              <w:t xml:space="preserve">1.503.359,28 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728A0" w:rsidP="008728A0" w:rsidR="008728A0">
            <w:pPr>
              <w:jc w:val="right"/>
              <w:rPr>
                <w:color w:val="000000"/>
              </w:rPr>
            </w:pPr>
          </w:p>
          <w:p w:rsidRDefault="008728A0" w:rsidP="008728A0" w:rsidR="008728A0" w:rsidRPr="008728A0">
            <w:pPr>
              <w:rPr>
                <w:color w:val="000000"/>
              </w:rPr>
            </w:pPr>
          </w:p>
        </w:tc>
      </w:tr>
      <w:tr w:rsidTr="008728A0" w:rsidR="008728A0" w:rsidRPr="008728A0">
        <w:trPr>
          <w:trHeight w:val="618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center"/>
              <w:rPr>
                <w:color w:val="000000"/>
              </w:rPr>
            </w:pPr>
            <w:r w:rsidRPr="008728A0">
              <w:rPr>
                <w:color w:val="000000"/>
              </w:rPr>
              <w:lastRenderedPageBreak/>
              <w:t>3</w:t>
            </w:r>
          </w:p>
        </w:tc>
        <w:tc>
          <w:tcPr>
            <w:tcW w:type="pct" w:w="1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KARLOVAČKA BANKA dioničko društvo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08106331075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I.G. Kovačića 1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  <w:r w:rsidRPr="008728A0">
              <w:rPr>
                <w:color w:val="000000"/>
              </w:rPr>
              <w:t xml:space="preserve">17.262.017,01 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</w:p>
        </w:tc>
      </w:tr>
      <w:tr w:rsidTr="008728A0" w:rsidR="008728A0" w:rsidRPr="008728A0">
        <w:trPr>
          <w:trHeight w:val="454"/>
        </w:trPr>
        <w:tc>
          <w:tcPr>
            <w:tcW w:type="pct" w:w="1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center"/>
              <w:rPr>
                <w:color w:val="000000"/>
              </w:rPr>
            </w:pPr>
            <w:r w:rsidRPr="008728A0">
              <w:rPr>
                <w:color w:val="000000"/>
              </w:rPr>
              <w:t>4</w:t>
            </w:r>
          </w:p>
        </w:tc>
        <w:tc>
          <w:tcPr>
            <w:tcW w:type="pct" w:w="12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Raiffeisenbank Austria d.d.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53056966535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rPr>
                <w:color w:val="000000"/>
              </w:rPr>
            </w:pPr>
            <w:r w:rsidRPr="008728A0">
              <w:rPr>
                <w:color w:val="000000"/>
              </w:rPr>
              <w:t>Petrinjska 59</w:t>
            </w:r>
          </w:p>
        </w:tc>
        <w:tc>
          <w:tcPr>
            <w:tcW w:type="pct" w:w="8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  <w:r w:rsidRPr="008728A0">
              <w:rPr>
                <w:color w:val="000000"/>
              </w:rPr>
              <w:t xml:space="preserve">3.080.887,81 </w:t>
            </w:r>
          </w:p>
        </w:tc>
        <w:tc>
          <w:tcPr>
            <w:tcW w:type="pct" w:w="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728A0" w:rsidP="008728A0" w:rsidR="008728A0" w:rsidRPr="008728A0">
            <w:pPr>
              <w:jc w:val="right"/>
              <w:rPr>
                <w:color w:val="000000"/>
              </w:rPr>
            </w:pPr>
          </w:p>
        </w:tc>
      </w:tr>
    </w:tbl>
    <w:p w:rsidRDefault="008728A0" w:rsidP="008728A0" w:rsidR="008728A0" w:rsidRPr="008728A0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Default="008728A0" w:rsidP="003E43DD" w:rsidR="008728A0">
      <w:pPr>
        <w:jc w:val="both"/>
        <w:rPr>
          <w:b/>
        </w:rPr>
      </w:pPr>
    </w:p>
    <w:p w:rsidRDefault="008728A0" w:rsidP="00935D8E" w:rsidR="008728A0">
      <w:pPr>
        <w:ind w:firstLine="708"/>
        <w:jc w:val="both"/>
        <w:rPr>
          <w:b/>
        </w:rPr>
      </w:pPr>
    </w:p>
    <w:p w:rsidRDefault="0045482D" w:rsidP="0045482D" w:rsidR="006D63A5" w:rsidRPr="0045482D">
      <w:pPr>
        <w:ind w:left="720"/>
        <w:jc w:val="both"/>
        <w:rPr>
          <w:b/>
        </w:rPr>
      </w:pPr>
      <w:r>
        <w:rPr>
          <w:b/>
        </w:rPr>
        <w:t xml:space="preserve">II </w:t>
      </w:r>
      <w:r w:rsidR="000336C2" w:rsidRPr="0045482D">
        <w:rPr>
          <w:b/>
        </w:rPr>
        <w:t xml:space="preserve">druga skupina </w:t>
      </w:r>
    </w:p>
    <w:p w:rsidRDefault="00935D8E" w:rsidP="00935D8E" w:rsidR="00935D8E" w:rsidRPr="008728A0">
      <w:pPr>
        <w:ind w:firstLine="708"/>
        <w:jc w:val="both"/>
      </w:pPr>
    </w:p>
    <w:p w:rsidRDefault="00935D8E" w:rsidP="0045482D" w:rsidR="0045482D">
      <w:pPr>
        <w:ind w:firstLine="708"/>
        <w:jc w:val="both"/>
      </w:pPr>
      <w:r w:rsidRPr="000336C2">
        <w:t xml:space="preserve">Planom restrukturiranja u </w:t>
      </w:r>
      <w:r w:rsidRPr="000336C2">
        <w:rPr>
          <w:b/>
        </w:rPr>
        <w:t>drugu skupinu</w:t>
      </w:r>
      <w:r w:rsidRPr="000336C2">
        <w:t xml:space="preserve"> vjerovnika razvrstani su </w:t>
      </w:r>
      <w:r w:rsidR="0045482D">
        <w:t>vjerovnici s neosiguranim tražbinama, koji nisu nižeg isplatnog reda, u tri podskupine  i to:</w:t>
      </w:r>
    </w:p>
    <w:p w:rsidRDefault="00894CE8" w:rsidP="0045482D" w:rsidR="00894CE8">
      <w:pPr>
        <w:ind w:firstLine="708"/>
        <w:jc w:val="both"/>
      </w:pPr>
    </w:p>
    <w:p w:rsidRDefault="0045482D" w:rsidP="0045482D" w:rsidR="0045482D">
      <w:pPr>
        <w:ind w:firstLine="708"/>
        <w:jc w:val="both"/>
      </w:pPr>
    </w:p>
    <w:p w:rsidRDefault="0045482D" w:rsidP="0045482D" w:rsidR="009E1C5D">
      <w:pPr>
        <w:ind w:firstLine="708"/>
        <w:jc w:val="both"/>
      </w:pPr>
      <w:r>
        <w:t>II.1. Ministarstvo financija i Hrvatske šume</w:t>
      </w:r>
    </w:p>
    <w:p w:rsidRDefault="009E1C5D" w:rsidP="000336C2" w:rsidR="009E1C5D" w:rsidRPr="000336C2">
      <w:pPr>
        <w:ind w:firstLine="708"/>
        <w:jc w:val="both"/>
      </w:pPr>
    </w:p>
    <w:tbl>
      <w:tblPr>
        <w:tblW w:type="pct" w:w="5018"/>
        <w:tblLayout w:type="fixed"/>
        <w:tblLook w:val="04A0" w:noVBand="1" w:noHBand="0" w:lastColumn="0" w:firstColumn="1" w:lastRow="0" w:firstRow="1"/>
      </w:tblPr>
      <w:tblGrid>
        <w:gridCol w:w="524"/>
        <w:gridCol w:w="2077"/>
        <w:gridCol w:w="1618"/>
        <w:gridCol w:w="2550"/>
        <w:gridCol w:w="1560"/>
        <w:gridCol w:w="992"/>
      </w:tblGrid>
      <w:tr w:rsidTr="00CF7A12" w:rsidR="00CF7A12" w:rsidRPr="009E1C5D">
        <w:trPr>
          <w:trHeight w:val="986"/>
        </w:trPr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1</w:t>
            </w:r>
          </w:p>
        </w:tc>
        <w:tc>
          <w:tcPr>
            <w:tcW w:type="pct" w:w="11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rPr>
                <w:color w:val="000000"/>
              </w:rPr>
            </w:pPr>
            <w:r w:rsidRPr="009E1C5D">
              <w:rPr>
                <w:color w:val="000000"/>
              </w:rPr>
              <w:t>REPUBLIKA HRVATSKA MINISTARSTVO FINACIJA</w:t>
            </w:r>
          </w:p>
        </w:tc>
        <w:tc>
          <w:tcPr>
            <w:tcW w:type="pct" w:w="8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18683136487</w:t>
            </w:r>
          </w:p>
        </w:tc>
        <w:tc>
          <w:tcPr>
            <w:tcW w:type="pct" w:w="13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0F68" w:rsidP="009E1C5D" w:rsidR="009E1C5D" w:rsidRPr="009E1C5D">
            <w:pPr>
              <w:rPr>
                <w:color w:val="000000"/>
              </w:rPr>
            </w:pPr>
            <w:r w:rsidRPr="009E1C5D">
              <w:rPr>
                <w:color w:val="000000"/>
              </w:rPr>
              <w:t>Katančićeva 5</w:t>
            </w:r>
          </w:p>
        </w:tc>
        <w:tc>
          <w:tcPr>
            <w:tcW w:type="pct" w:w="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955.906,64</w:t>
            </w:r>
          </w:p>
        </w:tc>
        <w:tc>
          <w:tcPr>
            <w:tcW w:type="pct" w:w="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C72D9" w:rsidP="009E1C5D" w:rsidR="001C72D9">
            <w:pPr>
              <w:jc w:val="right"/>
              <w:rPr>
                <w:color w:val="000000"/>
              </w:rPr>
            </w:pPr>
          </w:p>
          <w:p w:rsidRDefault="001C72D9" w:rsidP="001C72D9" w:rsidR="001C72D9"/>
          <w:p w:rsidRDefault="001C72D9" w:rsidP="001C72D9" w:rsidR="009E1C5D" w:rsidRPr="001C72D9">
            <w:r>
              <w:t xml:space="preserve">       ZA</w:t>
            </w:r>
          </w:p>
        </w:tc>
      </w:tr>
      <w:tr w:rsidTr="00CF7A12" w:rsidR="00CF7A12" w:rsidRPr="009E1C5D">
        <w:trPr>
          <w:trHeight w:val="1246"/>
        </w:trPr>
        <w:tc>
          <w:tcPr>
            <w:tcW w:type="pct" w:w="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2</w:t>
            </w:r>
          </w:p>
        </w:tc>
        <w:tc>
          <w:tcPr>
            <w:tcW w:type="pct" w:w="11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rPr>
                <w:color w:val="000000"/>
              </w:rPr>
            </w:pPr>
            <w:r w:rsidRPr="009E1C5D">
              <w:rPr>
                <w:color w:val="000000"/>
              </w:rPr>
              <w:t>HRVATSKE ŠUME društvo s ograničenom odgovornošću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69693144506</w:t>
            </w:r>
          </w:p>
        </w:tc>
        <w:tc>
          <w:tcPr>
            <w:tcW w:type="pct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5A6D" w:rsidP="009E1C5D" w:rsidR="009E1C5D" w:rsidRPr="009E1C5D">
            <w:pPr>
              <w:rPr>
                <w:color w:val="000000"/>
              </w:rPr>
            </w:pPr>
            <w:r w:rsidRPr="00405A6D">
              <w:rPr>
                <w:color w:val="000000"/>
                <w:sz w:val="22"/>
              </w:rPr>
              <w:t>Ljudevita farkaša vukotinovića 2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1C5D" w:rsidP="009E1C5D" w:rsidR="009E1C5D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3.409.917,73</w:t>
            </w:r>
          </w:p>
        </w:tc>
        <w:tc>
          <w:tcPr>
            <w:tcW w:type="pct" w:w="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C72D9" w:rsidP="009E1C5D" w:rsidR="001C72D9">
            <w:pPr>
              <w:jc w:val="right"/>
              <w:rPr>
                <w:color w:val="000000"/>
              </w:rPr>
            </w:pPr>
          </w:p>
          <w:p w:rsidRDefault="001C72D9" w:rsidP="001C72D9" w:rsidR="001C72D9"/>
          <w:p w:rsidRDefault="001C72D9" w:rsidP="001C72D9" w:rsidR="009E1C5D" w:rsidRPr="001C72D9">
            <w:r>
              <w:t xml:space="preserve">       ZA</w:t>
            </w:r>
          </w:p>
        </w:tc>
      </w:tr>
    </w:tbl>
    <w:p w:rsidRDefault="009E1C5D" w:rsidP="009E1C5D" w:rsidR="009E1C5D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p w:rsidRDefault="0045482D" w:rsidP="009E1C5D" w:rsidR="00AA28A4" w:rsidRPr="0045482D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>
        <w:t xml:space="preserve">           </w:t>
      </w:r>
      <w:r w:rsidRPr="0045482D">
        <w:t>II.2. Ostali vjerovnici</w:t>
      </w:r>
    </w:p>
    <w:p w:rsidRDefault="00AA28A4" w:rsidP="009E1C5D" w:rsidR="00AA28A4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tbl>
      <w:tblPr>
        <w:tblStyle w:val="Reetkatablice"/>
        <w:tblW w:type="pct" w:w="5000"/>
        <w:jc w:val="right"/>
        <w:tblLook w:val="04A0" w:noVBand="1" w:noHBand="0" w:lastColumn="0" w:firstColumn="1" w:lastRow="0" w:firstRow="1"/>
      </w:tblPr>
      <w:tblGrid>
        <w:gridCol w:w="576"/>
        <w:gridCol w:w="2110"/>
        <w:gridCol w:w="1547"/>
        <w:gridCol w:w="2510"/>
        <w:gridCol w:w="1542"/>
        <w:gridCol w:w="1003"/>
      </w:tblGrid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AGENCIJA ZA KOMERCIJALNU DJELATNOST proizvodno, uslužno i trgovačko d.o.o.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58843087891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SAVSKA CESTA 10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535,00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AKTIV BROKER </w:t>
            </w:r>
            <w:r w:rsidR="00CF7A12" w:rsidRPr="00CF7A12">
              <w:t>d.o.o.</w:t>
            </w:r>
            <w:r w:rsidRPr="00571251">
              <w:t>za usluge i trgovinu</w:t>
            </w:r>
          </w:p>
        </w:tc>
        <w:tc>
          <w:tcPr>
            <w:tcW w:type="pct" w:w="890"/>
            <w:vAlign w:val="center"/>
            <w:hideMark/>
          </w:tcPr>
          <w:p w:rsidRDefault="00194D28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5701714176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GAJEVA 23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26.530,43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ALFA SIGURNOST d.o.o. 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47785989863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Bosutska 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9.918,75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ALTEA d.o.o. 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18564217038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VLADIMIR NAZOR 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1.689.275,78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NIKOLA ANDRIĆ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7694961917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Gorjanci 33b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4.797,00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ATLANTIS TRADE LLC 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PIVA 10518371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2120 CAREY AVENUE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122.900,86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AUDIT </w:t>
            </w:r>
            <w:r w:rsidR="00CF7A12" w:rsidRPr="00CF7A12">
              <w:t>d.o.o.</w:t>
            </w:r>
            <w:r w:rsidRPr="00571251">
              <w:t>za revizijske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39806187636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BAŠTIJANOVA 52 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68.750,00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AUTO KREŠO MALOPRODAJA d.o.o. 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31696674942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BIOKOVSKA 1B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2.595,96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AUTOKLUB JASTREBARSKO 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70874114894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TREŠNJEVKA 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8.858,55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AVIBO d.o.o. 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30070138032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Ulica grada Vukovara 271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1.268.421,54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AVORATO </w:t>
            </w:r>
            <w:r w:rsidR="00CF7A12" w:rsidRPr="00CF7A12">
              <w:t>d.o.o.</w:t>
            </w:r>
            <w:r w:rsidRPr="00571251">
              <w:t>za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84777326766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Jelkovec, Varaždinska ulica, odvojak II, br. 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37.935,19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LJILJANA BARBERIĆ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42057860065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TRATINA 16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12.600,00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IVAN BEGIĆ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31777036389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ŠAMAČKA 90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2.130,00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DRAGUTIN BREZAR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88851117261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DR. FRANJE TUĐMANA 112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520,00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BUDIMIR &amp; METER odvjetničko društvo d.o.o.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23060752612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Trg Nikole Šubića Zrinskog 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120.784,19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CELPLAST </w:t>
            </w:r>
            <w:r w:rsidR="00CF7A12" w:rsidRPr="00CF7A12">
              <w:t>d.o.o.</w:t>
            </w:r>
            <w:r w:rsidRPr="00571251">
              <w:t>za proizvodnju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29446487332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Šetalište Vladimira Gortana 38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1.820,00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CEMTRA d.o.o. za kontrolu i ekološku zaštitu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11423745914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VLAŠKA ULICA 67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1.875,00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CIONIZ </w:t>
            </w:r>
            <w:r w:rsidR="00CF7A12" w:rsidRPr="00CF7A12">
              <w:t>d.o.o.</w:t>
            </w:r>
            <w:r w:rsidRPr="00571251">
              <w:t>za građenje i poslovne djelatnosti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14481518039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KLAIĆEVA  58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26.122,00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COM ENG DATA d.o.o. za informatički inženjering i računovodstveni konzalting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84734150122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MIRAMARSKA 109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5.475,00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CROATIA osiguranje d.d.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26187994862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Miramarska 22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82.272,37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JAKIŠA ĆURIĆ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43804460662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ANTE STARČEVIĆA 28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2.075,42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ČAMBER GRADNJA </w:t>
            </w:r>
            <w:r w:rsidR="00CF7A12" w:rsidRPr="00CF7A12">
              <w:t>d.o.o.</w:t>
            </w:r>
            <w:r w:rsidRPr="00571251">
              <w:t>za građenje, proizvodnju i usluge</w:t>
            </w:r>
          </w:p>
        </w:tc>
        <w:tc>
          <w:tcPr>
            <w:tcW w:type="pct" w:w="890"/>
            <w:vAlign w:val="center"/>
            <w:hideMark/>
          </w:tcPr>
          <w:p w:rsidRDefault="007C51CE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7460398586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ANĐELA NUIĆA 19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21.875,00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ČVORKOVAC </w:t>
            </w:r>
            <w:r w:rsidR="00CF7A12" w:rsidRPr="00CF7A12">
              <w:t>d.o.o.</w:t>
            </w:r>
            <w:r w:rsidRPr="00571251">
              <w:t>za komunalne djelatnosti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99894441383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Bana JOSIPA Jelačića 12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2.918,88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24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DIMNJAK d.o.o. za dimnjačarske usluge i ložišnu tehniku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93385987809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BILJSKA CESTA 66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3.250,00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DARKO DOMJANČIĆ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20654140648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ČEGLJI 40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10.317,50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DRVOTRADE </w:t>
            </w:r>
            <w:r w:rsidR="00CF7A12" w:rsidRPr="00CF7A12">
              <w:t>d.o.o.</w:t>
            </w:r>
            <w:r w:rsidRPr="00571251">
              <w:t>za trgovinu i proizvodnju</w:t>
            </w:r>
          </w:p>
        </w:tc>
        <w:tc>
          <w:tcPr>
            <w:tcW w:type="pct" w:w="890"/>
            <w:vAlign w:val="center"/>
            <w:hideMark/>
          </w:tcPr>
          <w:p w:rsidRDefault="007C51CE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6857184002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S.Kolara 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1.178.867,15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EKO-FLOR PLUS d.o.o. za komunalne usluge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50730247993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Mokrice 180/c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ELTRA MG d.o.o. za trgovinu, proizvodnju, promet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86252349701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PRIGORNICA 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13.650,00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29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ENDI LINE d.o.o. za proizvodnju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49043177266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ZAGREBAČKA 60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18.943,51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ERGO KLAMERICE d.o.o. za proizvodnju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22637302039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VLADIMIRA NAZORA 78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10.787,62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ERSTE CARD CLUB </w:t>
            </w:r>
            <w:r w:rsidR="00CF7A12" w:rsidRPr="00CF7A12">
              <w:t>d.o.o.</w:t>
            </w:r>
            <w:r w:rsidRPr="00571251">
              <w:t>za financijsko posredovanje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85941596441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PRAŠKA 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ESE PROJEKT, d.o.o. za projektiranje i izvođenje energetskih sustava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16734478593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Savska cesta 2B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2.237,50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EUROSPUŽVA </w:t>
            </w:r>
            <w:r w:rsidR="00CF7A12" w:rsidRPr="00CF7A12">
              <w:t>d.o.o.</w:t>
            </w:r>
            <w:r w:rsidRPr="00571251">
              <w:t>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86065720181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DRAVSKA bb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9.075,00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FESTO </w:t>
            </w:r>
            <w:r w:rsidR="00CF7A12" w:rsidRPr="00CF7A12">
              <w:t>d.o.o.</w:t>
            </w:r>
            <w:r w:rsidRPr="00571251">
              <w:t>za automatizacionu tehniku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25706416813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NOVA CESTA 181 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11.071,73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Financijska agencija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85821130368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Ulica grada Vukovara 70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67,00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FRATEA, </w:t>
            </w:r>
            <w:r w:rsidR="00CF7A12" w:rsidRPr="00CF7A12">
              <w:t>d.o.o.</w:t>
            </w:r>
            <w:r w:rsidRPr="00571251">
              <w:t>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87743691663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Stenjevečka 8/C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153.870,81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37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GEC, </w:t>
            </w:r>
            <w:r w:rsidR="00CF7A12" w:rsidRPr="00CF7A12">
              <w:t>d.o.o.</w:t>
            </w:r>
            <w:r w:rsidRPr="00571251">
              <w:t>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68954548066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A. Muhvića 44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29.041,65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ZLATKO GLASNOVIĆ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98355743353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JAČKOVINA 12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13.071,30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39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GRAD JASTREBARSKO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64942661827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STROSSMAYEROV TRG 13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18.278,76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1C72D9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GRAD ZAGREB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61817894937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TRG STJEPANA RADIĆA  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112.561,26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1C72D9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HIDRAULIKA DRVOŠPED d.o.o. 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64423111898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JELAŠI 37 C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2.312,50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Hrvatska radiotelevizija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68419124305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PRISAVLJE 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160,00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Hrvatske vode, pravna osoba za upravljanje vodama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28921383001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Grada Vukovara 220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23.382,34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HRVATSKA GOSPODARSKA KOMORA 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85167032587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ROOSEVELTOV TRG 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20.000,00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HRVATSKI ZAVOD ZA TOKSIKOLOGIJU I ANTIDOPING 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23691527614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BORONGAJSKA CESTA 83G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2.750,00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INA-INDUSTRIJA NAFTE d.d.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27759560625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AV. V. HOLJEVCA 10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3.800,34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IPROZ informiranje, propaganda i razvoj zaštite, d.o.o.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36534466630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UL. A. BREŠĆENSKOGA 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ITL-LAKIRNA TEHNIKA j.d.o.o. 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60839590225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ŠIBENSKA 10A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13.149,39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49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JADRANKA IVANČIĆ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31594383990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PLEŠIVICA 45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2.859,50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IVING-BROD d. o. o. 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32074778618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J. J. Štrosmajera 26/B2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5.252,38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GORAN JANČULA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11384057970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FRANJE RAČKOG 46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9.885,00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JAŠKAPACK d.o.o. tvornica valovitog kartona i ambalaže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53994275676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SAVSKA C. 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237,50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53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JUREN GAMMA </w:t>
            </w:r>
            <w:r w:rsidR="00CF7A12" w:rsidRPr="00CF7A12">
              <w:t>d.o.o.</w:t>
            </w:r>
            <w:r w:rsidRPr="00571251">
              <w:t>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10093201268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Jelengradska 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79.625,00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KAYALAR KIMYA SAN. VE TIC.A.S. GENC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Melek Aras Bulvari NO:47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262.356,48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KEMIS-TERMOCLEAN d.o.o. za industrijska čišćenja i gospodarenja otpadom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47719259482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Slavonska avenija 26/4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138.221,92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KOKOT AGRO </w:t>
            </w:r>
            <w:r w:rsidR="00CF7A12" w:rsidRPr="00CF7A12">
              <w:t>d.o.o.</w:t>
            </w:r>
            <w:r w:rsidRPr="00571251">
              <w:t>za proizvodnju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86472637435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MLADINSKA 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3.136,25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KOMUNALAC, </w:t>
            </w:r>
            <w:r w:rsidR="00CF7A12" w:rsidRPr="00CF7A12">
              <w:t>d.o.o.</w:t>
            </w:r>
            <w:r w:rsidRPr="00571251">
              <w:t>za usluge u komunalnom gospodarstvu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61888142985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STJEPANA pl. HORVATA 38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4.000,00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KOS TRANSPORTI </w:t>
            </w:r>
            <w:r w:rsidR="00CF7A12" w:rsidRPr="00CF7A12">
              <w:t>d.o.o.</w:t>
            </w:r>
            <w:r w:rsidRPr="00571251">
              <w:t>za prijevoz robe, špediciju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99654943646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CEHOVSKA 13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199.303,46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59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JOSIP KRIŽANIĆ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80985146163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Dubravica 100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18.900,00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LAPS GRUPA </w:t>
            </w:r>
            <w:r w:rsidR="00CF7A12" w:rsidRPr="00CF7A12">
              <w:t>d.o.o.</w:t>
            </w:r>
            <w:r w:rsidRPr="00571251">
              <w:t>za usluge</w:t>
            </w:r>
          </w:p>
        </w:tc>
        <w:tc>
          <w:tcPr>
            <w:tcW w:type="pct" w:w="890"/>
            <w:vAlign w:val="center"/>
            <w:hideMark/>
          </w:tcPr>
          <w:p w:rsidRDefault="002544D7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4817765777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VAROŠKA 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5.012,50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MARTINA LASTOVČIĆ KOS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81988982343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VRBOVEC 71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964,50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LAUFFER GmbH 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Margarete-Steiff-Str. 16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4.445,45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LINDE PLIN </w:t>
            </w:r>
            <w:r w:rsidR="00CF7A12" w:rsidRPr="00CF7A12">
              <w:t>d.o.o.</w:t>
            </w:r>
            <w:r w:rsidRPr="00571251">
              <w:t>za proizvodnju, trgovinu, uvoz i izvoz tehničkih plinova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64936811186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Kalinovac 2/a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Ljekarne Zagrebačke županije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71623616932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Matije Magdalenića 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2.582,12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MAKI TRANSPORT d.o.o.  </w:t>
            </w:r>
          </w:p>
        </w:tc>
        <w:tc>
          <w:tcPr>
            <w:tcW w:type="pct" w:w="890"/>
            <w:vAlign w:val="center"/>
            <w:hideMark/>
          </w:tcPr>
          <w:p w:rsidRDefault="00801B03" w:rsidP="00571251" w:rsidR="00571251" w:rsidRPr="00571251">
            <w:pPr>
              <w:widowControl w:val="false"/>
            </w:pPr>
            <w:r>
              <w:t>22765159000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S. S. KRANJČEVIĆA bb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5.709,68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MEGA SALUS GRADNJA j.d.o.o. za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9691709282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VLADIMIRA VARIĆAKA 24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32.500,00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67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MIKRO </w:t>
            </w:r>
            <w:r w:rsidR="00CF7A12" w:rsidRPr="00CF7A12">
              <w:t>d.o.o.</w:t>
            </w:r>
            <w:r w:rsidRPr="00571251">
              <w:t>za pružanje tehničkih, poslovnih usluga i vanjsku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65982855288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JOSIPA BUTORCA 18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60.000,00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MOJ URED d.o.o. 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80058362188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TREŠNJEVKA 59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5.071,71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189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69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NARODNE NOVINE, </w:t>
            </w:r>
            <w:r w:rsidR="00CF7A12">
              <w:t>d.d,</w:t>
            </w:r>
            <w:r w:rsidRPr="00571251">
              <w:t xml:space="preserve"> za izdavanje i tiskanje Službenog lista Republike Hrvatske, službenih i drugih obrazaca te za trgovanje školskim i uredskim priborom i opremom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64546066176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SAVSKI GAJ XIII, PUT 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3.654,36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1C72D9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DRAŠKO NORAC-KLJAJO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67075339157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ZVJEZDANA 14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993,75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OMNITEH </w:t>
            </w:r>
            <w:r w:rsidR="00CF7A12" w:rsidRPr="00CF7A12">
              <w:t>d.o.o.</w:t>
            </w:r>
            <w:r w:rsidRPr="00571251">
              <w:t>za investicijske radove, vanjsku i unutarnju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48559435696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SAMOBORSKA 145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100.399,39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OT-OPTIMA TELEKOM d.d. za telekomunikacije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36004425025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BANI 75a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P.E.S.-ZAGREB d.o.o. za elektrotehniku i strojarstvo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83374921129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Rivanjski Put 10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258.991,45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FA7A2C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PARKOVI dioničko društvo za komunalne i hortikulturne djelatnosti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72672225843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Halerova aleja 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6.759,29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PBZ CARD </w:t>
            </w:r>
            <w:r w:rsidR="00CF7A12" w:rsidRPr="00CF7A12">
              <w:t>d.o.o.</w:t>
            </w:r>
            <w:r w:rsidRPr="00571251">
              <w:t>za poslovanje kreditnim karticama, putnička agencija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28495895537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RADNIČKA CESTA 44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PENIĆ-TRGOVINA trgovina, proizvodnja, zastupanje i usluge, uvoz-izvoz, d.o.o.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98892204980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GORNJOSTUPNIČKA 43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4.955,00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PETER-LACKE </w:t>
            </w:r>
            <w:r w:rsidRPr="00571251">
              <w:lastRenderedPageBreak/>
              <w:t xml:space="preserve">GmbH 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Herforder Str. 80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450.976,30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78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PILA ZAGREB </w:t>
            </w:r>
            <w:r w:rsidR="00CF7A12" w:rsidRPr="00CF7A12">
              <w:t>d.o.o.</w:t>
            </w:r>
            <w:r w:rsidRPr="00571251">
              <w:t>za proizvodnju, zastupanje,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22183339840</w:t>
            </w:r>
          </w:p>
        </w:tc>
        <w:tc>
          <w:tcPr>
            <w:tcW w:type="pct" w:w="1076"/>
            <w:vAlign w:val="center"/>
            <w:hideMark/>
          </w:tcPr>
          <w:p w:rsidRDefault="00DD422E" w:rsidP="00571251" w:rsidR="00571251" w:rsidRPr="00571251">
            <w:pPr>
              <w:widowControl w:val="false"/>
            </w:pPr>
            <w:r>
              <w:t>BAŠČ</w:t>
            </w:r>
            <w:r w:rsidR="00571251" w:rsidRPr="00571251">
              <w:t>ANSKE PLOČE 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11.625,00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79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POLIDOR d.o.o. za proizvodnju i preradu plastičnih masa 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67044219412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CVJETNO NASELJE 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544,20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POMPES FUNEBRES MARGELY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Route de Sainte Anne - Kerluherne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43.162,27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PORSCHE INTER AUTO d.o.o. za trgovinu i popravak motornih vozila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67492500921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Velimira Škorpika 21-23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1.949,95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4107D6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PRESA d.o.o. za elektro radove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55318328039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Zagrebačka 35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71.700,00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126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PRGOMET TRANSPORTI </w:t>
            </w:r>
            <w:r w:rsidR="00CF7A12" w:rsidRPr="00CF7A12">
              <w:t>d.o.o.</w:t>
            </w:r>
            <w:r w:rsidRPr="00571251">
              <w:t>za pružanje usluga u domaćem i međunarodnom prijevozu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63020024952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BARTOLA KAŠIĆA 10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6.185,80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PRIMUM d.o.o. za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75831220081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ČAKOVEČKA 25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53.783,68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PROMTEX, </w:t>
            </w:r>
            <w:r w:rsidR="00CF7A12" w:rsidRPr="00CF7A12">
              <w:t>d.o.o.</w:t>
            </w:r>
            <w:r w:rsidRPr="00571251">
              <w:t>za promet roba na veliko i malo, te uvoz i izvoz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76427040904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ULICA GRADA VUKOVARA 43a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31.968,75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JADRANKA RAČKI</w:t>
            </w:r>
          </w:p>
        </w:tc>
        <w:tc>
          <w:tcPr>
            <w:tcW w:type="pct" w:w="890"/>
            <w:vAlign w:val="center"/>
            <w:hideMark/>
          </w:tcPr>
          <w:p w:rsidRDefault="002544D7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1916495458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Novaki Petrovinski 79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76.100,00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RAJUMA </w:t>
            </w:r>
            <w:r w:rsidR="00CF7A12" w:rsidRPr="00CF7A12">
              <w:t>d.o.o.</w:t>
            </w:r>
            <w:r w:rsidRPr="00571251">
              <w:t xml:space="preserve"> za proizvodnju,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59103648236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POTOK 33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79.433,28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RAYBAN d.o.o. za proizvodnju, unutarnju i vanjsku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10709706866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LASTOVSKA 2 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1.000,00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89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RENATO P.P. d.o.o. za transport,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97414306170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ZELENI TRG 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7.575,00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SANITACIJA, d.o.o. za dezinfekciju, dezinsekciju i </w:t>
            </w:r>
            <w:r w:rsidRPr="00571251">
              <w:lastRenderedPageBreak/>
              <w:t>deratizaciju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lastRenderedPageBreak/>
              <w:t>85987734468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NALJEŠKOVIĆEVA 45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3.403,76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91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SLADOK ZDENO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ZMAJ JOVINA 33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51.797,32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SOLUS za proizvodnju metalnih proizvoda i trgovinu d.o.o.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54595880752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Kralja Tomislava 330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5.637,50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SOP ZAGREB, </w:t>
            </w:r>
            <w:r w:rsidR="00CF7A12" w:rsidRPr="00CF7A12">
              <w:t>d.o.o.</w:t>
            </w:r>
            <w:r w:rsidRPr="00571251">
              <w:t>za inženjering, trgovinu, usluge i proizvodnju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98668170419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SIGET 18 B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49.750,00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BLAŽENKA SPAJIĆ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36317177132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A. STARČEVIĆA 158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2.111.611,82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STAKLO GAŠPARIĆ jednostavno </w:t>
            </w:r>
            <w:r w:rsidR="00CF7A12" w:rsidRPr="00CF7A12">
              <w:t>d.o.o.</w:t>
            </w:r>
            <w:r w:rsidRPr="00571251">
              <w:t>za staklarske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39888782317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Donja Reka 65A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1.250,70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STEPPING d.o.o. za proizvodnju, trgovinu i uvoz-izvoz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22472877644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DUBRAVA ZABOČKA 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24.293,37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STIPIĆ ART d.o.o. proizvodnja, trgovina i usluge u stečaju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88222232199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B.RADIĆA 499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15.790,00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ANDRIJA STOPIĆ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18124947943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Hrvatski Leskovac, ZASTAVNICE 20D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115.321,85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99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STRIJELAC d.o.o. za proizvodnju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37026286244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ZAGRAD 2A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9.750,00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STROJNA MEHANIKA d.o.o. za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71357445366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I. Puđaka 16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2.597,71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IVAN ŠPOLJAR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33308796475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Klokovac 114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28.737,50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1C72D9" w:rsidP="00CF7A12" w:rsidR="00571251" w:rsidRPr="00571251">
            <w:pPr>
              <w:widowControl w:val="false"/>
              <w:jc w:val="right"/>
            </w:pPr>
            <w:r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ŠPORTSKI CENTAR RUDEŠ d.o.o. za športske djelatnosti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34721010919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Rudeška cesta 24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116.656,37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KRISTINA ŠTEKOVIĆ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93302263141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REMETINEČKI GAJ 24 C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1.400,00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TAHOGRAF, d.o.o. za proizvodnju, usluge i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73777060562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Brezje, Dr. Franje Tuđmana 24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105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TAMERA </w:t>
            </w:r>
            <w:r w:rsidR="00CF7A12" w:rsidRPr="00CF7A12">
              <w:t>d.o.o.</w:t>
            </w:r>
            <w:r w:rsidRPr="00571251">
              <w:t>za unutarnju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43624973375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III Trnjanske ledine 17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63.488,25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TEHNOPLAM </w:t>
            </w:r>
            <w:r w:rsidR="00CF7A12" w:rsidRPr="00CF7A12">
              <w:t>d.o.o.</w:t>
            </w:r>
            <w:r w:rsidRPr="00571251">
              <w:t>za trgovinu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95347519849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Uskočka 29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9.725,00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TEHNOROBA - JASKA </w:t>
            </w:r>
            <w:r w:rsidR="00CF7A12" w:rsidRPr="00CF7A12">
              <w:t>d.o.o.</w:t>
            </w:r>
            <w:r w:rsidRPr="00571251">
              <w:t>u za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63800843682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ZDIHOVAČKA 75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7.150,32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IVICA TOKIĆ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42842095475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BANA JOSIPA JELAČIĆA 131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8.250,00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109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TRGOMETAL d.o.o. za trgovinu i proizvodnju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26004523816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KOVINSKA 4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65.361,41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TURBO-ZG d.o.o. za unutarnju i vanjsku trgovinu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70987880374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Ulica grada Vukovara 271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197.575,45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Ustanova za zdravstvenu skrb Profozić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94139426897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TRNJANSKA CESTA 59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4.710,27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112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Ustanova za zdravstvenu skrb za djelatnost medicine rada i sporta TURJAK-OSIJEK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43339498548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J.J. STROSSMAYERA 163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5.283,00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113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UVIK ISTO d.o.o. za ugostiteljstvo i usluge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77332729714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TRAKOŠĆANSKA 41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21.732,84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114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BORIS VINSKI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99114657919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MIRNOVEČKA CESTA 40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54.276,57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115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VODOOPSKRBA I ODVODNJA </w:t>
            </w:r>
            <w:r w:rsidR="00CF7A12" w:rsidRPr="00CF7A12">
              <w:t>d.o.o.</w:t>
            </w:r>
            <w:r w:rsidRPr="00571251">
              <w:t>za javnu vodoopskrbu i odvodnju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83416546499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FOLNEGOVIĆEVA 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672,82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3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116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JOSIP VRBANČIĆ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64471062923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VELIKA JELSA 7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6.575,00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117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WÜRTH-HRVATSKA d.o.o. za trgovinu, usluge i zastupanje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52641439848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FRANJE LUČIĆA 32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29.594,97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63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118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ZAGREBAČKA BANKA DIONIČKO DRUŠTVO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92963223473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Trg bana Josipa Jelačića 10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0,00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189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lastRenderedPageBreak/>
              <w:t>119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ZAGREBAČKI HOLDING, </w:t>
            </w:r>
            <w:r w:rsidR="00CF7A12" w:rsidRPr="00CF7A12">
              <w:t>d.o.o.</w:t>
            </w:r>
            <w:r w:rsidRPr="00571251">
              <w:t>za javni prijevoz, opskrbu vodom, održavanje čistoće, putnička agencija, šport, upravljanje objektima i poslovanje nekretninama</w:t>
            </w:r>
          </w:p>
        </w:tc>
        <w:tc>
          <w:tcPr>
            <w:tcW w:type="pct" w:w="890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85584865987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Ulica grada Vukovara 41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330,95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  <w:tr w:rsidTr="00CF7A12" w:rsidR="00571251" w:rsidRPr="00571251">
        <w:trPr>
          <w:trHeight w:val="945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120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ZAGREBŠPED, </w:t>
            </w:r>
            <w:r w:rsidR="00CF7A12" w:rsidRPr="00CF7A12">
              <w:t>d.o.o.</w:t>
            </w:r>
            <w:r w:rsidRPr="00571251">
              <w:t>, međunarodna špedicija, unutrašnja i vanjska trgovina</w:t>
            </w:r>
          </w:p>
        </w:tc>
        <w:tc>
          <w:tcPr>
            <w:tcW w:type="pct" w:w="890"/>
            <w:vAlign w:val="center"/>
            <w:hideMark/>
          </w:tcPr>
          <w:p w:rsidRDefault="002544D7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2573674713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Vodovodna 20a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420.244,24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ZA</w:t>
            </w:r>
          </w:p>
        </w:tc>
      </w:tr>
      <w:tr w:rsidTr="00CF7A12" w:rsidR="00571251" w:rsidRPr="00571251">
        <w:trPr>
          <w:trHeight w:val="2190"/>
          <w:jc w:val="right"/>
        </w:trPr>
        <w:tc>
          <w:tcPr>
            <w:tcW w:type="pct" w:w="333"/>
            <w:vAlign w:val="center"/>
            <w:hideMark/>
          </w:tcPr>
          <w:p w:rsidRDefault="00571251" w:rsidP="00571251" w:rsidR="00571251" w:rsidRPr="00571251">
            <w:pPr>
              <w:widowControl w:val="false"/>
              <w:jc w:val="center"/>
            </w:pPr>
            <w:r w:rsidRPr="00571251">
              <w:t>121</w:t>
            </w:r>
          </w:p>
        </w:tc>
        <w:tc>
          <w:tcPr>
            <w:tcW w:type="pct" w:w="1221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 xml:space="preserve">ZAVOD ZA ISTRAŽIVANJE I RAZVOJ SIGURNOSTI </w:t>
            </w:r>
            <w:r w:rsidR="00CF7A12" w:rsidRPr="00CF7A12">
              <w:t>d.o.o.</w:t>
            </w:r>
            <w:r w:rsidRPr="00571251">
              <w:t>za sigurnost na radu, zaštitu od požara i eksplozije, zaštitu i unapređenje čovjekove okoline te sigurnost u prometu</w:t>
            </w:r>
          </w:p>
        </w:tc>
        <w:tc>
          <w:tcPr>
            <w:tcW w:type="pct" w:w="890"/>
            <w:vAlign w:val="center"/>
            <w:hideMark/>
          </w:tcPr>
          <w:p w:rsidRDefault="002544D7" w:rsidP="00571251" w:rsidR="00571251" w:rsidRPr="00571251">
            <w:pPr>
              <w:widowControl w:val="false"/>
            </w:pPr>
            <w:r>
              <w:t>0</w:t>
            </w:r>
            <w:r w:rsidR="00571251" w:rsidRPr="00571251">
              <w:t>5494093403</w:t>
            </w:r>
          </w:p>
        </w:tc>
        <w:tc>
          <w:tcPr>
            <w:tcW w:type="pct" w:w="1076"/>
            <w:vAlign w:val="center"/>
            <w:hideMark/>
          </w:tcPr>
          <w:p w:rsidRDefault="00571251" w:rsidP="00571251" w:rsidR="00571251" w:rsidRPr="00571251">
            <w:pPr>
              <w:widowControl w:val="false"/>
            </w:pPr>
            <w:r w:rsidRPr="00571251">
              <w:t>ULICA GRADA VUKOVARA 68</w:t>
            </w:r>
          </w:p>
        </w:tc>
        <w:tc>
          <w:tcPr>
            <w:tcW w:type="pct" w:w="885"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  <w:r w:rsidRPr="00571251">
              <w:t>215,00</w:t>
            </w:r>
          </w:p>
        </w:tc>
        <w:tc>
          <w:tcPr>
            <w:tcW w:type="pct" w:w="595"/>
            <w:noWrap/>
            <w:vAlign w:val="center"/>
            <w:hideMark/>
          </w:tcPr>
          <w:p w:rsidRDefault="00571251" w:rsidP="00CF7A12" w:rsidR="00571251" w:rsidRPr="00571251">
            <w:pPr>
              <w:widowControl w:val="false"/>
              <w:jc w:val="right"/>
            </w:pPr>
          </w:p>
        </w:tc>
      </w:tr>
    </w:tbl>
    <w:p w:rsidRDefault="00AA28A4" w:rsidP="009E1C5D" w:rsidR="00AA28A4" w:rsidRPr="009E1C5D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p w:rsidRDefault="009E1C5D" w:rsidP="009E1C5D" w:rsidR="009E1C5D" w:rsidRPr="009E1C5D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  <w:r w:rsidRPr="009E1C5D">
        <w:t>II.3. Član društva</w:t>
      </w:r>
    </w:p>
    <w:p w:rsidRDefault="009E1C5D" w:rsidP="009E1C5D" w:rsidR="009E1C5D" w:rsidRPr="009E1C5D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tbl>
      <w:tblPr>
        <w:tblW w:type="pct" w:w="5090"/>
        <w:jc w:val="center"/>
        <w:tblLook w:val="04A0" w:noVBand="1" w:noHBand="0" w:lastColumn="0" w:firstColumn="1" w:lastRow="0" w:firstRow="1"/>
      </w:tblPr>
      <w:tblGrid>
        <w:gridCol w:w="596"/>
        <w:gridCol w:w="2086"/>
        <w:gridCol w:w="1536"/>
        <w:gridCol w:w="2553"/>
        <w:gridCol w:w="1476"/>
        <w:gridCol w:w="1208"/>
      </w:tblGrid>
      <w:tr w:rsidTr="00181F05" w:rsidR="00181F05" w:rsidRPr="009E1C5D">
        <w:trPr>
          <w:trHeight w:val="844"/>
          <w:jc w:val="center"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7A12" w:rsidP="009E1C5D" w:rsidR="00CF7A12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1</w:t>
            </w:r>
          </w:p>
        </w:tc>
        <w:tc>
          <w:tcPr>
            <w:tcW w:type="pct" w:w="11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7A12" w:rsidP="009E1C5D" w:rsidR="00CF7A12" w:rsidRPr="009E1C5D">
            <w:pPr>
              <w:rPr>
                <w:color w:val="000000"/>
              </w:rPr>
            </w:pPr>
            <w:r w:rsidRPr="009E1C5D">
              <w:rPr>
                <w:color w:val="000000"/>
              </w:rPr>
              <w:t>"POSMRTNA PRIPOMOĆ", UDRUGA ZA SOLIDARNU POSMRTNU PRIPOMOĆ</w:t>
            </w:r>
          </w:p>
        </w:tc>
        <w:tc>
          <w:tcPr>
            <w:tcW w:type="pct" w:w="8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7A12" w:rsidP="009E1C5D" w:rsidR="00CF7A12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89701323487</w:t>
            </w:r>
          </w:p>
        </w:tc>
        <w:tc>
          <w:tcPr>
            <w:tcW w:type="pct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7A12" w:rsidP="009E1C5D" w:rsidR="00CF7A12" w:rsidRPr="009E1C5D">
            <w:pPr>
              <w:rPr>
                <w:color w:val="000000"/>
              </w:rPr>
            </w:pPr>
            <w:r w:rsidRPr="009E1C5D">
              <w:rPr>
                <w:color w:val="000000"/>
              </w:rPr>
              <w:t>Gajeva 29</w:t>
            </w:r>
          </w:p>
        </w:tc>
        <w:tc>
          <w:tcPr>
            <w:tcW w:type="pct" w:w="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7A12" w:rsidP="009E1C5D" w:rsidR="00CF7A12" w:rsidRPr="009E1C5D">
            <w:pPr>
              <w:jc w:val="right"/>
              <w:rPr>
                <w:color w:val="000000"/>
              </w:rPr>
            </w:pPr>
            <w:r w:rsidRPr="009E1C5D">
              <w:rPr>
                <w:color w:val="000000"/>
              </w:rPr>
              <w:t>4.149.543,00</w:t>
            </w:r>
          </w:p>
        </w:tc>
        <w:tc>
          <w:tcPr>
            <w:tcW w:type="pct" w:w="6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B0272" w:rsidP="009E1C5D" w:rsidR="00CF7A12" w:rsidRPr="009E1C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ZA</w:t>
            </w:r>
          </w:p>
        </w:tc>
      </w:tr>
    </w:tbl>
    <w:p w:rsidRDefault="009E1C5D" w:rsidP="009E1C5D" w:rsidR="009E1C5D" w:rsidRPr="009E1C5D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p w:rsidRDefault="00935D8E" w:rsidP="009E1C5D" w:rsidR="00935D8E" w:rsidRPr="00E21643">
      <w:r w:rsidRPr="00E21643">
        <w:fldChar w:fldCharType="begin"/>
      </w:r>
      <w:r w:rsidRPr="00E21643">
        <w:instrText xml:space="preserve"> LINK Excel.Sheet.12 "Knjiga1" "List1!R1C1:R77C6" \a \f 5 \h  \* MERGEFORMAT </w:instrText>
      </w:r>
      <w:r w:rsidRPr="00E21643">
        <w:fldChar w:fldCharType="separate"/>
      </w:r>
    </w:p>
    <w:p w:rsidRDefault="00935D8E" w:rsidP="00935D8E" w:rsidR="00935D8E" w:rsidRPr="00E21643"/>
    <w:p w:rsidRDefault="00935D8E" w:rsidP="00FA1366" w:rsidR="003C0E69" w:rsidRPr="00E21643">
      <w:pPr>
        <w:ind w:firstLine="720"/>
        <w:jc w:val="both"/>
      </w:pPr>
      <w:r w:rsidRPr="00E21643">
        <w:fldChar w:fldCharType="end"/>
      </w:r>
      <w:r w:rsidR="003C0E69" w:rsidRPr="00E21643">
        <w:t>G</w:t>
      </w:r>
      <w:r w:rsidR="009609BB" w:rsidRPr="00E21643">
        <w:t>lasovanje</w:t>
      </w:r>
      <w:r w:rsidR="003C0E69" w:rsidRPr="00E21643">
        <w:t xml:space="preserve"> dovršeno u </w:t>
      </w:r>
      <w:r w:rsidR="003E43DD">
        <w:rPr>
          <w:b/>
        </w:rPr>
        <w:t>11</w:t>
      </w:r>
      <w:r w:rsidR="0045482D" w:rsidRPr="001F276D">
        <w:rPr>
          <w:b/>
        </w:rPr>
        <w:t>,</w:t>
      </w:r>
      <w:r w:rsidR="009C59B4">
        <w:rPr>
          <w:b/>
        </w:rPr>
        <w:t>10</w:t>
      </w:r>
      <w:r w:rsidR="003C0E69" w:rsidRPr="00E21643">
        <w:t xml:space="preserve"> sati.</w:t>
      </w:r>
    </w:p>
    <w:p w:rsidRDefault="009609BB" w:rsidP="00FA1366" w:rsidR="009609BB" w:rsidRPr="00E21643">
      <w:pPr>
        <w:ind w:firstLine="720"/>
        <w:jc w:val="both"/>
      </w:pPr>
    </w:p>
    <w:p w:rsidRDefault="003C0E69" w:rsidP="00FA1366" w:rsidR="003C0E69" w:rsidRPr="00E21643">
      <w:pPr>
        <w:ind w:firstLine="720"/>
        <w:jc w:val="both"/>
      </w:pPr>
      <w:r w:rsidRPr="00E21643">
        <w:t xml:space="preserve">radi utvrđivanja rezultata glasovanju sud donosi </w:t>
      </w:r>
    </w:p>
    <w:p w:rsidRDefault="009609BB" w:rsidP="00FA1366" w:rsidR="009609BB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center"/>
      </w:pPr>
      <w:r w:rsidRPr="00E21643">
        <w:t>zaključak</w:t>
      </w:r>
    </w:p>
    <w:p w:rsidRDefault="009609BB" w:rsidP="003C0E69" w:rsidR="009609BB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>Određuje se stanka u trajanju od</w:t>
      </w:r>
      <w:r w:rsidR="009C59B4">
        <w:t xml:space="preserve"> 3</w:t>
      </w:r>
      <w:r w:rsidR="003E43DD">
        <w:t>0</w:t>
      </w:r>
      <w:r w:rsidRPr="00E21643">
        <w:t xml:space="preserve"> min.</w:t>
      </w:r>
    </w:p>
    <w:p w:rsidRDefault="003C0E69" w:rsidP="003C0E69" w:rsidR="003C0E69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 xml:space="preserve">Nastavljeno u </w:t>
      </w:r>
      <w:r w:rsidR="003E43DD">
        <w:rPr>
          <w:b/>
        </w:rPr>
        <w:t>11</w:t>
      </w:r>
      <w:r w:rsidR="0045482D" w:rsidRPr="001F276D">
        <w:rPr>
          <w:b/>
        </w:rPr>
        <w:t>,</w:t>
      </w:r>
      <w:r w:rsidR="003E43DD">
        <w:rPr>
          <w:b/>
        </w:rPr>
        <w:t>40</w:t>
      </w:r>
      <w:r w:rsidR="0045482D">
        <w:t xml:space="preserve"> sati</w:t>
      </w:r>
    </w:p>
    <w:p w:rsidRDefault="00D22E80" w:rsidP="003C0E69" w:rsidR="00D22E80" w:rsidRPr="00E21643">
      <w:pPr>
        <w:ind w:firstLine="720"/>
        <w:jc w:val="both"/>
      </w:pPr>
    </w:p>
    <w:p w:rsidRDefault="00D22E80" w:rsidP="003C0E69" w:rsidR="00A5155E">
      <w:pPr>
        <w:ind w:firstLine="720"/>
        <w:jc w:val="both"/>
      </w:pPr>
      <w:r w:rsidRPr="00E21643">
        <w:t xml:space="preserve">Utvrđuje se da </w:t>
      </w:r>
      <w:r w:rsidR="00A5155E">
        <w:t xml:space="preserve">su u </w:t>
      </w:r>
      <w:r w:rsidRPr="00E21643">
        <w:t xml:space="preserve">nastavku ročišta </w:t>
      </w:r>
      <w:r w:rsidR="00A5155E">
        <w:t>prisutni</w:t>
      </w:r>
      <w:r w:rsidRPr="00E21643">
        <w:t xml:space="preserve"> vjerovnici koji su </w:t>
      </w:r>
      <w:r w:rsidR="00A5155E">
        <w:t xml:space="preserve">prisustvovali i ročištu   </w:t>
      </w:r>
    </w:p>
    <w:p w:rsidRDefault="00A5155E" w:rsidP="00A5155E" w:rsidR="00D22E80">
      <w:pPr>
        <w:jc w:val="both"/>
      </w:pPr>
      <w:r>
        <w:t xml:space="preserve">            </w:t>
      </w:r>
      <w:r w:rsidR="00D22E80" w:rsidRPr="00E21643">
        <w:t>za glasovanj</w:t>
      </w:r>
      <w:r w:rsidR="00E26069">
        <w:t>e</w:t>
      </w:r>
      <w:r w:rsidR="00D22E80" w:rsidRPr="00E21643">
        <w:t xml:space="preserve"> o stečajnom planu.</w:t>
      </w:r>
    </w:p>
    <w:p w:rsidRDefault="007E478B" w:rsidP="00A5155E" w:rsidR="007E478B">
      <w:pPr>
        <w:jc w:val="both"/>
      </w:pPr>
    </w:p>
    <w:p w:rsidRDefault="007E478B" w:rsidP="007E478B" w:rsidR="007E478B" w:rsidRPr="00E21643">
      <w:pPr>
        <w:ind w:firstLine="708"/>
        <w:jc w:val="both"/>
      </w:pPr>
      <w:r>
        <w:t xml:space="preserve">Utvrđuje se da su obrasce za glasovanje sa zaokruženim glasom dostavili i vjerovnici Audit d.o.o, Mega Salus Gradnja j.d.o.o., INA-INDUSTRIJA NAFTE d.d., i MIKRO d.o.o.  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>Nakon privedenog glasovanja  sudac utvrđuje rezultate glasovanja i to kako slijedi:</w:t>
      </w:r>
    </w:p>
    <w:p w:rsidRDefault="00CD3CAE" w:rsidP="00FA1366" w:rsidR="00CD3CAE" w:rsidRPr="00E21643">
      <w:pPr>
        <w:ind w:firstLine="720"/>
        <w:jc w:val="both"/>
      </w:pPr>
    </w:p>
    <w:p w:rsidRDefault="000F7316" w:rsidP="00A5155E" w:rsidR="000F7316" w:rsidRPr="00A5155E">
      <w:pPr>
        <w:pStyle w:val="Odlomakpopisa"/>
        <w:numPr>
          <w:ilvl w:val="0"/>
          <w:numId w:val="33"/>
        </w:numPr>
        <w:jc w:val="both"/>
        <w:rPr>
          <w:b/>
          <w:sz w:val="24"/>
          <w:szCs w:val="24"/>
        </w:rPr>
      </w:pPr>
      <w:r w:rsidRPr="00A5155E">
        <w:rPr>
          <w:b/>
          <w:sz w:val="24"/>
          <w:szCs w:val="24"/>
        </w:rPr>
        <w:t>U odnosu na većinu svih vjerovnika</w:t>
      </w:r>
      <w:r w:rsidR="00A5155E" w:rsidRPr="00A5155E">
        <w:rPr>
          <w:b/>
          <w:sz w:val="24"/>
          <w:szCs w:val="24"/>
        </w:rPr>
        <w:t>:</w:t>
      </w:r>
    </w:p>
    <w:p w:rsidRDefault="000F7316" w:rsidP="000F7316" w:rsidR="000F7316" w:rsidRPr="00E21643">
      <w:pPr>
        <w:ind w:firstLine="720"/>
        <w:jc w:val="both"/>
      </w:pPr>
    </w:p>
    <w:p w:rsidRDefault="000F7316" w:rsidP="000F7316" w:rsidR="00E26069">
      <w:pPr>
        <w:ind w:firstLine="720"/>
        <w:jc w:val="both"/>
      </w:pPr>
      <w:r w:rsidRPr="00E21643">
        <w:t>Od ukupno  vjerovnika</w:t>
      </w:r>
      <w:r w:rsidR="00596E18">
        <w:t xml:space="preserve"> sa utvrđenim tražbinama</w:t>
      </w:r>
      <w:r w:rsidR="00335224">
        <w:t xml:space="preserve"> koji imaju pravo glasa</w:t>
      </w:r>
      <w:r w:rsidR="00E26069">
        <w:t>:</w:t>
      </w:r>
    </w:p>
    <w:p w:rsidRDefault="00E26069" w:rsidP="000F7316" w:rsidR="00E26069">
      <w:pPr>
        <w:ind w:firstLine="720"/>
        <w:jc w:val="both"/>
      </w:pPr>
      <w:r>
        <w:t>-</w:t>
      </w:r>
      <w:r w:rsidR="000F7316" w:rsidRPr="00E21643">
        <w:t xml:space="preserve">ZA prihvaćanje </w:t>
      </w:r>
      <w:r w:rsidR="00335224">
        <w:t xml:space="preserve">izmijenjenog </w:t>
      </w:r>
      <w:r w:rsidR="000F7316" w:rsidRPr="00E21643">
        <w:t>plana</w:t>
      </w:r>
      <w:r w:rsidR="00331622" w:rsidRPr="00E21643">
        <w:t xml:space="preserve"> restrukturiranja </w:t>
      </w:r>
      <w:r w:rsidR="000F7316" w:rsidRPr="00E21643">
        <w:t xml:space="preserve">glasovalo je </w:t>
      </w:r>
      <w:r w:rsidR="00C973E4">
        <w:t xml:space="preserve">83 od ukupno 124 vjerovnika  ili 66,94 %  </w:t>
      </w:r>
    </w:p>
    <w:p w:rsidRDefault="00E26069" w:rsidP="000F7316" w:rsidR="000F7316">
      <w:pPr>
        <w:ind w:firstLine="720"/>
        <w:jc w:val="both"/>
      </w:pPr>
      <w:r>
        <w:t>-</w:t>
      </w:r>
      <w:r w:rsidR="000F7316" w:rsidRPr="00E21643">
        <w:t>PROTIV prihvaćanja  plana</w:t>
      </w:r>
      <w:r w:rsidR="00331622" w:rsidRPr="00E21643">
        <w:t xml:space="preserve"> restrukturiranja</w:t>
      </w:r>
      <w:r w:rsidR="000F7316" w:rsidRPr="00E21643">
        <w:t xml:space="preserve"> glasovalo je</w:t>
      </w:r>
      <w:r w:rsidR="00C973E4">
        <w:t xml:space="preserve"> 41</w:t>
      </w:r>
      <w:r w:rsidR="004F2E72">
        <w:t xml:space="preserve"> </w:t>
      </w:r>
      <w:r w:rsidR="00C973E4">
        <w:t>vjerovnik od ukupno 124 ili 33,06 %</w:t>
      </w:r>
    </w:p>
    <w:p w:rsidRDefault="00AC3E38" w:rsidP="000F7316" w:rsidR="00AC3E38">
      <w:pPr>
        <w:ind w:firstLine="720"/>
        <w:jc w:val="both"/>
      </w:pPr>
    </w:p>
    <w:p w:rsidRDefault="000F7316" w:rsidP="00FA1366" w:rsidR="000F7316" w:rsidRPr="00E21643">
      <w:pPr>
        <w:ind w:firstLine="720"/>
        <w:jc w:val="both"/>
      </w:pPr>
    </w:p>
    <w:p w:rsidRDefault="00331622" w:rsidP="00A5155E" w:rsidR="00331622" w:rsidRPr="00A5155E">
      <w:pPr>
        <w:pStyle w:val="Odlomakpopisa"/>
        <w:numPr>
          <w:ilvl w:val="0"/>
          <w:numId w:val="33"/>
        </w:numPr>
        <w:jc w:val="both"/>
        <w:rPr>
          <w:b/>
          <w:sz w:val="24"/>
          <w:szCs w:val="24"/>
        </w:rPr>
      </w:pPr>
      <w:r w:rsidRPr="00A5155E">
        <w:rPr>
          <w:b/>
          <w:sz w:val="24"/>
          <w:szCs w:val="24"/>
        </w:rPr>
        <w:t>U odnosu na većine po skupinama</w:t>
      </w:r>
      <w:r w:rsidR="0045482D" w:rsidRPr="00A5155E">
        <w:rPr>
          <w:b/>
          <w:sz w:val="24"/>
          <w:szCs w:val="24"/>
        </w:rPr>
        <w:t>:</w:t>
      </w:r>
      <w:r w:rsidRPr="00A5155E">
        <w:rPr>
          <w:b/>
          <w:sz w:val="24"/>
          <w:szCs w:val="24"/>
        </w:rPr>
        <w:t xml:space="preserve"> </w:t>
      </w:r>
    </w:p>
    <w:p w:rsidRDefault="00331622" w:rsidP="00FA1366" w:rsidR="00331622" w:rsidRPr="00E21643">
      <w:pPr>
        <w:ind w:firstLine="720"/>
        <w:jc w:val="both"/>
      </w:pPr>
      <w:r w:rsidRPr="00E21643">
        <w:t xml:space="preserve"> </w:t>
      </w:r>
    </w:p>
    <w:p w:rsidRDefault="003C0E69" w:rsidP="00A5155E" w:rsidR="00FA1366" w:rsidRPr="00A5155E">
      <w:pPr>
        <w:pStyle w:val="Odlomakpopisa"/>
        <w:numPr>
          <w:ilvl w:val="0"/>
          <w:numId w:val="34"/>
        </w:numPr>
        <w:jc w:val="both"/>
        <w:rPr>
          <w:b/>
          <w:sz w:val="24"/>
          <w:szCs w:val="24"/>
        </w:rPr>
      </w:pPr>
      <w:r w:rsidRPr="00A5155E">
        <w:rPr>
          <w:b/>
          <w:sz w:val="24"/>
          <w:szCs w:val="24"/>
        </w:rPr>
        <w:t xml:space="preserve">u prvoj </w:t>
      </w:r>
      <w:r w:rsidR="00A5155E" w:rsidRPr="00A5155E">
        <w:rPr>
          <w:b/>
          <w:sz w:val="24"/>
          <w:szCs w:val="24"/>
        </w:rPr>
        <w:t xml:space="preserve">(I) </w:t>
      </w:r>
      <w:r w:rsidRPr="00A5155E">
        <w:rPr>
          <w:b/>
          <w:sz w:val="24"/>
          <w:szCs w:val="24"/>
        </w:rPr>
        <w:t>skupini vjerovnika</w:t>
      </w:r>
      <w:r w:rsidR="00A5155E" w:rsidRPr="00A5155E">
        <w:rPr>
          <w:b/>
          <w:sz w:val="24"/>
          <w:szCs w:val="24"/>
        </w:rPr>
        <w:t>:</w:t>
      </w:r>
    </w:p>
    <w:p w:rsidRDefault="003C0E69" w:rsidP="00FA1366" w:rsidR="003C0E69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ZA prihvaćanje </w:t>
      </w:r>
      <w:r w:rsidR="00971BD4">
        <w:t xml:space="preserve">izmijenjenog </w:t>
      </w:r>
      <w:r w:rsidRPr="00E21643">
        <w:t>plana</w:t>
      </w:r>
      <w:r w:rsidR="008A6D6F" w:rsidRPr="00E21643">
        <w:t xml:space="preserve"> restrukturiranja</w:t>
      </w:r>
      <w:r w:rsidRPr="00E21643">
        <w:t xml:space="preserve"> glasoval</w:t>
      </w:r>
      <w:r w:rsidR="00971BD4">
        <w:t xml:space="preserve">i su vjerovnici </w:t>
      </w:r>
      <w:r w:rsidRPr="00E21643">
        <w:t>čije tražbine iznose</w:t>
      </w:r>
      <w:r w:rsidR="00C973E4">
        <w:t xml:space="preserve"> 0,00 </w:t>
      </w:r>
      <w:r w:rsidR="00414152" w:rsidRPr="00E21643">
        <w:t>kn</w:t>
      </w:r>
    </w:p>
    <w:p w:rsidRDefault="00FA1366" w:rsidP="00FA1366" w:rsidR="00FA1366" w:rsidRPr="00E21643">
      <w:pPr>
        <w:ind w:firstLine="720"/>
        <w:jc w:val="both"/>
      </w:pPr>
      <w:r w:rsidRPr="00E21643">
        <w:t xml:space="preserve">PROTIV prihvaćanja </w:t>
      </w:r>
      <w:r w:rsidR="00170F21">
        <w:t xml:space="preserve">izmijenjenog </w:t>
      </w:r>
      <w:r w:rsidRPr="00E21643">
        <w:t xml:space="preserve">plana </w:t>
      </w:r>
      <w:r w:rsidR="008A6D6F" w:rsidRPr="00E21643">
        <w:t xml:space="preserve">restrukturiranja </w:t>
      </w:r>
      <w:r w:rsidRPr="00E21643">
        <w:t>glasoval</w:t>
      </w:r>
      <w:r w:rsidR="00971BD4">
        <w:t xml:space="preserve">i su vjerovnici </w:t>
      </w:r>
      <w:r w:rsidR="00D22E80" w:rsidRPr="00E21643">
        <w:t>t</w:t>
      </w:r>
      <w:r w:rsidR="00414152" w:rsidRPr="00E21643">
        <w:t>ražbin</w:t>
      </w:r>
      <w:r w:rsidR="008A6D6F" w:rsidRPr="00E21643">
        <w:t>e</w:t>
      </w:r>
      <w:r w:rsidR="00414152" w:rsidRPr="00E21643">
        <w:t xml:space="preserve"> iznos</w:t>
      </w:r>
      <w:r w:rsidR="008A6D6F" w:rsidRPr="00E21643">
        <w:t>e</w:t>
      </w:r>
      <w:r w:rsidR="00C973E4">
        <w:t xml:space="preserve"> 0,00 </w:t>
      </w:r>
      <w:r w:rsidR="00414152" w:rsidRPr="00E21643">
        <w:t>kn</w:t>
      </w:r>
    </w:p>
    <w:p w:rsidRDefault="00CD3CAE" w:rsidP="003C0E69" w:rsidR="00CD3CAE" w:rsidRPr="00E21643">
      <w:pPr>
        <w:ind w:firstLine="720"/>
        <w:jc w:val="both"/>
        <w:rPr>
          <w:b/>
        </w:rPr>
      </w:pPr>
    </w:p>
    <w:p w:rsidRDefault="003C0E69" w:rsidP="00A5155E" w:rsidR="003C0E69" w:rsidRPr="00A5155E">
      <w:pPr>
        <w:pStyle w:val="Odlomakpopisa"/>
        <w:numPr>
          <w:ilvl w:val="0"/>
          <w:numId w:val="34"/>
        </w:numPr>
        <w:jc w:val="both"/>
        <w:rPr>
          <w:b/>
          <w:sz w:val="24"/>
          <w:szCs w:val="24"/>
        </w:rPr>
      </w:pPr>
      <w:r w:rsidRPr="00A5155E">
        <w:rPr>
          <w:b/>
          <w:sz w:val="24"/>
          <w:szCs w:val="24"/>
        </w:rPr>
        <w:t xml:space="preserve">u </w:t>
      </w:r>
      <w:r w:rsidR="00CD3CAE" w:rsidRPr="00A5155E">
        <w:rPr>
          <w:b/>
          <w:sz w:val="24"/>
          <w:szCs w:val="24"/>
        </w:rPr>
        <w:t>drugoj</w:t>
      </w:r>
      <w:r w:rsidRPr="00A5155E">
        <w:rPr>
          <w:b/>
          <w:sz w:val="24"/>
          <w:szCs w:val="24"/>
        </w:rPr>
        <w:t xml:space="preserve"> </w:t>
      </w:r>
      <w:r w:rsidR="00A5155E" w:rsidRPr="00A5155E">
        <w:rPr>
          <w:b/>
          <w:sz w:val="24"/>
          <w:szCs w:val="24"/>
        </w:rPr>
        <w:t>(II)</w:t>
      </w:r>
      <w:r w:rsidR="004301CA">
        <w:rPr>
          <w:b/>
          <w:sz w:val="24"/>
          <w:szCs w:val="24"/>
        </w:rPr>
        <w:t xml:space="preserve"> skupini pod</w:t>
      </w:r>
      <w:r w:rsidR="00DD422E">
        <w:rPr>
          <w:b/>
          <w:sz w:val="24"/>
          <w:szCs w:val="24"/>
        </w:rPr>
        <w:t>skupine 1., 2.</w:t>
      </w:r>
      <w:r w:rsidR="004301CA">
        <w:rPr>
          <w:b/>
          <w:sz w:val="24"/>
          <w:szCs w:val="24"/>
        </w:rPr>
        <w:t xml:space="preserve"> i 3</w:t>
      </w:r>
      <w:r w:rsidR="00A5155E" w:rsidRPr="00A5155E">
        <w:rPr>
          <w:b/>
          <w:sz w:val="24"/>
          <w:szCs w:val="24"/>
        </w:rPr>
        <w:t xml:space="preserve"> </w:t>
      </w:r>
      <w:r w:rsidRPr="00A5155E">
        <w:rPr>
          <w:b/>
          <w:sz w:val="24"/>
          <w:szCs w:val="24"/>
        </w:rPr>
        <w:t xml:space="preserve"> vjerovnika</w:t>
      </w:r>
      <w:r w:rsidR="00A5155E">
        <w:rPr>
          <w:b/>
          <w:sz w:val="24"/>
          <w:szCs w:val="24"/>
        </w:rPr>
        <w:t>:</w:t>
      </w:r>
    </w:p>
    <w:p w:rsidRDefault="003C0E69" w:rsidP="003C0E69" w:rsidR="003C0E69" w:rsidRPr="00E21643">
      <w:pPr>
        <w:ind w:firstLine="720"/>
        <w:jc w:val="both"/>
      </w:pPr>
    </w:p>
    <w:p w:rsidRDefault="003C0E69" w:rsidP="003C0E69" w:rsidR="003C0E69" w:rsidRPr="00E21643">
      <w:pPr>
        <w:ind w:firstLine="720"/>
        <w:jc w:val="both"/>
      </w:pPr>
      <w:r w:rsidRPr="00E21643">
        <w:t>ZA prihvaćanj</w:t>
      </w:r>
      <w:r w:rsidR="00BF3707" w:rsidRPr="00E21643">
        <w:t xml:space="preserve">e </w:t>
      </w:r>
      <w:r w:rsidR="00170F21">
        <w:t xml:space="preserve">izmijenjenog </w:t>
      </w:r>
      <w:r w:rsidR="00BF3707" w:rsidRPr="00E21643">
        <w:t xml:space="preserve">plana </w:t>
      </w:r>
      <w:r w:rsidR="008A6D6F" w:rsidRPr="00E21643">
        <w:t xml:space="preserve">restrukturiranja </w:t>
      </w:r>
      <w:r w:rsidR="00BF3707" w:rsidRPr="00E21643">
        <w:t>glasoval</w:t>
      </w:r>
      <w:r w:rsidR="00170F21">
        <w:t xml:space="preserve">i su vjerovnici </w:t>
      </w:r>
      <w:r w:rsidRPr="00E21643">
        <w:t>čije tražbine iznose</w:t>
      </w:r>
      <w:r w:rsidR="00C973E4">
        <w:t xml:space="preserve"> 18.371.324,11 </w:t>
      </w:r>
      <w:r w:rsidR="00414152" w:rsidRPr="00E21643">
        <w:t>kn</w:t>
      </w:r>
      <w:r w:rsidR="00C973E4">
        <w:t xml:space="preserve"> ili 95,82%</w:t>
      </w:r>
    </w:p>
    <w:p w:rsidRDefault="003C0E69" w:rsidP="00FA1366" w:rsidR="00FA1366">
      <w:pPr>
        <w:ind w:firstLine="720"/>
        <w:jc w:val="both"/>
      </w:pPr>
      <w:r w:rsidRPr="00E21643">
        <w:t xml:space="preserve">PROTIV prihvaćanja </w:t>
      </w:r>
      <w:r w:rsidR="00170F21">
        <w:t xml:space="preserve">izmijenjenog </w:t>
      </w:r>
      <w:r w:rsidRPr="00E21643">
        <w:t>plana</w:t>
      </w:r>
      <w:r w:rsidR="008A6D6F" w:rsidRPr="00E21643">
        <w:t xml:space="preserve"> restrukturiranja</w:t>
      </w:r>
      <w:r w:rsidRPr="00E21643">
        <w:t xml:space="preserve"> glasoval</w:t>
      </w:r>
      <w:r w:rsidR="00170F21">
        <w:t xml:space="preserve">i su vjerovnici </w:t>
      </w:r>
      <w:r w:rsidR="008A6D6F" w:rsidRPr="00E21643">
        <w:t>čije tražbine iznose</w:t>
      </w:r>
      <w:r w:rsidR="00C973E4">
        <w:t xml:space="preserve"> 801.385,45 </w:t>
      </w:r>
      <w:r w:rsidR="008A6D6F" w:rsidRPr="00E21643">
        <w:t xml:space="preserve"> </w:t>
      </w:r>
      <w:r w:rsidR="00170F21">
        <w:t>kn</w:t>
      </w:r>
      <w:r w:rsidR="00C973E4">
        <w:t xml:space="preserve"> ili 4,18%</w:t>
      </w:r>
    </w:p>
    <w:p w:rsidRDefault="003C0E69" w:rsidP="00FA1366" w:rsidR="003C0E69" w:rsidRPr="00E21643">
      <w:pPr>
        <w:ind w:firstLine="720"/>
        <w:jc w:val="both"/>
      </w:pPr>
    </w:p>
    <w:p w:rsidRDefault="00FA1366" w:rsidP="00A85015" w:rsidR="00596E18">
      <w:pPr>
        <w:ind w:firstLine="720"/>
        <w:jc w:val="both"/>
      </w:pPr>
      <w:r w:rsidRPr="00E21643">
        <w:t xml:space="preserve">Sud  utvrđuje da su vjerovnici većinom propisanom odredbom članka </w:t>
      </w:r>
      <w:r w:rsidR="008A6D6F" w:rsidRPr="00E21643">
        <w:t>59.</w:t>
      </w:r>
      <w:r w:rsidR="008A6979">
        <w:t xml:space="preserve"> stavka</w:t>
      </w:r>
      <w:r w:rsidR="00C86F73" w:rsidRPr="00E21643">
        <w:t xml:space="preserve"> 2 SZ-a </w:t>
      </w:r>
      <w:r w:rsidRPr="00E21643">
        <w:t>prihvatili plan</w:t>
      </w:r>
      <w:r w:rsidR="00C86F73" w:rsidRPr="00E21643">
        <w:t xml:space="preserve"> restrukturiranja</w:t>
      </w:r>
      <w:r w:rsidRPr="00E21643">
        <w:t>.</w:t>
      </w:r>
    </w:p>
    <w:p w:rsidRDefault="00A85015" w:rsidP="00A85015" w:rsidR="00A85015" w:rsidRPr="00F558B2">
      <w:pPr>
        <w:ind w:firstLine="720"/>
        <w:jc w:val="both"/>
        <w:rPr>
          <w:i/>
        </w:rPr>
      </w:pPr>
    </w:p>
    <w:p w:rsidRDefault="00A85015" w:rsidP="00FA1366" w:rsidR="00FA1366" w:rsidRPr="00E21643">
      <w:pPr>
        <w:pStyle w:val="Tijeloteksta"/>
        <w:tabs>
          <w:tab w:pos="426" w:val="left"/>
        </w:tabs>
      </w:pPr>
      <w:r>
        <w:tab/>
      </w:r>
      <w:r w:rsidR="00FA1366" w:rsidRPr="00E21643">
        <w:t xml:space="preserve"> </w:t>
      </w:r>
      <w:r w:rsidR="007E478B">
        <w:tab/>
      </w:r>
      <w:r>
        <w:t>S</w:t>
      </w:r>
      <w:r w:rsidR="00A5155E">
        <w:t>ud donosi  slje</w:t>
      </w:r>
      <w:r w:rsidR="00FA1366" w:rsidRPr="00E21643">
        <w:t>deći</w:t>
      </w:r>
    </w:p>
    <w:p w:rsidRDefault="00FA1366" w:rsidP="00A85015" w:rsidR="00A85015">
      <w:pPr>
        <w:pStyle w:val="Tijeloteksta"/>
        <w:tabs>
          <w:tab w:pos="426" w:val="left"/>
        </w:tabs>
        <w:jc w:val="center"/>
      </w:pPr>
      <w:r w:rsidRPr="00E21643">
        <w:t>ZAKLJUČAK</w:t>
      </w:r>
    </w:p>
    <w:p w:rsidRDefault="00A85015" w:rsidP="00A85015" w:rsidR="00A85015">
      <w:pPr>
        <w:pStyle w:val="Tijeloteksta"/>
        <w:tabs>
          <w:tab w:pos="426" w:val="left"/>
        </w:tabs>
        <w:jc w:val="center"/>
      </w:pPr>
    </w:p>
    <w:p w:rsidRDefault="00250A63" w:rsidP="00A85015" w:rsidR="00C86F73" w:rsidRPr="00E21643">
      <w:pPr>
        <w:pStyle w:val="Tijeloteksta"/>
        <w:tabs>
          <w:tab w:pos="426" w:val="left"/>
        </w:tabs>
        <w:jc w:val="center"/>
      </w:pPr>
      <w:r>
        <w:tab/>
      </w:r>
      <w:r w:rsidR="00A5155E">
        <w:t>Otpravak</w:t>
      </w:r>
      <w:r w:rsidR="00C86F73" w:rsidRPr="00E21643">
        <w:t xml:space="preserve"> rješenja iz članka 61. st</w:t>
      </w:r>
      <w:r w:rsidR="00C53A67">
        <w:t>avka</w:t>
      </w:r>
      <w:r w:rsidR="00C86F73" w:rsidRPr="00E21643">
        <w:t xml:space="preserve"> 1. SZ-a </w:t>
      </w:r>
      <w:r w:rsidR="00A5155E">
        <w:t xml:space="preserve">uslijedit će </w:t>
      </w:r>
      <w:r w:rsidR="00C86F73" w:rsidRPr="00E21643">
        <w:t>pisanim putem.</w:t>
      </w:r>
    </w:p>
    <w:p w:rsidRDefault="00FA1366" w:rsidP="00FA1366" w:rsidR="00FA1366" w:rsidRPr="00E21643">
      <w:pPr>
        <w:jc w:val="both"/>
      </w:pPr>
    </w:p>
    <w:p w:rsidRDefault="00FA1366" w:rsidP="00FA1366" w:rsidR="008F0F68" w:rsidRPr="003E43DD">
      <w:pPr>
        <w:jc w:val="both"/>
      </w:pPr>
      <w:r w:rsidRPr="003E43DD">
        <w:t xml:space="preserve">Dovršeno u </w:t>
      </w:r>
      <w:r w:rsidR="007E478B">
        <w:t xml:space="preserve">11:45 </w:t>
      </w:r>
      <w:r w:rsidRPr="003E43DD">
        <w:t>sati.</w:t>
      </w:r>
    </w:p>
    <w:p w:rsidRDefault="008F0F68" w:rsidP="00FA1366" w:rsidR="008F0F68">
      <w:pPr>
        <w:jc w:val="both"/>
      </w:pPr>
    </w:p>
    <w:p w:rsidRDefault="001F276D" w:rsidP="00FA1366" w:rsidR="001F276D">
      <w:pPr>
        <w:jc w:val="both"/>
      </w:pPr>
      <w:r>
        <w:t xml:space="preserve">                                                                   </w:t>
      </w:r>
      <w:r w:rsidR="00FA1366" w:rsidRPr="00E21643">
        <w:t>SUDAC:</w:t>
      </w:r>
      <w:r w:rsidR="00FA1366" w:rsidRPr="00E21643">
        <w:tab/>
      </w:r>
    </w:p>
    <w:p w:rsidRDefault="001F276D" w:rsidP="00FA1366" w:rsidR="001F276D">
      <w:pPr>
        <w:jc w:val="both"/>
      </w:pPr>
      <w:r>
        <w:t xml:space="preserve">                                                         </w:t>
      </w:r>
      <w:r w:rsidRPr="001F276D">
        <w:t>Vesna Sremac Šoštar</w:t>
      </w:r>
      <w:r w:rsidR="00FA1366" w:rsidRPr="00E21643">
        <w:tab/>
      </w:r>
      <w:r w:rsidR="00FA1366" w:rsidRPr="00E21643">
        <w:tab/>
      </w:r>
      <w:r w:rsidR="00FA1366" w:rsidRPr="00E21643">
        <w:tab/>
        <w:t xml:space="preserve">                     </w:t>
      </w:r>
      <w:r w:rsidR="00FA1366" w:rsidRPr="00E21643">
        <w:tab/>
      </w:r>
      <w:r w:rsidR="00FA1366" w:rsidRPr="00E21643">
        <w:tab/>
      </w:r>
      <w:r w:rsidR="00FA1366" w:rsidRPr="00E21643">
        <w:tab/>
      </w:r>
      <w:r>
        <w:t xml:space="preserve">                                                                   </w:t>
      </w:r>
    </w:p>
    <w:p w:rsidRDefault="001F276D" w:rsidP="00FA1366" w:rsidR="001F276D">
      <w:pPr>
        <w:jc w:val="both"/>
      </w:pPr>
      <w:r>
        <w:t xml:space="preserve">                                                                 </w:t>
      </w:r>
      <w:r w:rsidRPr="001F276D">
        <w:t>Zapisničar:</w:t>
      </w:r>
    </w:p>
    <w:p w:rsidRDefault="001F276D" w:rsidP="00FA1366" w:rsidR="001F276D">
      <w:pPr>
        <w:jc w:val="both"/>
      </w:pPr>
      <w:r>
        <w:t xml:space="preserve">                                                              Zlatka Plivelić</w:t>
      </w:r>
    </w:p>
    <w:p w:rsidRDefault="001F276D" w:rsidP="00FA1366" w:rsidR="001F276D">
      <w:pPr>
        <w:jc w:val="both"/>
      </w:pPr>
    </w:p>
    <w:p w:rsidRDefault="001F276D" w:rsidP="00FA1366" w:rsidR="001F276D">
      <w:pPr>
        <w:jc w:val="both"/>
      </w:pPr>
    </w:p>
    <w:p w:rsidRDefault="001F276D" w:rsidP="00FA1366" w:rsidR="001F276D">
      <w:pPr>
        <w:jc w:val="both"/>
      </w:pPr>
    </w:p>
    <w:p w:rsidRDefault="00C86F73" w:rsidP="00FA1366" w:rsidR="00C86F73" w:rsidRPr="00E21643">
      <w:pPr>
        <w:jc w:val="both"/>
      </w:pPr>
      <w:r w:rsidRPr="00E21643">
        <w:t>ZZ dužnika</w:t>
      </w:r>
      <w:r w:rsidR="00A5155E">
        <w:t>:</w:t>
      </w:r>
      <w:r w:rsidRPr="00E21643">
        <w:t xml:space="preserve"> </w:t>
      </w:r>
    </w:p>
    <w:p w:rsidRDefault="00C86F73" w:rsidP="00FA1366" w:rsidR="00C86F73" w:rsidRPr="00E21643">
      <w:pPr>
        <w:jc w:val="both"/>
      </w:pPr>
    </w:p>
    <w:p w:rsidRDefault="00FA1366" w:rsidP="00B42B3B" w:rsidR="00B42B3B">
      <w:pPr>
        <w:ind w:firstLine="708" w:left="5664"/>
        <w:jc w:val="both"/>
      </w:pPr>
      <w:r w:rsidRPr="00E21643">
        <w:t>VJEROVNICI:</w:t>
      </w:r>
    </w:p>
    <w:p w:rsidRDefault="00C86F73" w:rsidP="00B42B3B" w:rsidR="00FA1366" w:rsidRPr="00E21643">
      <w:pPr>
        <w:jc w:val="both"/>
      </w:pPr>
      <w:r w:rsidRPr="00E21643">
        <w:t xml:space="preserve">Povjerenik </w:t>
      </w:r>
      <w:r w:rsidR="00FA1366" w:rsidRPr="00E21643">
        <w:t>: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jc w:val="both"/>
      </w:pPr>
      <w:r w:rsidRPr="00E21643">
        <w:tab/>
      </w:r>
    </w:p>
    <w:p w:rsidRDefault="00FA1366" w:rsidP="00FA1366" w:rsidR="00FA1366" w:rsidRPr="00E21643"/>
    <w:sectPr w:rsidSect="00302849" w:rsidR="00FA1366" w:rsidRPr="00E2164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278" w:rsidR="004C1278">
      <w:r>
        <w:separator/>
      </w:r>
    </w:p>
  </w:endnote>
  <w:endnote w:id="0" w:type="continuationSeparator">
    <w:p w:rsidRDefault="004C1278" w:rsidR="004C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278" w:rsidR="004C1278">
      <w:r>
        <w:separator/>
      </w:r>
    </w:p>
  </w:footnote>
  <w:footnote w:id="0" w:type="continuationSeparator">
    <w:p w:rsidRDefault="004C1278" w:rsidR="004C1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278" w:rsidP="008F5C28" w:rsidR="004C12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1278" w:rsidR="004C12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278" w:rsidP="008F5C28" w:rsidR="004C12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50A">
      <w:rPr>
        <w:rStyle w:val="Brojstranice"/>
        <w:noProof/>
      </w:rPr>
      <w:t>19</w:t>
    </w:r>
    <w:r>
      <w:rPr>
        <w:rStyle w:val="Brojstranice"/>
      </w:rPr>
      <w:fldChar w:fldCharType="end"/>
    </w:r>
  </w:p>
  <w:p w:rsidRDefault="004C1278" w:rsidR="004C1278">
    <w:pPr>
      <w:pStyle w:val="Zaglavlje"/>
    </w:pPr>
  </w:p>
  <w:p w:rsidRDefault="004C1278" w:rsidR="004C1278">
    <w:pPr>
      <w:pStyle w:val="Zaglavlje"/>
    </w:pPr>
    <w:r>
      <w:t xml:space="preserve">                                                                                                                           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4E3285"/>
    <w:multiLevelType w:val="hybridMultilevel"/>
    <w:tmpl w:val="5FCA5CE6"/>
    <w:lvl w:tplc="38A8D3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E0D762A"/>
    <w:multiLevelType w:val="hybridMultilevel"/>
    <w:tmpl w:val="E7ECD7B0"/>
    <w:lvl w:tplc="D722D1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5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01C2172"/>
    <w:multiLevelType w:val="hybridMultilevel"/>
    <w:tmpl w:val="AC665562"/>
    <w:lvl w:tplc="F9C48D6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0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1">
    <w:nsid w:val="50A80E78"/>
    <w:multiLevelType w:val="hybridMultilevel"/>
    <w:tmpl w:val="3E2EDD08"/>
    <w:lvl w:tplc="8200AA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5FB60468"/>
    <w:multiLevelType w:val="hybridMultilevel"/>
    <w:tmpl w:val="3E9C3018"/>
    <w:lvl w:tplc="26E2FDB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00F5D55"/>
    <w:multiLevelType w:val="hybridMultilevel"/>
    <w:tmpl w:val="E806BA48"/>
    <w:lvl w:tplc="CC323D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7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32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8"/>
  </w:num>
  <w:num w:numId="2">
    <w:abstractNumId w:val="6"/>
  </w:num>
  <w:num w:numId="3">
    <w:abstractNumId w:val="0"/>
  </w:num>
  <w:num w:numId="4">
    <w:abstractNumId w:val="34"/>
  </w:num>
  <w:num w:numId="5">
    <w:abstractNumId w:val="10"/>
  </w:num>
  <w:num w:numId="6">
    <w:abstractNumId w:val="30"/>
  </w:num>
  <w:num w:numId="7">
    <w:abstractNumId w:val="9"/>
  </w:num>
  <w:num w:numId="8">
    <w:abstractNumId w:val="27"/>
  </w:num>
  <w:num w:numId="9">
    <w:abstractNumId w:val="19"/>
  </w:num>
  <w:num w:numId="10">
    <w:abstractNumId w:val="15"/>
  </w:num>
  <w:num w:numId="11">
    <w:abstractNumId w:val="5"/>
  </w:num>
  <w:num w:numId="12">
    <w:abstractNumId w:val="23"/>
  </w:num>
  <w:num w:numId="13">
    <w:abstractNumId w:val="32"/>
  </w:num>
  <w:num w:numId="14">
    <w:abstractNumId w:val="31"/>
  </w:num>
  <w:num w:numId="15">
    <w:abstractNumId w:val="14"/>
  </w:num>
  <w:num w:numId="16">
    <w:abstractNumId w:val="26"/>
  </w:num>
  <w:num w:numId="17">
    <w:abstractNumId w:val="8"/>
  </w:num>
  <w:num w:numId="18">
    <w:abstractNumId w:val="20"/>
  </w:num>
  <w:num w:numId="19">
    <w:abstractNumId w:val="7"/>
  </w:num>
  <w:num w:numId="20">
    <w:abstractNumId w:val="12"/>
  </w:num>
  <w:num w:numId="21">
    <w:abstractNumId w:val="18"/>
  </w:num>
  <w:num w:numId="22">
    <w:abstractNumId w:val="11"/>
  </w:num>
  <w:num w:numId="23">
    <w:abstractNumId w:val="17"/>
  </w:num>
  <w:num w:numId="24">
    <w:abstractNumId w:val="22"/>
  </w:num>
  <w:num w:numId="25">
    <w:abstractNumId w:val="4"/>
  </w:num>
  <w:num w:numId="26">
    <w:abstractNumId w:val="2"/>
  </w:num>
  <w:num w:numId="2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9"/>
  </w:num>
  <w:num w:numId="30">
    <w:abstractNumId w:val="13"/>
  </w:num>
  <w:num w:numId="31">
    <w:abstractNumId w:val="3"/>
  </w:num>
  <w:num w:numId="32">
    <w:abstractNumId w:val="16"/>
  </w:num>
  <w:num w:numId="33">
    <w:abstractNumId w:val="24"/>
  </w:num>
  <w:num w:numId="34">
    <w:abstractNumId w:val="25"/>
  </w:num>
  <w:num w:numId="35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284D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3321E"/>
    <w:rsid w:val="000336C2"/>
    <w:rsid w:val="000337DB"/>
    <w:rsid w:val="00033A14"/>
    <w:rsid w:val="00041E1C"/>
    <w:rsid w:val="0004783D"/>
    <w:rsid w:val="00054C30"/>
    <w:rsid w:val="00054EAB"/>
    <w:rsid w:val="00055106"/>
    <w:rsid w:val="00056465"/>
    <w:rsid w:val="00063D11"/>
    <w:rsid w:val="00070B34"/>
    <w:rsid w:val="00073C34"/>
    <w:rsid w:val="00074A9E"/>
    <w:rsid w:val="00074B4F"/>
    <w:rsid w:val="000823A4"/>
    <w:rsid w:val="00082518"/>
    <w:rsid w:val="0009063A"/>
    <w:rsid w:val="00090F02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0F21"/>
    <w:rsid w:val="00171603"/>
    <w:rsid w:val="00181C9E"/>
    <w:rsid w:val="00181F05"/>
    <w:rsid w:val="001846D5"/>
    <w:rsid w:val="00190BF1"/>
    <w:rsid w:val="00191133"/>
    <w:rsid w:val="0019316E"/>
    <w:rsid w:val="001938BA"/>
    <w:rsid w:val="00194D28"/>
    <w:rsid w:val="00197721"/>
    <w:rsid w:val="001A0C1F"/>
    <w:rsid w:val="001A15B2"/>
    <w:rsid w:val="001B1CFA"/>
    <w:rsid w:val="001B6E10"/>
    <w:rsid w:val="001B766D"/>
    <w:rsid w:val="001C18ED"/>
    <w:rsid w:val="001C2C00"/>
    <w:rsid w:val="001C72D9"/>
    <w:rsid w:val="001D0480"/>
    <w:rsid w:val="001D170E"/>
    <w:rsid w:val="001D5B36"/>
    <w:rsid w:val="001D73D8"/>
    <w:rsid w:val="001E6ADA"/>
    <w:rsid w:val="001F1669"/>
    <w:rsid w:val="001F1881"/>
    <w:rsid w:val="001F276D"/>
    <w:rsid w:val="001F3A27"/>
    <w:rsid w:val="002004DD"/>
    <w:rsid w:val="002063E8"/>
    <w:rsid w:val="002079C2"/>
    <w:rsid w:val="00211058"/>
    <w:rsid w:val="0021111D"/>
    <w:rsid w:val="00213C2C"/>
    <w:rsid w:val="00215872"/>
    <w:rsid w:val="00223B3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44D7"/>
    <w:rsid w:val="002552EE"/>
    <w:rsid w:val="0025548C"/>
    <w:rsid w:val="002642C6"/>
    <w:rsid w:val="002645BC"/>
    <w:rsid w:val="00265752"/>
    <w:rsid w:val="002664A0"/>
    <w:rsid w:val="00271B39"/>
    <w:rsid w:val="00276A06"/>
    <w:rsid w:val="00280042"/>
    <w:rsid w:val="00284599"/>
    <w:rsid w:val="00284D86"/>
    <w:rsid w:val="00290712"/>
    <w:rsid w:val="00292E38"/>
    <w:rsid w:val="00294012"/>
    <w:rsid w:val="00297B8E"/>
    <w:rsid w:val="002A068E"/>
    <w:rsid w:val="002A293B"/>
    <w:rsid w:val="002A29E9"/>
    <w:rsid w:val="002A2A94"/>
    <w:rsid w:val="002A690A"/>
    <w:rsid w:val="002A7682"/>
    <w:rsid w:val="002B1398"/>
    <w:rsid w:val="002B5264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624"/>
    <w:rsid w:val="00306ECB"/>
    <w:rsid w:val="003079F0"/>
    <w:rsid w:val="003102F4"/>
    <w:rsid w:val="003112C1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2A54"/>
    <w:rsid w:val="003433A1"/>
    <w:rsid w:val="00353E97"/>
    <w:rsid w:val="003566EB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97E0E"/>
    <w:rsid w:val="003A45BB"/>
    <w:rsid w:val="003B1D0D"/>
    <w:rsid w:val="003B23AD"/>
    <w:rsid w:val="003B3637"/>
    <w:rsid w:val="003B3857"/>
    <w:rsid w:val="003B497E"/>
    <w:rsid w:val="003B7106"/>
    <w:rsid w:val="003C0E69"/>
    <w:rsid w:val="003C3940"/>
    <w:rsid w:val="003C4428"/>
    <w:rsid w:val="003D6382"/>
    <w:rsid w:val="003E425C"/>
    <w:rsid w:val="003E43DD"/>
    <w:rsid w:val="003E6EF6"/>
    <w:rsid w:val="003E7652"/>
    <w:rsid w:val="003F436B"/>
    <w:rsid w:val="003F5A1E"/>
    <w:rsid w:val="003F647D"/>
    <w:rsid w:val="00403B47"/>
    <w:rsid w:val="00405A6D"/>
    <w:rsid w:val="004107D6"/>
    <w:rsid w:val="0041301B"/>
    <w:rsid w:val="00414152"/>
    <w:rsid w:val="00415ACF"/>
    <w:rsid w:val="004176A4"/>
    <w:rsid w:val="0041792A"/>
    <w:rsid w:val="004208A7"/>
    <w:rsid w:val="004253D8"/>
    <w:rsid w:val="0042748C"/>
    <w:rsid w:val="004301CA"/>
    <w:rsid w:val="004340C0"/>
    <w:rsid w:val="00444508"/>
    <w:rsid w:val="0044610D"/>
    <w:rsid w:val="004514BE"/>
    <w:rsid w:val="00452919"/>
    <w:rsid w:val="00454016"/>
    <w:rsid w:val="00454247"/>
    <w:rsid w:val="004545FA"/>
    <w:rsid w:val="0045482D"/>
    <w:rsid w:val="00456ACD"/>
    <w:rsid w:val="004607E4"/>
    <w:rsid w:val="00462730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379D"/>
    <w:rsid w:val="004A2BE9"/>
    <w:rsid w:val="004A4864"/>
    <w:rsid w:val="004A635E"/>
    <w:rsid w:val="004B0272"/>
    <w:rsid w:val="004B3C16"/>
    <w:rsid w:val="004C1278"/>
    <w:rsid w:val="004C5BF1"/>
    <w:rsid w:val="004C7380"/>
    <w:rsid w:val="004D5228"/>
    <w:rsid w:val="004E1FD0"/>
    <w:rsid w:val="004E382F"/>
    <w:rsid w:val="004E58C5"/>
    <w:rsid w:val="004F2E72"/>
    <w:rsid w:val="004F3A3D"/>
    <w:rsid w:val="005007B9"/>
    <w:rsid w:val="005019F9"/>
    <w:rsid w:val="005102C7"/>
    <w:rsid w:val="00510B45"/>
    <w:rsid w:val="005130DF"/>
    <w:rsid w:val="00521B02"/>
    <w:rsid w:val="00524577"/>
    <w:rsid w:val="00535472"/>
    <w:rsid w:val="0054204B"/>
    <w:rsid w:val="00544F37"/>
    <w:rsid w:val="005509AA"/>
    <w:rsid w:val="00553ABB"/>
    <w:rsid w:val="00556F85"/>
    <w:rsid w:val="0055724D"/>
    <w:rsid w:val="00557AD4"/>
    <w:rsid w:val="005608D4"/>
    <w:rsid w:val="00571251"/>
    <w:rsid w:val="005740EA"/>
    <w:rsid w:val="00575490"/>
    <w:rsid w:val="00583296"/>
    <w:rsid w:val="0058329F"/>
    <w:rsid w:val="00583B48"/>
    <w:rsid w:val="00587A06"/>
    <w:rsid w:val="00590732"/>
    <w:rsid w:val="00593278"/>
    <w:rsid w:val="00596E1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05F0"/>
    <w:rsid w:val="005D76D9"/>
    <w:rsid w:val="005E6AC8"/>
    <w:rsid w:val="005F04FF"/>
    <w:rsid w:val="005F4233"/>
    <w:rsid w:val="005F7517"/>
    <w:rsid w:val="005F79AC"/>
    <w:rsid w:val="006016D7"/>
    <w:rsid w:val="00601F2A"/>
    <w:rsid w:val="006050B5"/>
    <w:rsid w:val="0061077E"/>
    <w:rsid w:val="00616A91"/>
    <w:rsid w:val="0062083B"/>
    <w:rsid w:val="00621778"/>
    <w:rsid w:val="0062718A"/>
    <w:rsid w:val="00627B35"/>
    <w:rsid w:val="0063391C"/>
    <w:rsid w:val="00633B2F"/>
    <w:rsid w:val="00635ECD"/>
    <w:rsid w:val="006365AC"/>
    <w:rsid w:val="00641B07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63A5"/>
    <w:rsid w:val="006D7A82"/>
    <w:rsid w:val="006E2898"/>
    <w:rsid w:val="006E529B"/>
    <w:rsid w:val="006F0CA1"/>
    <w:rsid w:val="006F57C2"/>
    <w:rsid w:val="006F76BD"/>
    <w:rsid w:val="00700B31"/>
    <w:rsid w:val="007027CE"/>
    <w:rsid w:val="00706621"/>
    <w:rsid w:val="0071333E"/>
    <w:rsid w:val="00716E1D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457DF"/>
    <w:rsid w:val="00751116"/>
    <w:rsid w:val="007517DD"/>
    <w:rsid w:val="00751E51"/>
    <w:rsid w:val="00752347"/>
    <w:rsid w:val="00754B57"/>
    <w:rsid w:val="00756DBB"/>
    <w:rsid w:val="007576EC"/>
    <w:rsid w:val="00761AE6"/>
    <w:rsid w:val="00773219"/>
    <w:rsid w:val="00773CA1"/>
    <w:rsid w:val="00780FF4"/>
    <w:rsid w:val="00781975"/>
    <w:rsid w:val="00786644"/>
    <w:rsid w:val="00787E90"/>
    <w:rsid w:val="00792071"/>
    <w:rsid w:val="00795A36"/>
    <w:rsid w:val="00795B44"/>
    <w:rsid w:val="007964C5"/>
    <w:rsid w:val="007A04DD"/>
    <w:rsid w:val="007A2377"/>
    <w:rsid w:val="007A5501"/>
    <w:rsid w:val="007A76E4"/>
    <w:rsid w:val="007A7871"/>
    <w:rsid w:val="007B03C5"/>
    <w:rsid w:val="007B3109"/>
    <w:rsid w:val="007B42E3"/>
    <w:rsid w:val="007C20A1"/>
    <w:rsid w:val="007C2C2A"/>
    <w:rsid w:val="007C3982"/>
    <w:rsid w:val="007C51CE"/>
    <w:rsid w:val="007C7C7A"/>
    <w:rsid w:val="007D33B9"/>
    <w:rsid w:val="007D4F0C"/>
    <w:rsid w:val="007D643C"/>
    <w:rsid w:val="007E478B"/>
    <w:rsid w:val="007E499A"/>
    <w:rsid w:val="007E4E31"/>
    <w:rsid w:val="007E56D7"/>
    <w:rsid w:val="007E5981"/>
    <w:rsid w:val="007F1B0A"/>
    <w:rsid w:val="007F5200"/>
    <w:rsid w:val="007F532B"/>
    <w:rsid w:val="008019C2"/>
    <w:rsid w:val="00801B03"/>
    <w:rsid w:val="00802926"/>
    <w:rsid w:val="00811747"/>
    <w:rsid w:val="00820548"/>
    <w:rsid w:val="008240C4"/>
    <w:rsid w:val="00826EAD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741D"/>
    <w:rsid w:val="00857DFC"/>
    <w:rsid w:val="0087219B"/>
    <w:rsid w:val="008728A0"/>
    <w:rsid w:val="0088072B"/>
    <w:rsid w:val="008816F1"/>
    <w:rsid w:val="00881FDA"/>
    <w:rsid w:val="008826BF"/>
    <w:rsid w:val="0088632D"/>
    <w:rsid w:val="0089379C"/>
    <w:rsid w:val="00894CE8"/>
    <w:rsid w:val="0089722A"/>
    <w:rsid w:val="0089793E"/>
    <w:rsid w:val="008A1C6A"/>
    <w:rsid w:val="008A46D3"/>
    <w:rsid w:val="008A5B30"/>
    <w:rsid w:val="008A6979"/>
    <w:rsid w:val="008A6D6F"/>
    <w:rsid w:val="008B0A1B"/>
    <w:rsid w:val="008B362D"/>
    <w:rsid w:val="008C3242"/>
    <w:rsid w:val="008C73A5"/>
    <w:rsid w:val="008D0D5F"/>
    <w:rsid w:val="008D6674"/>
    <w:rsid w:val="008E046A"/>
    <w:rsid w:val="008E0B22"/>
    <w:rsid w:val="008E0CF9"/>
    <w:rsid w:val="008E330C"/>
    <w:rsid w:val="008E53DA"/>
    <w:rsid w:val="008E5ACC"/>
    <w:rsid w:val="008F0AE8"/>
    <w:rsid w:val="008F0F68"/>
    <w:rsid w:val="008F3D81"/>
    <w:rsid w:val="008F480B"/>
    <w:rsid w:val="008F5C28"/>
    <w:rsid w:val="008F715C"/>
    <w:rsid w:val="00902F76"/>
    <w:rsid w:val="00903A12"/>
    <w:rsid w:val="009060A9"/>
    <w:rsid w:val="00911262"/>
    <w:rsid w:val="009159A6"/>
    <w:rsid w:val="00916895"/>
    <w:rsid w:val="0092240F"/>
    <w:rsid w:val="00922BC5"/>
    <w:rsid w:val="0092353C"/>
    <w:rsid w:val="009278BB"/>
    <w:rsid w:val="00930602"/>
    <w:rsid w:val="009316E1"/>
    <w:rsid w:val="0093498C"/>
    <w:rsid w:val="0093556A"/>
    <w:rsid w:val="00935D8E"/>
    <w:rsid w:val="0093630F"/>
    <w:rsid w:val="0093792C"/>
    <w:rsid w:val="009449F2"/>
    <w:rsid w:val="0095525B"/>
    <w:rsid w:val="009558BF"/>
    <w:rsid w:val="009609BB"/>
    <w:rsid w:val="00960DA8"/>
    <w:rsid w:val="00971BD4"/>
    <w:rsid w:val="00971E13"/>
    <w:rsid w:val="00973331"/>
    <w:rsid w:val="00975C99"/>
    <w:rsid w:val="00976D98"/>
    <w:rsid w:val="0098753D"/>
    <w:rsid w:val="00991A10"/>
    <w:rsid w:val="00996401"/>
    <w:rsid w:val="00997848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C59B4"/>
    <w:rsid w:val="009D485A"/>
    <w:rsid w:val="009D49B7"/>
    <w:rsid w:val="009D6000"/>
    <w:rsid w:val="009D7E02"/>
    <w:rsid w:val="009E1C5D"/>
    <w:rsid w:val="009E531B"/>
    <w:rsid w:val="00A03709"/>
    <w:rsid w:val="00A03FCB"/>
    <w:rsid w:val="00A11B07"/>
    <w:rsid w:val="00A14F87"/>
    <w:rsid w:val="00A153F4"/>
    <w:rsid w:val="00A1689E"/>
    <w:rsid w:val="00A17347"/>
    <w:rsid w:val="00A35FB9"/>
    <w:rsid w:val="00A45CC4"/>
    <w:rsid w:val="00A4750A"/>
    <w:rsid w:val="00A50674"/>
    <w:rsid w:val="00A5155E"/>
    <w:rsid w:val="00A52BA1"/>
    <w:rsid w:val="00A5307F"/>
    <w:rsid w:val="00A56B46"/>
    <w:rsid w:val="00A608EB"/>
    <w:rsid w:val="00A6139D"/>
    <w:rsid w:val="00A66236"/>
    <w:rsid w:val="00A67D00"/>
    <w:rsid w:val="00A7082E"/>
    <w:rsid w:val="00A70B81"/>
    <w:rsid w:val="00A80084"/>
    <w:rsid w:val="00A811EC"/>
    <w:rsid w:val="00A82115"/>
    <w:rsid w:val="00A84FB3"/>
    <w:rsid w:val="00A85015"/>
    <w:rsid w:val="00A86EF8"/>
    <w:rsid w:val="00A96A1E"/>
    <w:rsid w:val="00AA250E"/>
    <w:rsid w:val="00AA28A4"/>
    <w:rsid w:val="00AA76E2"/>
    <w:rsid w:val="00AA78C3"/>
    <w:rsid w:val="00AB04A1"/>
    <w:rsid w:val="00AB3607"/>
    <w:rsid w:val="00AB64CE"/>
    <w:rsid w:val="00AC3E38"/>
    <w:rsid w:val="00AC5852"/>
    <w:rsid w:val="00AC63C2"/>
    <w:rsid w:val="00AD1ABA"/>
    <w:rsid w:val="00AD23AE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2611"/>
    <w:rsid w:val="00B42B3B"/>
    <w:rsid w:val="00B4472E"/>
    <w:rsid w:val="00B57FBD"/>
    <w:rsid w:val="00B60B09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BF7E31"/>
    <w:rsid w:val="00C02A54"/>
    <w:rsid w:val="00C04097"/>
    <w:rsid w:val="00C06D01"/>
    <w:rsid w:val="00C06FEF"/>
    <w:rsid w:val="00C10185"/>
    <w:rsid w:val="00C10CEB"/>
    <w:rsid w:val="00C12CD9"/>
    <w:rsid w:val="00C12DF9"/>
    <w:rsid w:val="00C137BE"/>
    <w:rsid w:val="00C14921"/>
    <w:rsid w:val="00C1593E"/>
    <w:rsid w:val="00C22D3F"/>
    <w:rsid w:val="00C22EA5"/>
    <w:rsid w:val="00C25CA3"/>
    <w:rsid w:val="00C43CF0"/>
    <w:rsid w:val="00C44EE5"/>
    <w:rsid w:val="00C456E0"/>
    <w:rsid w:val="00C46107"/>
    <w:rsid w:val="00C47BE8"/>
    <w:rsid w:val="00C5174E"/>
    <w:rsid w:val="00C5294C"/>
    <w:rsid w:val="00C53A67"/>
    <w:rsid w:val="00C55EE8"/>
    <w:rsid w:val="00C60120"/>
    <w:rsid w:val="00C61DAD"/>
    <w:rsid w:val="00C6215B"/>
    <w:rsid w:val="00C64774"/>
    <w:rsid w:val="00C70195"/>
    <w:rsid w:val="00C725FD"/>
    <w:rsid w:val="00C750E0"/>
    <w:rsid w:val="00C75BC1"/>
    <w:rsid w:val="00C822E8"/>
    <w:rsid w:val="00C823AF"/>
    <w:rsid w:val="00C85B25"/>
    <w:rsid w:val="00C86F73"/>
    <w:rsid w:val="00C909C1"/>
    <w:rsid w:val="00C913EA"/>
    <w:rsid w:val="00C92DA3"/>
    <w:rsid w:val="00C973E4"/>
    <w:rsid w:val="00CA214D"/>
    <w:rsid w:val="00CA29DB"/>
    <w:rsid w:val="00CA66E6"/>
    <w:rsid w:val="00CB0004"/>
    <w:rsid w:val="00CB1505"/>
    <w:rsid w:val="00CB2677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CF7A12"/>
    <w:rsid w:val="00D002B8"/>
    <w:rsid w:val="00D01EE1"/>
    <w:rsid w:val="00D03F09"/>
    <w:rsid w:val="00D07320"/>
    <w:rsid w:val="00D10A1F"/>
    <w:rsid w:val="00D10D9F"/>
    <w:rsid w:val="00D11DDD"/>
    <w:rsid w:val="00D13767"/>
    <w:rsid w:val="00D149CD"/>
    <w:rsid w:val="00D1616E"/>
    <w:rsid w:val="00D1670F"/>
    <w:rsid w:val="00D213D6"/>
    <w:rsid w:val="00D22497"/>
    <w:rsid w:val="00D22E80"/>
    <w:rsid w:val="00D23FE5"/>
    <w:rsid w:val="00D255E9"/>
    <w:rsid w:val="00D30BF3"/>
    <w:rsid w:val="00D31DC5"/>
    <w:rsid w:val="00D324E1"/>
    <w:rsid w:val="00D333E4"/>
    <w:rsid w:val="00D353F8"/>
    <w:rsid w:val="00D36262"/>
    <w:rsid w:val="00D36CEC"/>
    <w:rsid w:val="00D41971"/>
    <w:rsid w:val="00D44621"/>
    <w:rsid w:val="00D4794A"/>
    <w:rsid w:val="00D52921"/>
    <w:rsid w:val="00D5538C"/>
    <w:rsid w:val="00D568BE"/>
    <w:rsid w:val="00D60799"/>
    <w:rsid w:val="00D64321"/>
    <w:rsid w:val="00D66580"/>
    <w:rsid w:val="00D765FF"/>
    <w:rsid w:val="00D76DF2"/>
    <w:rsid w:val="00D91872"/>
    <w:rsid w:val="00DA00CF"/>
    <w:rsid w:val="00DA3920"/>
    <w:rsid w:val="00DA5773"/>
    <w:rsid w:val="00DA6BA7"/>
    <w:rsid w:val="00DB2501"/>
    <w:rsid w:val="00DB7189"/>
    <w:rsid w:val="00DC1154"/>
    <w:rsid w:val="00DC3C4A"/>
    <w:rsid w:val="00DD04A3"/>
    <w:rsid w:val="00DD2880"/>
    <w:rsid w:val="00DD422E"/>
    <w:rsid w:val="00DD5D5D"/>
    <w:rsid w:val="00DD7077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51D3"/>
    <w:rsid w:val="00E46743"/>
    <w:rsid w:val="00E51140"/>
    <w:rsid w:val="00E5142C"/>
    <w:rsid w:val="00E53E5B"/>
    <w:rsid w:val="00E56474"/>
    <w:rsid w:val="00E603AA"/>
    <w:rsid w:val="00E63DD5"/>
    <w:rsid w:val="00E6604B"/>
    <w:rsid w:val="00E716CA"/>
    <w:rsid w:val="00E72D0C"/>
    <w:rsid w:val="00E77E60"/>
    <w:rsid w:val="00E85CB5"/>
    <w:rsid w:val="00E864D1"/>
    <w:rsid w:val="00E86A79"/>
    <w:rsid w:val="00E86D13"/>
    <w:rsid w:val="00E9519F"/>
    <w:rsid w:val="00EA1A2B"/>
    <w:rsid w:val="00EA57DB"/>
    <w:rsid w:val="00EA65BA"/>
    <w:rsid w:val="00EB3D36"/>
    <w:rsid w:val="00EB57B1"/>
    <w:rsid w:val="00EC1B5E"/>
    <w:rsid w:val="00EC4541"/>
    <w:rsid w:val="00EC793C"/>
    <w:rsid w:val="00ED528C"/>
    <w:rsid w:val="00ED7547"/>
    <w:rsid w:val="00ED7738"/>
    <w:rsid w:val="00EE5B40"/>
    <w:rsid w:val="00EE63BB"/>
    <w:rsid w:val="00EE66DF"/>
    <w:rsid w:val="00EF1623"/>
    <w:rsid w:val="00EF50B1"/>
    <w:rsid w:val="00F0160D"/>
    <w:rsid w:val="00F05E8E"/>
    <w:rsid w:val="00F06168"/>
    <w:rsid w:val="00F11433"/>
    <w:rsid w:val="00F213EF"/>
    <w:rsid w:val="00F21ED0"/>
    <w:rsid w:val="00F22CF5"/>
    <w:rsid w:val="00F260B2"/>
    <w:rsid w:val="00F26DC8"/>
    <w:rsid w:val="00F32DD3"/>
    <w:rsid w:val="00F3751E"/>
    <w:rsid w:val="00F4098D"/>
    <w:rsid w:val="00F44886"/>
    <w:rsid w:val="00F477F5"/>
    <w:rsid w:val="00F47F87"/>
    <w:rsid w:val="00F556FB"/>
    <w:rsid w:val="00F558B2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A7A2C"/>
    <w:rsid w:val="00FB23D8"/>
    <w:rsid w:val="00FB3900"/>
    <w:rsid w:val="00FC0BAA"/>
    <w:rsid w:val="00FC302C"/>
    <w:rsid w:val="00FC35FE"/>
    <w:rsid w:val="00FC75CB"/>
    <w:rsid w:val="00FC77EA"/>
    <w:rsid w:val="00FD2DF7"/>
    <w:rsid w:val="00FD42BF"/>
    <w:rsid w:val="00FE54C2"/>
    <w:rsid w:val="00FE6C14"/>
    <w:rsid w:val="00FF084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Balloon Text"/>
    <w:lsdException w:unhideWhenUsed="false" w:semiHidden="false" w:uiPriority="59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0E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40EA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40E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40E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0E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40EA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40E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40E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83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638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85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2017.</izvorni_sadrzaj>
    <derivirana_varijabla naziv="DomainObject.StvarniPocetakDatum_1">12. svibnja 2017.</derivirana_varijabla>
  </DomainObject.StvarniPocetakDatum>
  <DomainObject.StvarniZavrsetakDatum>
    <izvorni_sadrzaj>12. svibnja 2017.</izvorni_sadrzaj>
    <derivirana_varijabla naziv="DomainObject.StvarniZavrsetakDatum_1">12. svibnja 2017.</derivirana_varijabla>
  </DomainObject.StvarniZavrsetakDatum>
  <DomainObject.PlaniraniZavrsetakDatum>
    <izvorni_sadrzaj>12. svibnja 2017.</izvorni_sadrzaj>
    <derivirana_varijabla naziv="DomainObject.PlaniraniZavrsetakDatum_1">12. svibnja 2017.</derivirana_varijabla>
  </DomainObject.PlaniraniZavrsetakDatum>
  <DomainObject.PlaniraniPocetakDatum>
    <izvorni_sadrzaj>12. svibnja 2017.</izvorni_sadrzaj>
    <derivirana_varijabla naziv="DomainObject.PlaniraniPocetakDatum_1">12. svibnja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2017.</izvorni_sadrzaj>
    <derivirana_varijabla naziv="DomainObject.Zapisnik.DatumKreiranja_1">12.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St-5740/2016-63</izvorni_sadrzaj>
    <derivirana_varijabla naziv="DomainObject.Zapisnik.Oznaka_1">St-5740/2016-63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St-5740/2016-63</izvorni_sadrzaj>
    <derivirana_varijabla naziv="DomainObject.PoslovniBrojDokumenta_1">St-5740/2016-63</derivirana_varijabla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1FC37-BC46-4B7A-A2E7-FC3379467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4104</properties:Words>
  <properties:Characters>25474</properties:Characters>
  <properties:Lines>1570</properties:Lines>
  <properties:Paragraphs>990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2017-05-12T08:16:00Z</dcterms:created>
  <dc:creator>Korisnik</dc:creator>
  <cp:lastModifiedBy>Zlatka Plivelić</cp:lastModifiedBy>
  <cp:lastPrinted>2017-05-12T08:24:00Z</cp:lastPrinted>
  <dcterms:modified xmlns:xsi="http://www.w3.org/2001/XMLSchema-instance" xsi:type="dcterms:W3CDTF">2017-05-12T10:01:00Z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St-5740/2016-63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