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fd8b" w14:paraId="d41fd8b" w:rsidRDefault="00893B7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B7E" w:rsidP="00893B7E" w:rsidR="00893B7E">
      <w:pPr>
        <w:pStyle w:val="Bezproreda"/>
      </w:pPr>
      <w:r>
        <w:t xml:space="preserve">    </w:t>
      </w:r>
    </w:p>
    <w:p w:rsidRDefault="00893B7E" w:rsidP="00893B7E" w:rsidR="00893B7E">
      <w:pPr>
        <w:pStyle w:val="Bezproreda"/>
      </w:pPr>
    </w:p>
    <w:p w:rsidRDefault="00893B7E" w:rsidP="00893B7E" w:rsidR="00AE649C">
      <w:pPr>
        <w:pStyle w:val="Bezproreda"/>
      </w:pPr>
      <w:r>
        <w:t xml:space="preserve">    Republika Hrvatska</w:t>
      </w:r>
    </w:p>
    <w:p w:rsidRDefault="00893B7E" w:rsidP="00893B7E" w:rsidR="00893B7E">
      <w:pPr>
        <w:pStyle w:val="Bezproreda"/>
      </w:pPr>
      <w:r>
        <w:t>Trgovački sud u Bjelovaru</w:t>
      </w:r>
    </w:p>
    <w:p w:rsidRDefault="00893B7E" w:rsidP="00893B7E" w:rsidR="00893B7E">
      <w:pPr>
        <w:pStyle w:val="Bezproreda"/>
      </w:pPr>
      <w:r>
        <w:t>Bjelovar, Dr. I. Lebovića 42.</w:t>
      </w:r>
    </w:p>
    <w:p w:rsidRDefault="00893B7E" w:rsidP="00893B7E" w:rsidR="00893B7E">
      <w:pPr>
        <w:pStyle w:val="Bezproreda"/>
      </w:pPr>
    </w:p>
    <w:p w:rsidRDefault="00893B7E" w:rsidP="00893B7E" w:rsidR="00893B7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St-790/2018-6</w:t>
      </w:r>
    </w:p>
    <w:p w:rsidRDefault="00893B7E" w:rsidP="00893B7E" w:rsidR="00893B7E">
      <w:pPr>
        <w:rPr>
          <w:szCs w:val="24"/>
          <w:lang w:val="hr-HR"/>
        </w:rPr>
      </w:pPr>
    </w:p>
    <w:p w:rsidRDefault="00893B7E" w:rsidP="00893B7E" w:rsidR="00893B7E">
      <w:pPr>
        <w:jc w:val="center"/>
        <w:rPr>
          <w:szCs w:val="24"/>
          <w:lang w:val="hr-HR"/>
        </w:rPr>
      </w:pPr>
    </w:p>
    <w:p w:rsidRDefault="00893B7E" w:rsidP="00893B7E" w:rsidR="00893B7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93B7E" w:rsidP="00893B7E" w:rsidR="00893B7E">
      <w:pPr>
        <w:jc w:val="center"/>
        <w:rPr>
          <w:szCs w:val="24"/>
          <w:lang w:val="hr-HR"/>
        </w:rPr>
      </w:pPr>
    </w:p>
    <w:p w:rsidRDefault="00893B7E" w:rsidP="00893B7E" w:rsidR="00893B7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93B7E" w:rsidP="00893B7E" w:rsidR="00893B7E">
      <w:pPr>
        <w:jc w:val="center"/>
        <w:rPr>
          <w:szCs w:val="24"/>
          <w:lang w:val="hr-HR"/>
        </w:rPr>
      </w:pPr>
    </w:p>
    <w:p w:rsidRDefault="00893B7E" w:rsidP="00893B7E" w:rsidR="00893B7E">
      <w:pPr>
        <w:jc w:val="both"/>
        <w:rPr>
          <w:szCs w:val="24"/>
          <w:lang w:val="hr-HR"/>
        </w:rPr>
      </w:pPr>
    </w:p>
    <w:p w:rsidRDefault="00893B7E" w:rsidP="00893B7E" w:rsidR="00893B7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DIVANA-M d.o.o. za projektiranje, trgovinu, uvoz-izvoz i usluge Tomašica 11, OIB: 08902213431,  25. siječnja 2019. </w:t>
      </w:r>
    </w:p>
    <w:p w:rsidRDefault="00893B7E" w:rsidP="00893B7E" w:rsidR="00893B7E">
      <w:pPr>
        <w:jc w:val="both"/>
        <w:rPr>
          <w:noProof/>
          <w:szCs w:val="24"/>
          <w:lang w:val="hr-HR"/>
        </w:rPr>
      </w:pPr>
    </w:p>
    <w:p w:rsidRDefault="00893B7E" w:rsidP="00893B7E" w:rsidR="00893B7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93B7E" w:rsidP="00893B7E" w:rsidR="00893B7E">
      <w:pPr>
        <w:jc w:val="both"/>
        <w:rPr>
          <w:szCs w:val="24"/>
          <w:lang w:val="hr-HR"/>
        </w:rPr>
      </w:pPr>
    </w:p>
    <w:p w:rsidRDefault="00893B7E" w:rsidP="00893B7E" w:rsidR="00893B7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DIVANA-M d.o.o. za projektiranje, trgovinu, uvoz-izvoz i usluge Tomašica 11, OIB: 08902213431,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50-790-18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HR05 540-790-18.</w:t>
      </w:r>
    </w:p>
    <w:p w:rsidRDefault="00893B7E" w:rsidP="00893B7E" w:rsidR="00893B7E">
      <w:pPr>
        <w:ind w:firstLine="851"/>
        <w:jc w:val="both"/>
        <w:rPr>
          <w:szCs w:val="24"/>
        </w:rPr>
      </w:pPr>
    </w:p>
    <w:p w:rsidRDefault="00893B7E" w:rsidP="00893B7E" w:rsidR="00893B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893B7E" w:rsidP="00893B7E" w:rsidR="00893B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93B7E" w:rsidP="00893B7E" w:rsidR="00893B7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93B7E" w:rsidP="00893B7E" w:rsidR="00893B7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93B7E" w:rsidP="00893B7E" w:rsidR="00893B7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prosinca 2018. pokrenuo postupak radi utvrđivanja uvjeta za otvaranje stečajnog postupka nad dužnikom </w:t>
      </w:r>
      <w:r>
        <w:rPr>
          <w:noProof/>
          <w:szCs w:val="24"/>
          <w:lang w:val="hr-HR"/>
        </w:rPr>
        <w:t>DIVANA-M d.o.o. za projektiranje, trgovinu, uvoz-izvoz i usluge Tomašica 11, OIB: 08902213431.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893B7E" w:rsidP="00893B7E" w:rsidR="00893B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25. siječnja 2019. godine sud zaključuje da dužnik ne raspolaže imovinom koja bi bila dovoljna za namirenje troškova prethodnog i stečajnog postupka.</w:t>
      </w:r>
    </w:p>
    <w:p w:rsidRDefault="00893B7E" w:rsidP="00893B7E" w:rsidR="00893B7E">
      <w:pPr>
        <w:jc w:val="both"/>
        <w:rPr>
          <w:szCs w:val="24"/>
          <w:lang w:val="hr-HR"/>
        </w:rPr>
      </w:pP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893B7E" w:rsidP="00893B7E" w:rsidR="00893B7E">
      <w:pPr>
        <w:ind w:firstLine="851"/>
        <w:jc w:val="both"/>
        <w:rPr>
          <w:szCs w:val="24"/>
          <w:lang w:val="hr-HR"/>
        </w:rPr>
      </w:pPr>
    </w:p>
    <w:p w:rsidRDefault="00893B7E" w:rsidP="00893B7E" w:rsidR="00893B7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93B7E" w:rsidP="00893B7E" w:rsidR="00893B7E">
      <w:pPr>
        <w:jc w:val="both"/>
        <w:rPr>
          <w:szCs w:val="24"/>
          <w:lang w:val="hr-HR"/>
        </w:rPr>
      </w:pPr>
    </w:p>
    <w:p w:rsidRDefault="00893B7E" w:rsidP="00893B7E" w:rsidR="00893B7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25. siječnja  2019.</w:t>
      </w:r>
    </w:p>
    <w:p w:rsidRDefault="00893B7E" w:rsidP="00893B7E" w:rsidR="00893B7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93B7E" w:rsidP="00893B7E" w:rsidR="00893B7E">
      <w:pPr>
        <w:ind w:firstLine="5103"/>
        <w:jc w:val="both"/>
        <w:rPr>
          <w:szCs w:val="24"/>
          <w:lang w:val="hr-HR"/>
        </w:rPr>
      </w:pPr>
    </w:p>
    <w:p w:rsidRDefault="00893B7E" w:rsidP="00893B7E" w:rsidR="00893B7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893B7E" w:rsidP="00893B7E" w:rsidR="00893B7E">
      <w:pPr>
        <w:ind w:firstLine="4820"/>
        <w:rPr>
          <w:szCs w:val="24"/>
          <w:lang w:val="hr-HR"/>
        </w:rPr>
      </w:pPr>
    </w:p>
    <w:p w:rsidRDefault="00893B7E" w:rsidP="00893B7E" w:rsidR="00893B7E">
      <w:pPr>
        <w:ind w:firstLine="708" w:left="2832"/>
        <w:rPr>
          <w:szCs w:val="24"/>
          <w:lang w:val="hr-HR"/>
        </w:rPr>
      </w:pPr>
      <w:r>
        <w:rPr>
          <w:szCs w:val="24"/>
          <w:lang w:val="hr-HR"/>
        </w:rPr>
        <w:t xml:space="preserve">                 Za točnost otpravka-ovlašteni službenik</w:t>
      </w:r>
    </w:p>
    <w:p w:rsidRDefault="00893B7E" w:rsidP="00893B7E" w:rsidR="00893B7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893B7E" w:rsidP="00893B7E" w:rsidR="00893B7E">
      <w:pPr>
        <w:jc w:val="both"/>
        <w:rPr>
          <w:szCs w:val="24"/>
          <w:lang w:val="hr-HR"/>
        </w:rPr>
      </w:pPr>
    </w:p>
    <w:p w:rsidRDefault="00893B7E" w:rsidP="00893B7E" w:rsidR="00893B7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93B7E" w:rsidP="00893B7E" w:rsidR="00893B7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93B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4138509"/>
      <w:docPartObj>
        <w:docPartGallery w:val="Page Numbers (Top of Page)"/>
        <w:docPartUnique/>
      </w:docPartObj>
    </w:sdtPr>
    <w:sdtEndPr/>
    <w:sdtContent>
      <w:p w:rsidRDefault="00893B7E" w:rsidR="00893B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9C7">
          <w:t>2</w:t>
        </w:r>
        <w:r>
          <w:fldChar w:fldCharType="end"/>
        </w:r>
      </w:p>
    </w:sdtContent>
  </w:sdt>
  <w:p w:rsidRDefault="00893B7E" w:rsidR="008333A9">
    <w:pPr>
      <w:pStyle w:val="Zaglavlje"/>
    </w:pPr>
    <w:r>
      <w:t>Poslovni broj: 1 St-790/2018-6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B7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9C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3B7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93B7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3B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93B7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St-790/2018-6</izvorni_sadrzaj>
    <derivirana_varijabla naziv="DomainObject.Oznaka_1">St-790/2018-6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DIVANA-M d.o.o. za proizvodnju, trgovinu, uvoz-izvoz i usluge</izvorni_sadrzaj>
    <derivirana_varijabla naziv="DomainObject.Predmet.ProtustrankaFormated_1">  DIVANA-M d.o.o. za proizvodnju, trgovinu, uvoz-izvoz i usluge</derivirana_varijabla>
  </DomainObject.Predmet.ProtustrankaFormated>
  <DomainObject.Predmet.ProtustrankaFormatedOIB>
    <izvorni_sadrzaj>  DIVANA-M d.o.o. za proizvodnju, trgovinu, uvoz-izvoz i usluge, OIB 08902213431</izvorni_sadrzaj>
    <derivirana_varijabla naziv="DomainObject.Predmet.ProtustrankaFormatedOIB_1">  DIVANA-M d.o.o. za proizvodnju, trgovinu, uvoz-izvoz i usluge, OIB 08902213431</derivirana_varijabla>
  </DomainObject.Predmet.ProtustrankaFormatedOIB>
  <DomainObject.Predmet.ProtustrankaFormatedWithAdress>
    <izvorni_sadrzaj> DIVANA-M d.o.o. za proizvodnju, trgovinu, uvoz-izvoz i usluge, Tomašica 11, 43280 Tomašica</izvorni_sadrzaj>
    <derivirana_varijabla naziv="DomainObject.Predmet.ProtustrankaFormatedWithAdress_1"> DIVANA-M d.o.o. za proizvodnju, trgovinu, uvoz-izvoz i usluge, Tomašica 11, 43280 Tomašica</derivirana_varijabla>
  </DomainObject.Predmet.ProtustrankaFormatedWithAdress>
  <DomainObject.Predmet.ProtustrankaFormatedWithAdressOIB>
    <izvorni_sadrzaj> DIVANA-M d.o.o. za proizvodnju, trgovinu, uvoz-izvoz i usluge, OIB 08902213431, Tomašica 11, 43280 Tomašica</izvorni_sadrzaj>
    <derivirana_varijabla naziv="DomainObject.Predmet.ProtustrankaFormatedWithAdressOIB_1"> DIVANA-M d.o.o. za proizvodnju, trgovinu, uvoz-izvoz i usluge, OIB 08902213431, Tomašica 11, 43280 Tomašica</derivirana_varijabla>
  </DomainObject.Predmet.ProtustrankaFormatedWithAdressOIB>
  <DomainObject.Predmet.ProtustrankaWithAdress>
    <izvorni_sadrzaj>DIVANA-M d.o.o. za proizvodnju, trgovinu, uvoz-izvoz i usluge Tomašica 11, 43280 Tomašica</izvorni_sadrzaj>
    <derivirana_varijabla naziv="DomainObject.Predmet.ProtustrankaWithAdress_1">DIVANA-M d.o.o. za proizvodnju, trgovinu, uvoz-izvoz i usluge Tomašica 11, 43280 Tomašica</derivirana_varijabla>
  </DomainObject.Predmet.ProtustrankaWithAdress>
  <DomainObject.Predmet.ProtustrankaWithAdressOIB>
    <izvorni_sadrzaj>DIVANA-M d.o.o. za proizvodnju, trgovinu, uvoz-izvoz i usluge, OIB 08902213431, Tomašica 11, 43280 Tomašica</izvorni_sadrzaj>
    <derivirana_varijabla naziv="DomainObject.Predmet.ProtustrankaWithAdressOIB_1">DIVANA-M d.o.o. za proizvodnju, trgovinu, uvoz-izvoz i usluge, OIB 08902213431, Tomašica 11, 43280 Tomašica</derivirana_varijabla>
  </DomainObject.Predmet.ProtustrankaWithAdressOIB>
  <DomainObject.Predmet.ProtustrankaNazivFormated>
    <izvorni_sadrzaj>DIVANA-M d.o.o. za proizvodnju, trgovinu, uvoz-izvoz i usluge</izvorni_sadrzaj>
    <derivirana_varijabla naziv="DomainObject.Predmet.ProtustrankaNazivFormated_1">DIVANA-M d.o.o. za proizvodnju, trgovinu, uvoz-izvoz i usluge</derivirana_varijabla>
  </DomainObject.Predmet.ProtustrankaNazivFormated>
  <DomainObject.Predmet.ProtustrankaNazivFormatedOIB>
    <izvorni_sadrzaj>DIVANA-M d.o.o. za proizvodnju, trgovinu, uvoz-izvoz i usluge, OIB 08902213431</izvorni_sadrzaj>
    <derivirana_varijabla naziv="DomainObject.Predmet.ProtustrankaNazivFormatedOIB_1">DIVANA-M d.o.o. za proizvodnju, trgovinu, uvoz-izvoz i usluge, OIB 08902213431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DIVANA-M d.o.o. za proizvodnju, trgovinu, uvoz-izvoz i usluge</item>
    </izvorni_sadrzaj>
    <derivirana_varijabla naziv="DomainObject.Predmet.ProtuStrankaListFormated_1">
      <item>DIVANA-M d.o.o. za proizvodnju, trgovinu, uvoz-izvoz i usluge</item>
    </derivirana_varijabla>
  </DomainObject.Predmet.ProtuStrankaListFormated>
  <DomainObject.Predmet.ProtuStrankaListFormatedOIB>
    <izvorni_sadrzaj>
      <item>DIVANA-M d.o.o. za proizvodnju, trgovinu, uvoz-izvoz i usluge, OIB 08902213431</item>
    </izvorni_sadrzaj>
    <derivirana_varijabla naziv="DomainObject.Predmet.ProtuStrankaListFormatedOIB_1">
      <item>DIVANA-M d.o.o. za proizvodnju, trgovinu, uvoz-izvoz i usluge, OIB 08902213431</item>
    </derivirana_varijabla>
  </DomainObject.Predmet.ProtuStrankaListFormatedOIB>
  <DomainObject.Predmet.ProtuStrankaListFormatedWithAdress>
    <izvorni_sadrzaj>
      <item>DIVANA-M d.o.o. za proizvodnju, trgovinu, uvoz-izvoz i usluge, Tomašica 11, 43280 Tomašica</item>
    </izvorni_sadrzaj>
    <derivirana_varijabla naziv="DomainObject.Predmet.ProtuStrankaListFormatedWithAdress_1">
      <item>DIVANA-M d.o.o. za proizvodnju, trgovinu, uvoz-izvoz i usluge, Tomašica 11, 43280 Tomašica</item>
    </derivirana_varijabla>
  </DomainObject.Predmet.ProtuStrankaListFormatedWithAdress>
  <DomainObject.Predmet.ProtuStrankaListFormatedWithAdressOIB>
    <izvorni_sadrzaj>
      <item>DIVANA-M d.o.o. za proizvodnju, trgovinu, uvoz-izvoz i usluge, OIB 08902213431, Tomašica 11, 43280 Tomašica</item>
    </izvorni_sadrzaj>
    <derivirana_varijabla naziv="DomainObject.Predmet.ProtuStrankaListFormatedWithAdressOIB_1">
      <item>DIVANA-M d.o.o. za proizvodnju, trgovinu, uvoz-izvoz i usluge, OIB 08902213431, Tomašica 11, 43280 Tomašica</item>
    </derivirana_varijabla>
  </DomainObject.Predmet.ProtuStrankaListFormatedWithAdressOIB>
  <DomainObject.Predmet.ProtuStrankaListNazivFormated>
    <izvorni_sadrzaj>
      <item>DIVANA-M d.o.o. za proizvodnju, trgovinu, uvoz-izvoz i usluge</item>
    </izvorni_sadrzaj>
    <derivirana_varijabla naziv="DomainObject.Predmet.ProtuStrankaListNazivFormated_1">
      <item>DIVANA-M d.o.o. za proizvodnju, trgovinu, uvoz-izvoz i usluge</item>
    </derivirana_varijabla>
  </DomainObject.Predmet.ProtuStrankaListNazivFormated>
  <DomainObject.Predmet.ProtuStrankaListNazivFormatedOIB>
    <izvorni_sadrzaj>
      <item>DIVANA-M d.o.o. za proizvodnju, trgovinu, uvoz-izvoz i usluge, OIB 08902213431</item>
    </izvorni_sadrzaj>
    <derivirana_varijabla naziv="DomainObject.Predmet.ProtuStrankaListNazivFormatedOIB_1">
      <item>DIVANA-M d.o.o. za proizvodnju, trgovinu, uvoz-izvoz i usluge, OIB 08902213431</item>
    </derivirana_varijabla>
  </DomainObject.Predmet.ProtuStrankaListNazivFormatedOIB>
  <DomainObject.Predmet.OstaliListFormated>
    <izvorni_sadrzaj>
      <item>Tomislav Bašljan</item>
    </izvorni_sadrzaj>
    <derivirana_varijabla naziv="DomainObject.Predmet.OstaliListFormated_1">
      <item>Tomislav Bašljan</item>
    </derivirana_varijabla>
  </DomainObject.Predmet.OstaliListFormated>
  <DomainObject.Predmet.OstaliListFormatedOIB>
    <izvorni_sadrzaj>
      <item>Tomislav Bašljan, OIB 71438208025</item>
    </izvorni_sadrzaj>
    <derivirana_varijabla naziv="DomainObject.Predmet.OstaliListFormatedOIB_1">
      <item>Tomislav Bašljan, OIB 71438208025</item>
    </derivirana_varijabla>
  </DomainObject.Predmet.OstaliListFormatedOIB>
  <DomainObject.Predmet.OstaliListFormatedWithAdress>
    <izvorni_sadrzaj>
      <item>Tomislav Bašljan, Tomašica 11., 43280 Tomašica</item>
    </izvorni_sadrzaj>
    <derivirana_varijabla naziv="DomainObject.Predmet.OstaliListFormatedWithAdress_1">
      <item>Tomislav Bašljan, Tomašica 11., 43280 Tomašica</item>
    </derivirana_varijabla>
  </DomainObject.Predmet.OstaliListFormatedWithAdress>
  <DomainObject.Predmet.OstaliListFormatedWithAdressOIB>
    <izvorni_sadrzaj>
      <item>Tomislav Bašljan, OIB 71438208025, Tomašica 11., 43280 Tomašica</item>
    </izvorni_sadrzaj>
    <derivirana_varijabla naziv="DomainObject.Predmet.OstaliListFormatedWithAdressOIB_1">
      <item>Tomislav Bašljan, OIB 71438208025, Tomašica 11., 43280 Tomašica</item>
    </derivirana_varijabla>
  </DomainObject.Predmet.OstaliListFormatedWithAdressOIB>
  <DomainObject.Predmet.OstaliListNazivFormated>
    <izvorni_sadrzaj>
      <item>Tomislav Bašljan</item>
    </izvorni_sadrzaj>
    <derivirana_varijabla naziv="DomainObject.Predmet.OstaliListNazivFormated_1">
      <item>Tomislav Bašljan</item>
    </derivirana_varijabla>
  </DomainObject.Predmet.OstaliListNazivFormated>
  <DomainObject.Predmet.OstaliListNazivFormatedOIB>
    <izvorni_sadrzaj>
      <item>Tomislav Bašljan, OIB 71438208025</item>
    </izvorni_sadrzaj>
    <derivirana_varijabla naziv="DomainObject.Predmet.OstaliListNazivFormatedOIB_1">
      <item>Tomislav Bašljan, OIB 71438208025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St-790/2018-6</izvorni_sadrzaj>
    <derivirana_varijabla naziv="DomainObject.PoslovniBrojDokumenta_1">St-790/2018-6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DIVANA-M d.o.o. za proizvodnju, trgovinu, uvoz-izvoz i usluge</izvorni_sadrzaj>
    <derivirana_varijabla naziv="DomainObject.Predmet.ProtustrankaIDrugi_1">DIVANA-M d.o.o. za proizvodnju, trgovinu, uvoz-izvoz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DIVANA-M d.o.o. za proizvodnju, trgovinu, uvoz-izvoz i usluge, OIB 08902213431, Tomašica 11, 43280 Tomašica</izvorni_sadrzaj>
    <derivirana_varijabla naziv="DomainObject.Predmet.ProtustrankaIDrugiAdressOIB_1">DIVANA-M d.o.o. za proizvodnju, trgovinu, uvoz-izvoz i usluge, OIB 08902213431, Tomašica 11, 43280 Tomašica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DIVANA-M d.o.o. za proizvodnju, trgovinu, uvoz-izvoz i usluge</item>
      <item>Tomislav Bašljan</item>
    </izvorni_sadrzaj>
    <derivirana_varijabla naziv="DomainObject.Predmet.SudioniciListNaziv_1">
      <item>FINA, RC ZAGREB, Podružnica BJELOVAR</item>
      <item>DIVANA-M d.o.o. za proizvodnju, trgovinu, uvoz-izvoz i usluge</item>
      <item>Tomislav Bašljan</item>
    </derivirana_varijabla>
  </DomainObject.Predmet.SudioniciListNaziv>
  <DomainObject.Predmet.SudioniciListAdressOIB>
    <izvorni_sadrzaj>
      <item>FINA, RC ZAGREB, Podružnica BJELOVAR, OIB 85821130368, F. Supila 4,43000 Bjelovar</item>
      <item>DIVANA-M d.o.o. za proizvodnju, trgovinu, uvoz-izvoz i usluge, OIB 08902213431, Tomašica 11,43280 Tomašica</item>
      <item>Tomislav Bašljan, OIB 71438208025, Tomašica 11.,43280 Tomašica</item>
    </izvorni_sadrzaj>
    <derivirana_varijabla naziv="DomainObject.Predmet.SudioniciListAdressOIB_1">
      <item>FINA, RC ZAGREB, Podružnica BJELOVAR, OIB 85821130368, F. Supila 4,43000 Bjelovar</item>
      <item>DIVANA-M d.o.o. za proizvodnju, trgovinu, uvoz-izvoz i usluge, OIB 08902213431, Tomašica 11,43280 Tomašica</item>
      <item>Tomislav Bašljan, OIB 71438208025, Tomašica 11.,43280 Tomašica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B696D-3383-4955-930B-5B88F745B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2678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2019-01-25T08:36:00Z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St-790/2018-6 / Odluka - Rješenje (odluka_St-790_2018-6.docx)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