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7e41" w14:paraId="1847e41" w:rsidRDefault="00A86292" w:rsidP="00A86292" w:rsidR="00A8629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6292" w:rsidP="00A86292" w:rsidR="00A8629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6292" w:rsidP="00A86292" w:rsidR="00A862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6292" w:rsidP="00A86292" w:rsidR="00A8629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6292" w:rsidP="00A86292" w:rsidR="00A8629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6292" w:rsidP="00A86292" w:rsidR="00A8629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6292" w:rsidP="00A86292" w:rsidR="00A86292" w:rsidRPr="005D578C">
      <w:pPr>
        <w:jc w:val="center"/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PEG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Mate Blažine 51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21678297764, MBS 040013388,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5535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 travnja 2016.</w:t>
      </w: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PEG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Mate Blažine 51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21678297764, MBS 040013388,</w:t>
      </w:r>
      <w:r w:rsidRPr="005D578C">
        <w:rPr>
          <w:rFonts w:cs="Times New Roman" w:eastAsia="Times New Roman"/>
          <w:szCs w:val="24"/>
        </w:rPr>
        <w:t xml:space="preserve"> s danom </w:t>
      </w:r>
      <w:r w:rsidR="0035535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86292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A86292" w:rsidP="00A86292" w:rsidR="00A86292">
      <w:pPr>
        <w:rPr>
          <w:rFonts w:cs="Times New Roman" w:eastAsia="Times New Roman"/>
          <w:szCs w:val="20"/>
        </w:rPr>
      </w:pPr>
    </w:p>
    <w:p w:rsidRDefault="00A86292" w:rsidP="00A86292" w:rsidR="00A862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PEG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Mate Blažine 51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21678297764, MBS 040013388.</w:t>
      </w:r>
    </w:p>
    <w:p w:rsidRDefault="00A86292" w:rsidP="00A86292" w:rsidR="00A86292">
      <w:pPr>
        <w:ind w:firstLine="709"/>
        <w:rPr>
          <w:rFonts w:cs="Times New Roman" w:eastAsia="Times New Roman"/>
          <w:szCs w:val="24"/>
        </w:rPr>
      </w:pPr>
    </w:p>
    <w:p w:rsidRDefault="00A86292" w:rsidP="00A86292" w:rsidR="00A8629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PEG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Mate Blažine 51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21678297764, MBS 040013388.</w:t>
      </w:r>
    </w:p>
    <w:p w:rsidRDefault="00A86292" w:rsidP="00A86292" w:rsidR="00A86292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6292" w:rsidP="00A86292" w:rsidR="00A86292">
      <w:pPr>
        <w:ind w:firstLine="708"/>
        <w:rPr>
          <w:rFonts w:cs="Times New Roman" w:eastAsia="Times New Roman"/>
          <w:szCs w:val="24"/>
        </w:rPr>
      </w:pPr>
    </w:p>
    <w:p w:rsidRDefault="00A86292" w:rsidP="00A86292" w:rsidR="00A8629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PEG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86292" w:rsidP="00A86292" w:rsidR="00A8629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55356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86292" w:rsidP="00A86292" w:rsidR="00A86292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86292" w:rsidP="00A86292" w:rsidR="00A8629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A86292" w:rsidP="00A86292" w:rsidR="00A86292">
      <w:pPr>
        <w:jc w:val="left"/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left"/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86292" w:rsidP="00A86292" w:rsidR="00A8629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86292" w:rsidP="00A86292" w:rsidR="00A86292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rPr>
          <w:rFonts w:cs="Times New Roman" w:eastAsia="Times New Roman"/>
          <w:szCs w:val="24"/>
        </w:rPr>
      </w:pPr>
    </w:p>
    <w:p w:rsidRDefault="00A86292" w:rsidP="00A86292" w:rsidR="00A8629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PEG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Mate Blažine 51,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Flavio Pegolo, R. Italija, Dueville, Piazza Monza 1,</w:t>
      </w:r>
    </w:p>
    <w:p w:rsidRDefault="00A86292" w:rsidP="00A86292" w:rsidR="00A8629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86292" w:rsidP="00A86292" w:rsidR="00A8629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86292" w:rsidP="00A86292" w:rsidR="00A8629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86292" w:rsidP="00A86292" w:rsidR="00A8629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A86292" w:rsidP="00A86292" w:rsidR="00A86292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292" w:rsidP="00A86292" w:rsidR="00A86292">
      <w:r>
        <w:separator/>
      </w:r>
    </w:p>
  </w:endnote>
  <w:endnote w:id="0" w:type="continuationSeparator">
    <w:p w:rsidRDefault="00A86292" w:rsidP="00A86292" w:rsidR="00A86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292" w:rsidP="00A86292" w:rsidR="00A86292">
      <w:r>
        <w:separator/>
      </w:r>
    </w:p>
  </w:footnote>
  <w:footnote w:id="0" w:type="continuationSeparator">
    <w:p w:rsidRDefault="00A86292" w:rsidP="00A86292" w:rsidR="00A86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29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37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29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10 St-106/2016-5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0BF4"/>
    <w:rsid w:val="00355356"/>
    <w:rsid w:val="004F5027"/>
    <w:rsid w:val="00800BF4"/>
    <w:rsid w:val="008837C1"/>
    <w:rsid w:val="009473FE"/>
    <w:rsid w:val="00A8629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29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2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62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2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629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6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29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7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37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37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37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29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629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62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62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629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6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29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7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37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37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37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 d.o.o. PULA</izvorni_sadrzaj>
    <derivirana_varijabla naziv="DomainObject.Predmet.ProtustrankaFormated_1">  PEG d.o.o. PULA</derivirana_varijabla>
  </DomainObject.Predmet.ProtustrankaFormated>
  <DomainObject.Predmet.ProtustrankaFormatedOIB>
    <izvorni_sadrzaj>  PEG d.o.o. PULA, OIB 21678297764</izvorni_sadrzaj>
    <derivirana_varijabla naziv="DomainObject.Predmet.ProtustrankaFormatedOIB_1">  PEG d.o.o. PULA, OIB 21678297764</derivirana_varijabla>
  </DomainObject.Predmet.ProtustrankaFormatedOIB>
  <DomainObject.Predmet.ProtustrankaFormatedWithAdress>
    <izvorni_sadrzaj> PEG d.o.o. PULA, Mate Blažine 51, 52100 Pula</izvorni_sadrzaj>
    <derivirana_varijabla naziv="DomainObject.Predmet.ProtustrankaFormatedWithAdress_1"> PEG d.o.o. PULA, Mate Blažine 51, 52100 Pula</derivirana_varijabla>
  </DomainObject.Predmet.ProtustrankaFormatedWithAdress>
  <DomainObject.Predmet.ProtustrankaFormatedWithAdressOIB>
    <izvorni_sadrzaj> PEG d.o.o. PULA, OIB 21678297764, Mate Blažine 51, 52100 Pula</izvorni_sadrzaj>
    <derivirana_varijabla naziv="DomainObject.Predmet.ProtustrankaFormatedWithAdressOIB_1"> PEG d.o.o. PULA, OIB 21678297764, Mate Blažine 51, 52100 Pula</derivirana_varijabla>
  </DomainObject.Predmet.ProtustrankaFormatedWithAdressOIB>
  <DomainObject.Predmet.ProtustrankaWithAdress>
    <izvorni_sadrzaj>PEG d.o.o. PULA Mate Blažine 51, 52100 Pula</izvorni_sadrzaj>
    <derivirana_varijabla naziv="DomainObject.Predmet.ProtustrankaWithAdress_1">PEG d.o.o. PULA Mate Blažine 51, 52100 Pula</derivirana_varijabla>
  </DomainObject.Predmet.ProtustrankaWithAdress>
  <DomainObject.Predmet.ProtustrankaWithAdressOIB>
    <izvorni_sadrzaj>PEG d.o.o. PULA, OIB 21678297764, Mate Blažine 51, 52100 Pula</izvorni_sadrzaj>
    <derivirana_varijabla naziv="DomainObject.Predmet.ProtustrankaWithAdressOIB_1">PEG d.o.o. PULA, OIB 21678297764, Mate Blažine 51, 52100 Pula</derivirana_varijabla>
  </DomainObject.Predmet.ProtustrankaWithAdressOIB>
  <DomainObject.Predmet.ProtustrankaNazivFormated>
    <izvorni_sadrzaj>PEG d.o.o. PULA</izvorni_sadrzaj>
    <derivirana_varijabla naziv="DomainObject.Predmet.ProtustrankaNazivFormated_1">PEG d.o.o. PULA</derivirana_varijabla>
  </DomainObject.Predmet.ProtustrankaNazivFormated>
  <DomainObject.Predmet.ProtustrankaNazivFormatedOIB>
    <izvorni_sadrzaj>PEG d.o.o. PULA, OIB 21678297764</izvorni_sadrzaj>
    <derivirana_varijabla naziv="DomainObject.Predmet.ProtustrankaNazivFormatedOIB_1">PEG d.o.o. PULA, OIB 21678297764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1688.99</izvorni_sadrzaj>
    <derivirana_varijabla naziv="DomainObject.Predmet.TrenutnaVrijednost_1">1688.99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PEG d.o.o. PULA</item>
    </izvorni_sadrzaj>
    <derivirana_varijabla naziv="DomainObject.Predmet.ProtuStrankaListFormated_1">
      <item>PEG d.o.o. PULA</item>
    </derivirana_varijabla>
  </DomainObject.Predmet.ProtuStrankaListFormated>
  <DomainObject.Predmet.ProtuStrankaListFormatedOIB>
    <izvorni_sadrzaj>
      <item>PEG d.o.o. PULA, OIB 21678297764</item>
    </izvorni_sadrzaj>
    <derivirana_varijabla naziv="DomainObject.Predmet.ProtuStrankaListFormatedOIB_1">
      <item>PEG d.o.o. PULA, OIB 21678297764</item>
    </derivirana_varijabla>
  </DomainObject.Predmet.ProtuStrankaListFormatedOIB>
  <DomainObject.Predmet.ProtuStrankaListFormatedWithAdress>
    <izvorni_sadrzaj>
      <item>PEG d.o.o. PULA, Mate Blažine 51, 52100 Pula</item>
    </izvorni_sadrzaj>
    <derivirana_varijabla naziv="DomainObject.Predmet.ProtuStrankaListFormatedWithAdress_1">
      <item>PEG d.o.o. PULA, Mate Blažine 51, 52100 Pula</item>
    </derivirana_varijabla>
  </DomainObject.Predmet.ProtuStrankaListFormatedWithAdress>
  <DomainObject.Predmet.ProtuStrankaListFormatedWithAdressOIB>
    <izvorni_sadrzaj>
      <item>PEG d.o.o. PULA, OIB 21678297764, Mate Blažine 51, 52100 Pula</item>
    </izvorni_sadrzaj>
    <derivirana_varijabla naziv="DomainObject.Predmet.ProtuStrankaListFormatedWithAdressOIB_1">
      <item>PEG d.o.o. PULA, OIB 21678297764, Mate Blažine 51, 52100 Pula</item>
    </derivirana_varijabla>
  </DomainObject.Predmet.ProtuStrankaListFormatedWithAdressOIB>
  <DomainObject.Predmet.ProtuStrankaListNazivFormated>
    <izvorni_sadrzaj>
      <item>PEG d.o.o. PULA</item>
    </izvorni_sadrzaj>
    <derivirana_varijabla naziv="DomainObject.Predmet.ProtuStrankaListNazivFormated_1">
      <item>PEG d.o.o. PULA</item>
    </derivirana_varijabla>
  </DomainObject.Predmet.ProtuStrankaListNazivFormated>
  <DomainObject.Predmet.ProtuStrankaListNazivFormatedOIB>
    <izvorni_sadrzaj>
      <item>PEG d.o.o. PULA, OIB 21678297764</item>
    </izvorni_sadrzaj>
    <derivirana_varijabla naziv="DomainObject.Predmet.ProtuStrankaListNazivFormatedOIB_1">
      <item>PEG d.o.o. PULA, OIB 21678297764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PEG d.o.o. PULA</izvorni_sadrzaj>
    <derivirana_varijabla naziv="DomainObject.Predmet.ProtustrankaIDrugi_1">PEG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PEG d.o.o. PULA, OIB 21678297764, Mate Blažine 51, 52100 Pula</izvorni_sadrzaj>
    <derivirana_varijabla naziv="DomainObject.Predmet.ProtustrankaIDrugiAdressOIB_1">PEG d.o.o. PULA, OIB 21678297764, Mate Blažine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PEG d.o.o. PULA</item>
    </izvorni_sadrzaj>
    <derivirana_varijabla naziv="DomainObject.Predmet.SudioniciListNaziv_1">
      <item>FINANCIJSKA AGENCIJA, RC RIJEKA, PODRUŽNICA PULA, PULA</item>
      <item>PEG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PEG d.o.o. PULA, OIB 21678297764, Mate Blažine 51,52100 Pula</item>
    </izvorni_sadrzaj>
    <derivirana_varijabla naziv="DomainObject.Predmet.SudioniciListAdressOIB_1">
      <item>FINANCIJSKA AGENCIJA, RC RIJEKA, PODRUŽNICA PULA, PULA, OIB 85821130368, Ulica grada Vukovara 70,10000 Zagreb</item>
      <item>PEG d.o.o. PULA, OIB 21678297764, Mate Blažine 51,52100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21678297764</item>
    </izvorni_sadrzaj>
    <derivirana_varijabla naziv="DomainObject.Predmet.SudioniciListNazivOIB_1">
      <item>, OIB 85821130368</item>
      <item>, OIB 21678297764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2990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2016-04-01T11:16:00Z</dcterms:created>
  <dc:creator>Mihaela Kaligari</dc:creator>
  <cp:lastModifiedBy>Sanja Lakošeljac</cp:lastModifiedBy>
  <dcterms:modified xmlns:xsi="http://www.w3.org/2001/XMLSchema-instance" xsi:type="dcterms:W3CDTF">2016-04-01T11:19:00Z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