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da34" w14:paraId="fbcda3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546358">
        <w:t>642</w:t>
      </w:r>
      <w:r>
        <w:t>/201</w:t>
      </w:r>
      <w:r w:rsidR="00546358">
        <w:t>6</w:t>
      </w:r>
      <w:r>
        <w:t>-</w:t>
      </w:r>
      <w:r w:rsidR="00546358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546358">
        <w:t>NOGOMETNI KLUB ZELENGAJ-ZAGREB,</w:t>
      </w:r>
      <w:r w:rsidR="00840E80" w:rsidRPr="00840E80">
        <w:t xml:space="preserve">  OIB: </w:t>
      </w:r>
      <w:r w:rsidR="00546358">
        <w:t>92369927839</w:t>
      </w:r>
      <w:r w:rsidR="00840E80" w:rsidRPr="00840E80">
        <w:t>, sa sjedištem</w:t>
      </w:r>
      <w:r w:rsidR="00840E80">
        <w:t xml:space="preserve"> u </w:t>
      </w:r>
      <w:r w:rsidR="00546358">
        <w:t>Sv. Mateja 0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E22C2A">
        <w:t>NOGOMETNI KLUB ZELENGAJ-ZAGREB,</w:t>
      </w:r>
      <w:r w:rsidR="00E22C2A" w:rsidRPr="00840E80">
        <w:t xml:space="preserve">  OIB: </w:t>
      </w:r>
      <w:r w:rsidR="00E22C2A">
        <w:t>92369927839</w:t>
      </w:r>
      <w:r w:rsidR="00E22C2A" w:rsidRPr="00840E80">
        <w:t>, sa sjedištem</w:t>
      </w:r>
      <w:r w:rsidR="00E22C2A">
        <w:t xml:space="preserve"> u Sv. Mateja 0,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proofErr w:type="spellStart"/>
      <w:r w:rsidR="00637C2D">
        <w:t>Vencel</w:t>
      </w:r>
      <w:proofErr w:type="spellEnd"/>
      <w:r w:rsidR="00637C2D">
        <w:t xml:space="preserve"> </w:t>
      </w:r>
      <w:proofErr w:type="spellStart"/>
      <w:r w:rsidR="00637C2D">
        <w:t>Čuljak</w:t>
      </w:r>
      <w:proofErr w:type="spellEnd"/>
      <w:r w:rsidR="00637C2D">
        <w:t xml:space="preserve">, </w:t>
      </w:r>
      <w:proofErr w:type="spellStart"/>
      <w:r w:rsidR="00637C2D">
        <w:t>Plješevička</w:t>
      </w:r>
      <w:proofErr w:type="spellEnd"/>
      <w:r w:rsidR="00637C2D">
        <w:t xml:space="preserve"> 16 E, Osijek,</w:t>
      </w:r>
      <w:r w:rsidR="000875F3">
        <w:t xml:space="preserve"> OIB: </w:t>
      </w:r>
      <w:r w:rsidR="00637C2D">
        <w:t>60951188779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E22C2A">
        <w:t>NOGOMETNI KLUB ZELENGAJ-ZAGREB,</w:t>
      </w:r>
      <w:r w:rsidR="00E22C2A" w:rsidRPr="00840E80">
        <w:t xml:space="preserve">  OIB: </w:t>
      </w:r>
      <w:r w:rsidR="00E22C2A">
        <w:t>92369927839</w:t>
      </w:r>
      <w:r w:rsidR="00E22C2A" w:rsidRPr="00840E80">
        <w:t>, sa sjedištem</w:t>
      </w:r>
      <w:r w:rsidR="00E22C2A">
        <w:t xml:space="preserve"> u Sv. Mateja 0,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23</w:t>
      </w:r>
      <w:r>
        <w:t>.</w:t>
      </w:r>
      <w:r w:rsidR="00E22C2A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E22C2A">
        <w:t>Petar Mrkonjić</w:t>
      </w:r>
      <w:r w:rsidR="001960B3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16168D"/>
    <w:rsid w:val="001960B3"/>
    <w:rsid w:val="00202DF3"/>
    <w:rsid w:val="00396F19"/>
    <w:rsid w:val="003E051E"/>
    <w:rsid w:val="00413992"/>
    <w:rsid w:val="00454E67"/>
    <w:rsid w:val="00546358"/>
    <w:rsid w:val="00557A60"/>
    <w:rsid w:val="00573B3E"/>
    <w:rsid w:val="005C4A98"/>
    <w:rsid w:val="00637C2D"/>
    <w:rsid w:val="007B5A79"/>
    <w:rsid w:val="007C647F"/>
    <w:rsid w:val="007D0C9A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B70FB2"/>
    <w:rsid w:val="00C25D83"/>
    <w:rsid w:val="00C74209"/>
    <w:rsid w:val="00C74E31"/>
    <w:rsid w:val="00C82F3D"/>
    <w:rsid w:val="00CC5A0D"/>
    <w:rsid w:val="00D941BE"/>
    <w:rsid w:val="00E07F00"/>
    <w:rsid w:val="00E22C2A"/>
    <w:rsid w:val="00E31761"/>
    <w:rsid w:val="00E63226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82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82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82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82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82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82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444 st.1 Sz</izvorni_sadrzaj>
    <derivirana_varijabla naziv="DomainObject.Predmet.Opis_1">čl 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SZ</izvorni_sadrzaj>
    <derivirana_varijabla naziv="DomainObject.Predmet.PrimjedbaSuca_1">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ZELENGAJ-ZAGREB</izvorni_sadrzaj>
    <derivirana_varijabla naziv="DomainObject.Predmet.ProtustrankaFormated_1">  NOGOMETNI KLUB ZELENGAJ-ZAGREB</derivirana_varijabla>
  </DomainObject.Predmet.ProtustrankaFormated>
  <DomainObject.Predmet.ProtustrankaFormatedOIB>
    <izvorni_sadrzaj>  NOGOMETNI KLUB ZELENGAJ-ZAGREB, OIB 92369927839</izvorni_sadrzaj>
    <derivirana_varijabla naziv="DomainObject.Predmet.ProtustrankaFormatedOIB_1">  NOGOMETNI KLUB ZELENGAJ-ZAGREB, OIB 92369927839</derivirana_varijabla>
  </DomainObject.Predmet.ProtustrankaFormatedOIB>
  <DomainObject.Predmet.ProtustrankaFormatedWithAdress>
    <izvorni_sadrzaj> NOGOMETNI KLUB ZELENGAJ-ZAGREB, Sv. Mateja 0, 10000 Zagreb</izvorni_sadrzaj>
    <derivirana_varijabla naziv="DomainObject.Predmet.ProtustrankaFormatedWithAdress_1"> NOGOMETNI KLUB ZELENGAJ-ZAGREB, Sv. Mateja 0, 10000 Zagreb</derivirana_varijabla>
  </DomainObject.Predmet.ProtustrankaFormatedWithAdress>
  <DomainObject.Predmet.ProtustrankaFormatedWithAdressOIB>
    <izvorni_sadrzaj> NOGOMETNI KLUB ZELENGAJ-ZAGREB, OIB 92369927839, Sv. Mateja 0, 10000 Zagreb</izvorni_sadrzaj>
    <derivirana_varijabla naziv="DomainObject.Predmet.ProtustrankaFormatedWithAdressOIB_1"> NOGOMETNI KLUB ZELENGAJ-ZAGREB, OIB 92369927839, Sv. Mateja 0, 10000 Zagreb</derivirana_varijabla>
  </DomainObject.Predmet.ProtustrankaFormatedWithAdressOIB>
  <DomainObject.Predmet.ProtustrankaWithAdress>
    <izvorni_sadrzaj>NOGOMETNI KLUB ZELENGAJ-ZAGREB Sv. Mateja 0, 10000 Zagreb</izvorni_sadrzaj>
    <derivirana_varijabla naziv="DomainObject.Predmet.ProtustrankaWithAdress_1">NOGOMETNI KLUB ZELENGAJ-ZAGREB Sv. Mateja 0, 10000 Zagreb</derivirana_varijabla>
  </DomainObject.Predmet.ProtustrankaWithAdress>
  <DomainObject.Predmet.ProtustrankaWithAdressOIB>
    <izvorni_sadrzaj>NOGOMETNI KLUB ZELENGAJ-ZAGREB, OIB 92369927839, Sv. Mateja 0, 10000 Zagreb</izvorni_sadrzaj>
    <derivirana_varijabla naziv="DomainObject.Predmet.ProtustrankaWithAdressOIB_1">NOGOMETNI KLUB ZELENGAJ-ZAGREB, OIB 92369927839, Sv. Mateja 0, 10000 Zagreb</derivirana_varijabla>
  </DomainObject.Predmet.ProtustrankaWithAdressOIB>
  <DomainObject.Predmet.ProtustrankaNazivFormated>
    <izvorni_sadrzaj>NOGOMETNI KLUB ZELENGAJ-ZAGREB</izvorni_sadrzaj>
    <derivirana_varijabla naziv="DomainObject.Predmet.ProtustrankaNazivFormated_1">NOGOMETNI KLUB ZELENGAJ-ZAGREB</derivirana_varijabla>
  </DomainObject.Predmet.ProtustrankaNazivFormated>
  <DomainObject.Predmet.ProtustrankaNazivFormatedOIB>
    <izvorni_sadrzaj>NOGOMETNI KLUB ZELENGAJ-ZAGREB, OIB 92369927839</izvorni_sadrzaj>
    <derivirana_varijabla naziv="DomainObject.Predmet.ProtustrankaNazivFormatedOIB_1">NOGOMETNI KLUB ZELENGAJ-ZAGREB, OIB 92369927839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29907.12</izvorni_sadrzaj>
    <derivirana_varijabla naziv="DomainObject.Predmet.TrenutnaVrijednost_1">29907.12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ZELENGAJ-ZAGREB</item>
    </izvorni_sadrzaj>
    <derivirana_varijabla naziv="DomainObject.Predmet.ProtuStrankaListFormated_1">
      <item>NOGOMETNI KLUB ZELENGAJ-ZAGREB</item>
    </derivirana_varijabla>
  </DomainObject.Predmet.ProtuStrankaListFormated>
  <DomainObject.Predmet.ProtuStrankaListFormatedOIB>
    <izvorni_sadrzaj>
      <item>NOGOMETNI KLUB ZELENGAJ-ZAGREB, OIB 92369927839</item>
    </izvorni_sadrzaj>
    <derivirana_varijabla naziv="DomainObject.Predmet.ProtuStrankaListFormatedOIB_1">
      <item>NOGOMETNI KLUB ZELENGAJ-ZAGREB, OIB 92369927839</item>
    </derivirana_varijabla>
  </DomainObject.Predmet.ProtuStrankaListFormatedOIB>
  <DomainObject.Predmet.ProtuStrankaListFormatedWithAdress>
    <izvorni_sadrzaj>
      <item>NOGOMETNI KLUB ZELENGAJ-ZAGREB, Sv. Mateja 0, 10000 Zagreb</item>
    </izvorni_sadrzaj>
    <derivirana_varijabla naziv="DomainObject.Predmet.ProtuStrankaListFormatedWithAdress_1">
      <item>NOGOMETNI KLUB ZELENGAJ-ZAGREB, Sv. Mateja 0, 10000 Zagreb</item>
    </derivirana_varijabla>
  </DomainObject.Predmet.ProtuStrankaListFormatedWithAdress>
  <DomainObject.Predmet.ProtuStrankaListFormatedWithAdressOIB>
    <izvorni_sadrzaj>
      <item>NOGOMETNI KLUB ZELENGAJ-ZAGREB, OIB 92369927839, Sv. Mateja 0, 10000 Zagreb</item>
    </izvorni_sadrzaj>
    <derivirana_varijabla naziv="DomainObject.Predmet.ProtuStrankaListFormatedWithAdressOIB_1">
      <item>NOGOMETNI KLUB ZELENGAJ-ZAGREB, OIB 92369927839, Sv. Mateja 0, 10000 Zagreb</item>
    </derivirana_varijabla>
  </DomainObject.Predmet.ProtuStrankaListFormatedWithAdressOIB>
  <DomainObject.Predmet.ProtuStrankaListNazivFormated>
    <izvorni_sadrzaj>
      <item>NOGOMETNI KLUB ZELENGAJ-ZAGREB</item>
    </izvorni_sadrzaj>
    <derivirana_varijabla naziv="DomainObject.Predmet.ProtuStrankaListNazivFormated_1">
      <item>NOGOMETNI KLUB ZELENGAJ-ZAGREB</item>
    </derivirana_varijabla>
  </DomainObject.Predmet.ProtuStrankaListNazivFormated>
  <DomainObject.Predmet.ProtuStrankaListNazivFormatedOIB>
    <izvorni_sadrzaj>
      <item>NOGOMETNI KLUB ZELENGAJ-ZAGREB, OIB 92369927839</item>
    </izvorni_sadrzaj>
    <derivirana_varijabla naziv="DomainObject.Predmet.ProtuStrankaListNazivFormatedOIB_1">
      <item>NOGOMETNI KLUB ZELENGAJ-ZAGREB, OIB 92369927839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ZELENGAJ-ZAGREB</izvorni_sadrzaj>
    <derivirana_varijabla naziv="DomainObject.Predmet.ProtustrankaIDrugi_1">NOGOMETNI KLUB ZELENGAJ-ZAGREB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ZELENGAJ-ZAGREB, OIB 92369927839, Sv. Mateja 0, 10000 Zagreb</izvorni_sadrzaj>
    <derivirana_varijabla naziv="DomainObject.Predmet.ProtustrankaIDrugiAdressOIB_1">NOGOMETNI KLUB ZELENGAJ-ZAGREB, OIB 92369927839, Sv. Mateja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ZELENGAJ-ZAGREB</item>
      <item>FINA Regionalni centar Zagreb</item>
    </izvorni_sadrzaj>
    <derivirana_varijabla naziv="DomainObject.Predmet.SudioniciListNaziv_1">
      <item>NOGOMETNI KLUB ZELENGAJ-ZAGREB</item>
      <item>FINA Regionalni centar Zagreb</item>
    </derivirana_varijabla>
  </DomainObject.Predmet.SudioniciListNaziv>
  <DomainObject.Predmet.SudioniciListAdressOIB>
    <izvorni_sadrzaj>
      <item>NOGOMETNI KLUB ZELENGAJ-ZAGREB, OIB 92369927839, Sv. Mateja 0,10000 Zagreb</item>
      <item>FINA Regionalni centar Zagreb, OIB 85821130368, Trg svibanjskih žrtava 1995. 1,10000 Zagreb</item>
    </izvorni_sadrzaj>
    <derivirana_varijabla naziv="DomainObject.Predmet.SudioniciListAdressOIB_1">
      <item>NOGOMETNI KLUB ZELENGAJ-ZAGREB, OIB 92369927839, Sv. Mateja 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92369927839</item>
      <item>, OIB 85821130368</item>
    </izvorni_sadrzaj>
    <derivirana_varijabla naziv="DomainObject.Predmet.SudioniciListNazivOIB_1">
      <item>, OIB 92369927839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829</properties:Words>
  <properties:Characters>4543</properties:Characters>
  <properties:Lines>167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2016-08-29T11:20:00Z</dcterms:created>
  <dc:creator>bconka</dc:creator>
  <cp:keywords/>
  <cp:lastModifiedBy>Davorin Pavičić</cp:lastModifiedBy>
  <cp:lastPrinted>2016-08-29T07:05:00Z</cp:lastPrinted>
  <dcterms:modified xmlns:xsi="http://www.w3.org/2001/XMLSchema-instance" xsi:type="dcterms:W3CDTF">2016-08-29T11:21:00Z</dcterms:modified>
  <cp:revision>3</cp:revision>
  <dc:subject/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