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52b3" w14:paraId="e2152b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7733A6">
        <w:t>-2834/2015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D45D6F">
        <w:t>NORDIJSKI SERVISNI CENTAR</w:t>
      </w:r>
      <w:r w:rsidR="00FC1430">
        <w:t xml:space="preserve"> </w:t>
      </w:r>
      <w:r w:rsidR="0039682C">
        <w:t>d.o.o.,</w:t>
      </w:r>
      <w:r w:rsidR="00FC1430">
        <w:t xml:space="preserve"> u likvidaciji</w:t>
      </w:r>
      <w:r w:rsidR="007E5E12">
        <w:t>,</w:t>
      </w:r>
      <w:r w:rsidR="00D45D6F">
        <w:t xml:space="preserve"> Trogir, Put Mulina 33, OIB: 76393166739</w:t>
      </w:r>
      <w:r w:rsidR="0039682C">
        <w:t xml:space="preserve">, </w:t>
      </w:r>
      <w:r>
        <w:t xml:space="preserve">dana </w:t>
      </w:r>
      <w:r w:rsidR="00CC6ACD">
        <w:t>3. veljače</w:t>
      </w:r>
      <w:r w:rsidR="009715B0">
        <w:t xml:space="preserve"> 201</w:t>
      </w:r>
      <w:r w:rsidR="00CC6ACD">
        <w:t>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CC6ACD" w:rsidP="00706888" w:rsidR="007E5E12">
      <w:pPr>
        <w:jc w:val="both"/>
      </w:pPr>
      <w:r>
        <w:t>P</w:t>
      </w:r>
      <w:r w:rsidR="00D45D6F">
        <w:t>redlagatelj je 16. 12.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D45D6F" w:rsidRPr="00D45D6F">
        <w:t>NORDIJSKI SERVISNI CENTAR d.o.o., u likvidaciji, Trogir, Put Mulina 33, OIB: 76393166739</w:t>
      </w:r>
      <w:r w:rsidR="00D45D6F">
        <w:t xml:space="preserve">. </w:t>
      </w:r>
    </w:p>
    <w:p w:rsidRDefault="00D45D6F" w:rsidP="00706888" w:rsidR="00D45D6F">
      <w:pPr>
        <w:jc w:val="both"/>
      </w:pPr>
    </w:p>
    <w:p w:rsidRDefault="00CC6ACD" w:rsidP="00706888" w:rsidR="00CC6ACD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Tt-1</w:t>
      </w:r>
      <w:r w:rsidR="00D45D6F">
        <w:t>3/3361-4</w:t>
      </w:r>
      <w:r w:rsidR="00CC6ACD">
        <w:t xml:space="preserve">, od </w:t>
      </w:r>
      <w:r w:rsidR="00D45D6F">
        <w:t>3. 7. 2013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 xml:space="preserve">člana društva od </w:t>
      </w:r>
      <w:r w:rsidR="00CC6ACD">
        <w:t>1</w:t>
      </w:r>
      <w:r w:rsidR="00D45D6F">
        <w:t>2. lipnja 2013</w:t>
      </w:r>
      <w:r w:rsidR="0039682C">
        <w:t>. godine, o prestan</w:t>
      </w:r>
      <w:r w:rsidR="00FC1430">
        <w:t>ku Društva</w:t>
      </w:r>
      <w:r w:rsidR="00002242">
        <w:t xml:space="preserve"> i provođenju postupka likvidacije.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D45D6F" w:rsidRPr="00D45D6F">
        <w:t>Tt-13/3361-4, od 3. 7. 2013. godine</w:t>
      </w:r>
      <w:r w:rsidR="00624A0A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CC6ACD">
        <w:t>3.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CC6ACD" w:rsidR="00706888" w:rsidRPr="00046239">
      <w:pPr>
        <w:ind w:firstLine="720" w:left="504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E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7733A6">
      <w:t>2834</w:t>
    </w:r>
    <w:r w:rsidR="0060597E">
      <w:t>/201</w:t>
    </w:r>
    <w:r w:rsidR="007733A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E520C"/>
    <w:rsid w:val="000F1016"/>
    <w:rsid w:val="001B3378"/>
    <w:rsid w:val="00207DE4"/>
    <w:rsid w:val="0024279B"/>
    <w:rsid w:val="002647BF"/>
    <w:rsid w:val="002A4B4D"/>
    <w:rsid w:val="0039682C"/>
    <w:rsid w:val="003B76E7"/>
    <w:rsid w:val="00462F55"/>
    <w:rsid w:val="00477915"/>
    <w:rsid w:val="004838FB"/>
    <w:rsid w:val="004A1B0C"/>
    <w:rsid w:val="00502611"/>
    <w:rsid w:val="005031FC"/>
    <w:rsid w:val="00507986"/>
    <w:rsid w:val="005449A9"/>
    <w:rsid w:val="0060597E"/>
    <w:rsid w:val="006139CA"/>
    <w:rsid w:val="00624A0A"/>
    <w:rsid w:val="006F6D7A"/>
    <w:rsid w:val="00706888"/>
    <w:rsid w:val="00772F42"/>
    <w:rsid w:val="007733A6"/>
    <w:rsid w:val="00777C0E"/>
    <w:rsid w:val="007E5E12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BB7E42"/>
    <w:rsid w:val="00C60F12"/>
    <w:rsid w:val="00CC6ACD"/>
    <w:rsid w:val="00D006D7"/>
    <w:rsid w:val="00D45D6F"/>
    <w:rsid w:val="00E65544"/>
    <w:rsid w:val="00E82D90"/>
    <w:rsid w:val="00ED599A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7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7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St-2834/2015</izvorni_sadrzaj>
    <derivirana_varijabla naziv="DomainObject.Predmet.OznakaBroj_1">St-2834/2015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NORDIJSKI SERVISNI CENTAR društvo s ograničenom odgovornošću za usluge "u likvidaciji"</izvorni_sadrzaj>
    <derivirana_varijabla naziv="DomainObject.Predmet.ProtustrankaFormated_1">  NORDIJSKI SERVISNI CENTAR društvo s ograničenom odgovornošću za usluge "u likvidaciji"</derivirana_varijabla>
  </DomainObject.Predmet.ProtustrankaFormated>
  <DomainObject.Predmet.ProtustrankaFormatedOIB>
    <izvorni_sadrzaj>  NORDIJSKI SERVISNI CENTAR društvo s ograničenom odgovornošću za usluge "u likvidaciji", OIB 76393166739</izvorni_sadrzaj>
    <derivirana_varijabla naziv="DomainObject.Predmet.ProtustrankaFormatedOIB_1">  NORDIJSKI SERVISNI CENTAR društvo s ograničenom odgovornošću za usluge "u likvidaciji", OIB 76393166739</derivirana_varijabla>
  </DomainObject.Predmet.ProtustrankaFormatedOIB>
  <DomainObject.Predmet.ProtustrankaFormatedWithAdress>
    <izvorni_sadrzaj> NORDIJSKI SERVISNI CENTAR društvo s ograničenom odgovornošću za usluge "u likvidaciji", Put Mulina 33, 21220 Trogir</izvorni_sadrzaj>
    <derivirana_varijabla naziv="DomainObject.Predmet.ProtustrankaFormatedWithAdress_1"> NORDIJSKI SERVISNI CENTAR društvo s ograničenom odgovornošću za usluge "u likvidaciji", Put Mulina 33, 21220 Trogir</derivirana_varijabla>
  </DomainObject.Predmet.ProtustrankaFormatedWithAdress>
  <DomainObject.Predmet.ProtustrankaFormatedWithAdressOIB>
    <izvorni_sadrzaj> NORDIJSKI SERVISNI CENTAR društvo s ograničenom odgovornošću za usluge "u likvidaciji", OIB 76393166739, Put Mulina 33, 21220 Trogir</izvorni_sadrzaj>
    <derivirana_varijabla naziv="DomainObject.Predmet.ProtustrankaFormatedWithAdressOIB_1"> NORDIJSKI SERVISNI CENTAR društvo s ograničenom odgovornošću za usluge "u likvidaciji", OIB 76393166739, Put Mulina 33, 21220 Trogir</derivirana_varijabla>
  </DomainObject.Predmet.ProtustrankaFormatedWithAdressOIB>
  <DomainObject.Predmet.ProtustrankaWithAdress>
    <izvorni_sadrzaj>NORDIJSKI SERVISNI CENTAR društvo s ograničenom odgovornošću za usluge "u likvidaciji" Put Mulina 33, 21220 Trogir</izvorni_sadrzaj>
    <derivirana_varijabla naziv="DomainObject.Predmet.ProtustrankaWithAdress_1">NORDIJSKI SERVISNI CENTAR društvo s ograničenom odgovornošću za usluge "u likvidaciji" Put Mulina 33, 21220 Trogir</derivirana_varijabla>
  </DomainObject.Predmet.ProtustrankaWithAdress>
  <DomainObject.Predmet.ProtustrankaWithAdressOIB>
    <izvorni_sadrzaj>NORDIJSKI SERVISNI CENTAR društvo s ograničenom odgovornošću za usluge "u likvidaciji", OIB 76393166739, Put Mulina 33, 21220 Trogir</izvorni_sadrzaj>
    <derivirana_varijabla naziv="DomainObject.Predmet.ProtustrankaWithAdressOIB_1">NORDIJSKI SERVISNI CENTAR društvo s ograničenom odgovornošću za usluge "u likvidaciji", OIB 76393166739, Put Mulina 33, 21220 Trogir</derivirana_varijabla>
  </DomainObject.Predmet.ProtustrankaWithAdressOIB>
  <DomainObject.Predmet.ProtustrankaNazivFormated>
    <izvorni_sadrzaj>NORDIJSKI SERVISNI CENTAR društvo s ograničenom odgovornošću za usluge "u likvidaciji"</izvorni_sadrzaj>
    <derivirana_varijabla naziv="DomainObject.Predmet.ProtustrankaNazivFormated_1">NORDIJSKI SERVISNI CENTAR društvo s ograničenom odgovornošću za usluge "u likvidaciji"</derivirana_varijabla>
  </DomainObject.Predmet.ProtustrankaNazivFormated>
  <DomainObject.Predmet.ProtustrankaNazivFormatedOIB>
    <izvorni_sadrzaj>NORDIJSKI SERVISNI CENTAR društvo s ograničenom odgovornošću za usluge "u likvidaciji", OIB 76393166739</izvorni_sadrzaj>
    <derivirana_varijabla naziv="DomainObject.Predmet.ProtustrankaNazivFormatedOIB_1">NORDIJSKI SERVISNI CENTAR društvo s ograničenom odgovornošću za usluge "u likvidaciji", OIB 76393166739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12671.70</izvorni_sadrzaj>
    <derivirana_varijabla naziv="DomainObject.Predmet.TrenutnaVrijednost_1">12671.70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NORDIJSKI SERVISNI CENTAR društvo s ograničenom odgovornošću za usluge "u likvidaciji"</item>
    </izvorni_sadrzaj>
    <derivirana_varijabla naziv="DomainObject.Predmet.ProtuStrankaListFormated_1">
      <item>NORDIJSKI SERVISNI CENTAR društvo s ograničenom odgovornošću za usluge "u likvidaciji"</item>
    </derivirana_varijabla>
  </DomainObject.Predmet.ProtuStrankaListFormated>
  <DomainObject.Predmet.ProtuStrankaListFormatedOIB>
    <izvorni_sadrzaj>
      <item>NORDIJSKI SERVISNI CENTAR društvo s ograničenom odgovornošću za usluge "u likvidaciji", OIB 76393166739</item>
    </izvorni_sadrzaj>
    <derivirana_varijabla naziv="DomainObject.Predmet.ProtuStrankaListFormatedOIB_1">
      <item>NORDIJSKI SERVISNI CENTAR društvo s ograničenom odgovornošću za usluge "u likvidaciji", OIB 76393166739</item>
    </derivirana_varijabla>
  </DomainObject.Predmet.ProtuStrankaListFormatedOIB>
  <DomainObject.Predmet.ProtuStrankaListFormatedWithAdress>
    <izvorni_sadrzaj>
      <item>NORDIJSKI SERVISNI CENTAR društvo s ograničenom odgovornošću za usluge "u likvidaciji", Put Mulina 33, 21220 Trogir</item>
    </izvorni_sadrzaj>
    <derivirana_varijabla naziv="DomainObject.Predmet.ProtuStrankaListFormatedWithAdress_1">
      <item>NORDIJSKI SERVISNI CENTAR društvo s ograničenom odgovornošću za usluge "u likvidaciji", Put Mulina 33, 21220 Trogir</item>
    </derivirana_varijabla>
  </DomainObject.Predmet.ProtuStrankaListFormatedWithAdress>
  <DomainObject.Predmet.ProtuStrankaListFormatedWithAdressOIB>
    <izvorni_sadrzaj>
      <item>NORDIJSKI SERVISNI CENTAR društvo s ograničenom odgovornošću za usluge "u likvidaciji", OIB 76393166739, Put Mulina 33, 21220 Trogir</item>
    </izvorni_sadrzaj>
    <derivirana_varijabla naziv="DomainObject.Predmet.ProtuStrankaListFormatedWithAdressOIB_1">
      <item>NORDIJSKI SERVISNI CENTAR društvo s ograničenom odgovornošću za usluge "u likvidaciji", OIB 76393166739, Put Mulina 33, 21220 Trogir</item>
    </derivirana_varijabla>
  </DomainObject.Predmet.ProtuStrankaListFormatedWithAdressOIB>
  <DomainObject.Predmet.ProtuStrankaListNazivFormated>
    <izvorni_sadrzaj>
      <item>NORDIJSKI SERVISNI CENTAR društvo s ograničenom odgovornošću za usluge "u likvidaciji"</item>
    </izvorni_sadrzaj>
    <derivirana_varijabla naziv="DomainObject.Predmet.ProtuStrankaListNazivFormated_1">
      <item>NORDIJSKI SERVISNI CENTAR društvo s ograničenom odgovornošću za usluge "u likvidaciji"</item>
    </derivirana_varijabla>
  </DomainObject.Predmet.ProtuStrankaListNazivFormated>
  <DomainObject.Predmet.ProtuStrankaListNazivFormatedOIB>
    <izvorni_sadrzaj>
      <item>NORDIJSKI SERVISNI CENTAR društvo s ograničenom odgovornošću za usluge "u likvidaciji", OIB 76393166739</item>
    </izvorni_sadrzaj>
    <derivirana_varijabla naziv="DomainObject.Predmet.ProtuStrankaListNazivFormatedOIB_1">
      <item>NORDIJSKI SERVISNI CENTAR društvo s ograničenom odgovornošću za usluge "u likvidaciji", OIB 76393166739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NORDIJSKI SERVISNI CENTAR društvo s ograničenom odgovornošću za usluge "u likvidaciji"</izvorni_sadrzaj>
    <derivirana_varijabla naziv="DomainObject.Predmet.ProtustrankaIDrugi_1">NORDIJSKI SERVISNI CENTAR društvo s ograničenom odgovornošću za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NORDIJSKI SERVISNI CENTAR društvo s ograničenom odgovornošću za usluge "u likvidaciji", OIB 76393166739, Put Mulina 33, 21220 Trogir</izvorni_sadrzaj>
    <derivirana_varijabla naziv="DomainObject.Predmet.ProtustrankaIDrugiAdressOIB_1">NORDIJSKI SERVISNI CENTAR društvo s ograničenom odgovornošću za usluge "u likvidaciji", OIB 76393166739, Put Mulina 33,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NORDIJSKI SERVISNI CENTAR društvo s ograničenom odgovornošću za usluge "u likvidaciji"</item>
      <item>FINANCIJSKA AGENCIJA, RC SPLIT</item>
    </izvorni_sadrzaj>
    <derivirana_varijabla naziv="DomainObject.Predmet.SudioniciListNaziv_1">
      <item>NORDIJSKI SERVISNI CENTAR društvo s ograničenom odgovornošću za usluge "u likvidaciji"</item>
      <item>FINANCIJSKA AGENCIJA, RC SPLIT</item>
    </derivirana_varijabla>
  </DomainObject.Predmet.SudioniciListNaziv>
  <DomainObject.Predmet.SudioniciListAdressOIB>
    <izvorni_sadrzaj>
      <item>NORDIJSKI SERVISNI CENTAR društvo s ograničenom odgovornošću za usluge "u likvidaciji", OIB 76393166739, Put Mulina 33,21220 Trogir</item>
      <item>FINANCIJSKA AGENCIJA, RC SPLIT, OIB 85821130368, Mažuranićevo šetalište 24 b,21000 Split</item>
    </izvorni_sadrzaj>
    <derivirana_varijabla naziv="DomainObject.Predmet.SudioniciListAdressOIB_1">
      <item>NORDIJSKI SERVISNI CENTAR društvo s ograničenom odgovornošću za usluge "u likvidaciji", OIB 76393166739, Put Mulina 33,21220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76393166739</item>
      <item>, OIB 85821130368</item>
    </izvorni_sadrzaj>
    <derivirana_varijabla naziv="DomainObject.Predmet.SudioniciListNazivOIB_1">
      <item>, OIB 76393166739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2249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2016-02-03T10:52:00Z</dcterms:created>
  <dc:creator>Lari Glavaš</dc:creator>
  <cp:lastModifiedBy>Lari Glavaš</cp:lastModifiedBy>
  <cp:lastPrinted>2016-02-03T10:52:00Z</cp:lastPrinted>
  <dcterms:modified xmlns:xsi="http://www.w3.org/2001/XMLSchema-instance" xsi:type="dcterms:W3CDTF">2016-02-03T10:53:00Z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