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a1b7" w14:paraId="fafa1b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83548C">
        <w:t>879/2016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D5C5D">
        <w:rPr>
          <w:lang w:val="hr-HR"/>
        </w:rPr>
        <w:t xml:space="preserve">Scrupus j.d.o.o., Škrip (Općina Supetar), Put Ploča 7, </w:t>
      </w:r>
      <w:r w:rsidR="0074193D">
        <w:rPr>
          <w:lang w:val="hr-HR"/>
        </w:rPr>
        <w:t>O</w:t>
      </w:r>
      <w:r w:rsidR="004D4A9F">
        <w:rPr>
          <w:lang w:val="hr-HR"/>
        </w:rPr>
        <w:t>IB:</w:t>
      </w:r>
      <w:r w:rsidR="004D5C5D">
        <w:rPr>
          <w:lang w:val="hr-HR"/>
        </w:rPr>
        <w:t xml:space="preserve"> 08495525672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4D5C5D">
        <w:rPr>
          <w:lang w:val="hr-HR"/>
        </w:rPr>
        <w:t>60304803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56B6A">
        <w:rPr>
          <w:lang w:val="hr-HR"/>
        </w:rPr>
        <w:t xml:space="preserve"> 28. lipnja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D5C5D" w:rsidRPr="004D5C5D">
        <w:rPr>
          <w:lang w:val="hr-HR"/>
        </w:rPr>
        <w:t>Scrupus j.d.o.o., Škrip (Općina Supetar), Put Ploča 7, OIB: 08495525672, MBS: 060304803</w:t>
      </w:r>
      <w:r w:rsidR="004D5C5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>pak otvoren je dana 28. lipnja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AA68B8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AA68B8">
        <w:rPr>
          <w:lang w:val="hr-HR"/>
        </w:rPr>
        <w:t>45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AA68B8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D5C5D" w:rsidRPr="004D5C5D">
        <w:rPr>
          <w:lang w:val="hr-HR"/>
        </w:rPr>
        <w:t xml:space="preserve">Scrupus j.d.o.o., Škrip (Općina Supetar), Put Ploča 7, OIB: 08495525672, MBS: 060304803.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4D5C5D">
        <w:rPr>
          <w:lang w:val="hr-HR"/>
        </w:rPr>
        <w:t>23. ožujka 2016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432B93">
        <w:rPr>
          <w:lang w:val="hr-HR"/>
        </w:rPr>
        <w:t>kom registru, dana 4. svibnja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056B6A" w:rsidP="008E1461" w:rsidR="00056B6A">
      <w:pPr>
        <w:jc w:val="both"/>
        <w:rPr>
          <w:lang w:val="hr-HR"/>
        </w:rPr>
      </w:pPr>
    </w:p>
    <w:p w:rsidRDefault="008E1461" w:rsidP="00AA68B8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ED5A5C" w:rsidP="008E1461" w:rsidR="00ED5A5C">
      <w:pPr>
        <w:jc w:val="center"/>
        <w:rPr>
          <w:lang w:val="hr-HR"/>
        </w:rPr>
      </w:pPr>
    </w:p>
    <w:p w:rsidRDefault="00056B6A" w:rsidP="004D5C5D" w:rsidR="008E1461">
      <w:pPr>
        <w:jc w:val="center"/>
        <w:rPr>
          <w:lang w:val="hr-HR"/>
        </w:rPr>
      </w:pPr>
      <w:r>
        <w:rPr>
          <w:lang w:val="hr-HR"/>
        </w:rPr>
        <w:t>U Splitu, 28. lipnja</w:t>
      </w:r>
      <w:r w:rsidR="008E1461" w:rsidRPr="008E1461">
        <w:rPr>
          <w:lang w:val="hr-HR"/>
        </w:rPr>
        <w:t xml:space="preserve"> 2016. godine</w:t>
      </w:r>
    </w:p>
    <w:p w:rsidRDefault="00ED5A5C" w:rsidP="008E1461" w:rsidR="00ED5A5C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83548C">
      <w:t>879/2016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4D5C5D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A68B8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2052A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D5A5C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0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5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5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5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5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0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5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5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5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5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Scrupus jednostavno društvo s ograničenom odgovornošću za usluge</izvorni_sadrzaj>
    <derivirana_varijabla naziv="DomainObject.Predmet.ProtustrankaFormated_1">  Scrupus jednostavno društvo s ograničenom odgovornošću za usluge</derivirana_varijabla>
  </DomainObject.Predmet.ProtustrankaFormated>
  <DomainObject.Predmet.ProtustrankaFormatedOIB>
    <izvorni_sadrzaj>  Scrupus jednostavno društvo s ograničenom odgovornošću za usluge, OIB 08495525672</izvorni_sadrzaj>
    <derivirana_varijabla naziv="DomainObject.Predmet.ProtustrankaFormatedOIB_1">  Scrupus jednostavno društvo s ograničenom odgovornošću za usluge, OIB 08495525672</derivirana_varijabla>
  </DomainObject.Predmet.ProtustrankaFormatedOIB>
  <DomainObject.Predmet.ProtustrankaFormatedWithAdress>
    <izvorni_sadrzaj> Scrupus jednostavno društvo s ograničenom odgovornošću za usluge, Put Ploča 7, 21400 Škrip</izvorni_sadrzaj>
    <derivirana_varijabla naziv="DomainObject.Predmet.ProtustrankaFormatedWithAdress_1"> Scrupus jednostavno društvo s ograničenom odgovornošću za usluge, Put Ploča 7, 21400 Škrip</derivirana_varijabla>
  </DomainObject.Predmet.ProtustrankaFormatedWithAdress>
  <DomainObject.Predmet.ProtustrankaFormatedWithAdressOIB>
    <izvorni_sadrzaj> Scrupus jednostavno društvo s ograničenom odgovornošću za usluge, OIB 08495525672, Put Ploča 7, 21400 Škrip</izvorni_sadrzaj>
    <derivirana_varijabla naziv="DomainObject.Predmet.ProtustrankaFormatedWithAdressOIB_1"> Scrupus jednostavno društvo s ograničenom odgovornošću za usluge, OIB 08495525672, Put Ploča 7, 21400 Škrip</derivirana_varijabla>
  </DomainObject.Predmet.ProtustrankaFormatedWithAdressOIB>
  <DomainObject.Predmet.ProtustrankaWithAdress>
    <izvorni_sadrzaj>Scrupus jednostavno društvo s ograničenom odgovornošću za usluge Put Ploča 7, 21400 Škrip</izvorni_sadrzaj>
    <derivirana_varijabla naziv="DomainObject.Predmet.ProtustrankaWithAdress_1">Scrupus jednostavno društvo s ograničenom odgovornošću za usluge Put Ploča 7, 21400 Škrip</derivirana_varijabla>
  </DomainObject.Predmet.ProtustrankaWithAdress>
  <DomainObject.Predmet.ProtustrankaWithAdressOIB>
    <izvorni_sadrzaj>Scrupus jednostavno društvo s ograničenom odgovornošću za usluge, OIB 08495525672, Put Ploča 7, 21400 Škrip</izvorni_sadrzaj>
    <derivirana_varijabla naziv="DomainObject.Predmet.ProtustrankaWithAdressOIB_1">Scrupus jednostavno društvo s ograničenom odgovornošću za usluge, OIB 08495525672, Put Ploča 7, 21400 Škrip</derivirana_varijabla>
  </DomainObject.Predmet.ProtustrankaWithAdressOIB>
  <DomainObject.Predmet.ProtustrankaNazivFormated>
    <izvorni_sadrzaj>Scrupus jednostavno društvo s ograničenom odgovornošću za usluge</izvorni_sadrzaj>
    <derivirana_varijabla naziv="DomainObject.Predmet.ProtustrankaNazivFormated_1">Scrupus jednostavno društvo s ograničenom odgovornošću za usluge</derivirana_varijabla>
  </DomainObject.Predmet.ProtustrankaNazivFormated>
  <DomainObject.Predmet.ProtustrankaNazivFormatedOIB>
    <izvorni_sadrzaj>Scrupus jednostavno društvo s ograničenom odgovornošću za usluge, OIB 08495525672</izvorni_sadrzaj>
    <derivirana_varijabla naziv="DomainObject.Predmet.ProtustrankaNazivFormatedOIB_1">Scrupus jednostavno društvo s ograničenom odgovornošću za usluge, OIB 08495525672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31449.99</izvorni_sadrzaj>
    <derivirana_varijabla naziv="DomainObject.Predmet.TrenutnaVrijednost_1">31449.99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Scrupus jednostavno društvo s ograničenom odgovornošću za usluge</item>
    </izvorni_sadrzaj>
    <derivirana_varijabla naziv="DomainObject.Predmet.ProtuStrankaListFormated_1">
      <item>Scrupus jednostavno društvo s ograničenom odgovornošću za usluge</item>
    </derivirana_varijabla>
  </DomainObject.Predmet.ProtuStrankaListFormated>
  <DomainObject.Predmet.ProtuStrankaListFormatedOIB>
    <izvorni_sadrzaj>
      <item>Scrupus jednostavno društvo s ograničenom odgovornošću za usluge, OIB 08495525672</item>
    </izvorni_sadrzaj>
    <derivirana_varijabla naziv="DomainObject.Predmet.ProtuStrankaListFormatedOIB_1">
      <item>Scrupus jednostavno društvo s ograničenom odgovornošću za usluge, OIB 08495525672</item>
    </derivirana_varijabla>
  </DomainObject.Predmet.ProtuStrankaListFormatedOIB>
  <DomainObject.Predmet.ProtuStrankaListFormatedWithAdress>
    <izvorni_sadrzaj>
      <item>Scrupus jednostavno društvo s ograničenom odgovornošću za usluge, Put Ploča 7, 21400 Škrip</item>
    </izvorni_sadrzaj>
    <derivirana_varijabla naziv="DomainObject.Predmet.ProtuStrankaListFormatedWithAdress_1">
      <item>Scrupus jednostavno društvo s ograničenom odgovornošću za usluge, Put Ploča 7, 21400 Škrip</item>
    </derivirana_varijabla>
  </DomainObject.Predmet.ProtuStrankaListFormatedWithAdress>
  <DomainObject.Predmet.ProtuStrankaListFormatedWithAdressOIB>
    <izvorni_sadrzaj>
      <item>Scrupus jednostavno društvo s ograničenom odgovornošću za usluge, OIB 08495525672, Put Ploča 7, 21400 Škrip</item>
    </izvorni_sadrzaj>
    <derivirana_varijabla naziv="DomainObject.Predmet.ProtuStrankaListFormatedWithAdressOIB_1">
      <item>Scrupus jednostavno društvo s ograničenom odgovornošću za usluge, OIB 08495525672, Put Ploča 7, 21400 Škrip</item>
    </derivirana_varijabla>
  </DomainObject.Predmet.ProtuStrankaListFormatedWithAdressOIB>
  <DomainObject.Predmet.ProtuStrankaListNazivFormated>
    <izvorni_sadrzaj>
      <item>Scrupus jednostavno društvo s ograničenom odgovornošću za usluge</item>
    </izvorni_sadrzaj>
    <derivirana_varijabla naziv="DomainObject.Predmet.ProtuStrankaListNazivFormated_1">
      <item>Scrupus jednostavno društvo s ograničenom odgovornošću za usluge</item>
    </derivirana_varijabla>
  </DomainObject.Predmet.ProtuStrankaListNazivFormated>
  <DomainObject.Predmet.ProtuStrankaListNazivFormatedOIB>
    <izvorni_sadrzaj>
      <item>Scrupus jednostavno društvo s ograničenom odgovornošću za usluge, OIB 08495525672</item>
    </izvorni_sadrzaj>
    <derivirana_varijabla naziv="DomainObject.Predmet.ProtuStrankaListNazivFormatedOIB_1">
      <item>Scrupus jednostavno društvo s ograničenom odgovornošću za usluge, OIB 08495525672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Scrupus jednostavno društvo s ograničenom odgovornošću za usluge</izvorni_sadrzaj>
    <derivirana_varijabla naziv="DomainObject.Predmet.ProtustrankaIDrugi_1">Scrupus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Scrupus jednostavno društvo s ograničenom odgovornošću za usluge, OIB 08495525672, Put Ploča 7, 21400 Škrip</izvorni_sadrzaj>
    <derivirana_varijabla naziv="DomainObject.Predmet.ProtustrankaIDrugiAdressOIB_1">Scrupus jednostavno društvo s ograničenom odgovornošću za usluge, OIB 08495525672, Put Ploča 7, 21400 Škrip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Scrupus jednostavno društvo s ograničenom odgovornošću za usluge</item>
      <item>FINANCIJSKA AGENCIJA, RC SPLIT</item>
    </izvorni_sadrzaj>
    <derivirana_varijabla naziv="DomainObject.Predmet.SudioniciListNaziv_1">
      <item>Scrupus jednostavno društvo s ograničenom odgovornošću za usluge</item>
      <item>FINANCIJSKA AGENCIJA, RC SPLIT</item>
    </derivirana_varijabla>
  </DomainObject.Predmet.SudioniciListNaziv>
  <DomainObject.Predmet.SudioniciListAdressOIB>
    <izvorni_sadrzaj>
      <item>Scrupus jednostavno društvo s ograničenom odgovornošću za usluge, OIB 08495525672, Put Ploča 7,21400 Škrip</item>
      <item>FINANCIJSKA AGENCIJA, RC SPLIT, OIB 85821130368, Mažuranićevo šetalište 24 b,21000 Split</item>
    </izvorni_sadrzaj>
    <derivirana_varijabla naziv="DomainObject.Predmet.SudioniciListAdressOIB_1">
      <item>Scrupus jednostavno društvo s ograničenom odgovornošću za usluge, OIB 08495525672, Put Ploča 7,21400 Škrip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08495525672</item>
      <item>, OIB 85821130368</item>
    </izvorni_sadrzaj>
    <derivirana_varijabla naziv="DomainObject.Predmet.SudioniciListNazivOIB_1">
      <item>, OIB 08495525672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3336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2016-06-28T08:49:00Z</dcterms:created>
  <dc:creator>Lari Glavaš</dc:creator>
  <cp:lastModifiedBy>Lari Glavaš</cp:lastModifiedBy>
  <cp:lastPrinted>2016-06-28T08:48:00Z</cp:lastPrinted>
  <dcterms:modified xmlns:xsi="http://www.w3.org/2001/XMLSchema-instance" xsi:type="dcterms:W3CDTF">2016-06-28T08:49:00Z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