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6b20b" w14:paraId="bb6b20b" w:rsidRDefault="00821956" w:rsidP="00821956" w:rsidR="00821956" w:rsidRPr="00821956">
      <w:pPr>
        <w:jc w:val="center"/>
        <w15:collapsed w:val="false"/>
        <w:rPr>
          <w:rFonts w:hAnsi="Times New Roman" w:ascii="Times New Roman"/>
          <w:sz w:val="24"/>
          <w:szCs w:val="24"/>
        </w:rPr>
      </w:pPr>
      <w:bookmarkStart w:name="_GoBack" w:id="0"/>
      <w:bookmarkEnd w:id="0"/>
      <w:r w:rsidRPr="00821956">
        <w:rPr>
          <w:rFonts w:hAnsi="Times New Roman" w:ascii="Times New Roman"/>
          <w:noProof/>
          <w:lang w:eastAsia="hr-HR"/>
        </w:rPr>
        <w:t xml:space="preserve">              </w:t>
      </w:r>
      <w:r w:rsidR="005433BE">
        <w:rPr>
          <w:rFonts w:hAnsi="Times New Roman" w:ascii="Times New Roman"/>
          <w:noProof/>
          <w:lang w:eastAsia="hr-HR"/>
        </w:rPr>
        <w:t xml:space="preserve"> </w:t>
      </w:r>
      <w:r w:rsidR="009104A6">
        <w:rPr>
          <w:rFonts w:hAnsi="Times New Roman" w:ascii="Times New Roman"/>
          <w:noProof/>
          <w:lang w:eastAsia="hr-HR"/>
        </w:rPr>
        <w:t xml:space="preserve">   </w:t>
      </w:r>
      <w:r w:rsidR="005433BE">
        <w:rPr>
          <w:rFonts w:hAnsi="Times New Roman" w:ascii="Times New Roman"/>
          <w:noProof/>
          <w:lang w:eastAsia="hr-HR"/>
        </w:rPr>
        <w:t xml:space="preserve"> </w:t>
      </w:r>
      <w:r w:rsidRPr="00821956">
        <w:rPr>
          <w:rFonts w:hAnsi="Times New Roman" w:ascii="Times New Roman"/>
          <w:noProof/>
          <w:lang w:eastAsia="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Pr="00821956">
        <w:rPr>
          <w:rFonts w:hAnsi="Times New Roman" w:ascii="Times New Roman"/>
          <w:noProof/>
          <w:lang w:eastAsia="hr-HR"/>
        </w:rPr>
        <w:tab/>
      </w:r>
      <w:r w:rsidRPr="00821956">
        <w:rPr>
          <w:rFonts w:hAnsi="Times New Roman" w:ascii="Times New Roman"/>
          <w:noProof/>
          <w:lang w:eastAsia="hr-HR"/>
        </w:rPr>
        <w:tab/>
      </w:r>
      <w:r w:rsidRPr="00821956">
        <w:rPr>
          <w:rFonts w:hAnsi="Times New Roman" w:ascii="Times New Roman"/>
          <w:noProof/>
          <w:lang w:eastAsia="hr-HR"/>
        </w:rPr>
        <w:tab/>
      </w:r>
      <w:r w:rsidRPr="00821956">
        <w:rPr>
          <w:rFonts w:hAnsi="Times New Roman" w:ascii="Times New Roman"/>
          <w:noProof/>
          <w:lang w:eastAsia="hr-HR"/>
        </w:rPr>
        <w:tab/>
      </w:r>
      <w:r w:rsidRPr="00821956">
        <w:rPr>
          <w:rFonts w:hAnsi="Times New Roman" w:ascii="Times New Roman"/>
          <w:noProof/>
          <w:lang w:eastAsia="hr-HR"/>
        </w:rPr>
        <w:tab/>
      </w:r>
      <w:r w:rsidRPr="00821956">
        <w:rPr>
          <w:rFonts w:hAnsi="Times New Roman" w:ascii="Times New Roman"/>
          <w:noProof/>
          <w:sz w:val="24"/>
          <w:szCs w:val="24"/>
          <w:lang w:eastAsia="hr-HR"/>
        </w:rPr>
        <w:t xml:space="preserve">             </w:t>
      </w:r>
      <w:r w:rsidR="0023714C" w:rsidRPr="0023714C">
        <w:rPr>
          <w:rFonts w:hAnsi="Times New Roman" w:ascii="Times New Roman"/>
          <w:sz w:val="24"/>
          <w:szCs w:val="24"/>
        </w:rPr>
        <w:t>Poslovni broj: 12. St-157/2003</w:t>
      </w:r>
      <w:r w:rsidR="009104A6">
        <w:rPr>
          <w:rFonts w:hAnsi="Times New Roman" w:ascii="Times New Roman"/>
          <w:sz w:val="24"/>
          <w:szCs w:val="24"/>
        </w:rPr>
        <w:t>-37</w:t>
      </w:r>
    </w:p>
    <w:p w:rsidRDefault="00821956" w:rsidP="00821956" w:rsidR="00821956" w:rsidRPr="00821956">
      <w:pPr>
        <w:pStyle w:val="Naslov1"/>
        <w:jc w:val="both"/>
        <w:rPr>
          <w:b w:val="false"/>
          <w:lang w:val="hr-HR"/>
        </w:rPr>
      </w:pPr>
      <w:r w:rsidRPr="00821956">
        <w:rPr>
          <w:b w:val="false"/>
          <w:lang w:val="hr-HR"/>
        </w:rPr>
        <w:t>REPUBLIKA HRVATSKA</w:t>
      </w:r>
    </w:p>
    <w:p w:rsidRDefault="00821956" w:rsidP="00821956" w:rsidR="00821956" w:rsidRPr="00821956">
      <w:pPr>
        <w:jc w:val="both"/>
        <w:rPr>
          <w:rFonts w:hAnsi="Times New Roman" w:ascii="Times New Roman"/>
          <w:sz w:val="24"/>
          <w:szCs w:val="24"/>
        </w:rPr>
      </w:pPr>
      <w:r w:rsidRPr="00821956">
        <w:rPr>
          <w:rFonts w:hAnsi="Times New Roman" w:ascii="Times New Roman"/>
          <w:sz w:val="24"/>
          <w:szCs w:val="24"/>
        </w:rPr>
        <w:t xml:space="preserve">TRGOVAČKI SUD U SPLITU             </w:t>
      </w:r>
      <w:r w:rsidRPr="00821956">
        <w:rPr>
          <w:rFonts w:hAnsi="Times New Roman" w:ascii="Times New Roman"/>
          <w:sz w:val="24"/>
          <w:szCs w:val="24"/>
        </w:rPr>
        <w:tab/>
      </w:r>
      <w:r w:rsidRPr="00821956">
        <w:rPr>
          <w:rFonts w:hAnsi="Times New Roman" w:ascii="Times New Roman"/>
          <w:sz w:val="24"/>
          <w:szCs w:val="24"/>
        </w:rPr>
        <w:tab/>
      </w:r>
      <w:r w:rsidRPr="00821956">
        <w:rPr>
          <w:rFonts w:hAnsi="Times New Roman" w:ascii="Times New Roman"/>
          <w:sz w:val="24"/>
          <w:szCs w:val="24"/>
        </w:rPr>
        <w:tab/>
        <w:t xml:space="preserve">      </w:t>
      </w:r>
    </w:p>
    <w:p w:rsidRDefault="00821956" w:rsidP="00821956" w:rsidR="00821956" w:rsidRPr="00821956">
      <w:pPr>
        <w:rPr>
          <w:rFonts w:hAnsi="Times New Roman" w:ascii="Times New Roman"/>
          <w:sz w:val="24"/>
          <w:szCs w:val="24"/>
        </w:rPr>
      </w:pPr>
      <w:r w:rsidRPr="00821956">
        <w:rPr>
          <w:rFonts w:hAnsi="Times New Roman" w:ascii="Times New Roman"/>
          <w:sz w:val="24"/>
          <w:szCs w:val="24"/>
        </w:rPr>
        <w:t>Split, Sukoišanska br. 6</w:t>
      </w:r>
    </w:p>
    <w:p w:rsidRDefault="00821956" w:rsidP="00821956" w:rsidR="00821956" w:rsidRPr="00821956">
      <w:pPr>
        <w:rPr>
          <w:rFonts w:hAnsi="Times New Roman" w:ascii="Times New Roman"/>
          <w:sz w:val="24"/>
          <w:szCs w:val="24"/>
        </w:rPr>
      </w:pPr>
    </w:p>
    <w:p w:rsidRDefault="00821956" w:rsidP="00821956" w:rsidR="00821956" w:rsidRPr="00821956">
      <w:pPr>
        <w:pStyle w:val="Naslov1"/>
        <w:rPr>
          <w:b w:val="false"/>
          <w:lang w:val="hr-HR"/>
        </w:rPr>
      </w:pPr>
      <w:r w:rsidRPr="00821956">
        <w:rPr>
          <w:b w:val="false"/>
          <w:lang w:val="hr-HR"/>
        </w:rPr>
        <w:t xml:space="preserve">U  </w:t>
      </w:r>
      <w:r w:rsidR="00A6481D">
        <w:rPr>
          <w:b w:val="false"/>
          <w:lang w:val="hr-HR"/>
        </w:rPr>
        <w:t xml:space="preserve"> </w:t>
      </w:r>
      <w:r w:rsidRPr="00821956">
        <w:rPr>
          <w:b w:val="false"/>
          <w:lang w:val="hr-HR"/>
        </w:rPr>
        <w:t xml:space="preserve">I M E  </w:t>
      </w:r>
      <w:r w:rsidR="00A6481D">
        <w:rPr>
          <w:b w:val="false"/>
          <w:lang w:val="hr-HR"/>
        </w:rPr>
        <w:t xml:space="preserve"> </w:t>
      </w:r>
      <w:r w:rsidRPr="00821956">
        <w:rPr>
          <w:b w:val="false"/>
          <w:lang w:val="hr-HR"/>
        </w:rPr>
        <w:t xml:space="preserve">R E P U B L I K E  </w:t>
      </w:r>
      <w:r w:rsidR="00A6481D">
        <w:rPr>
          <w:b w:val="false"/>
          <w:lang w:val="hr-HR"/>
        </w:rPr>
        <w:t xml:space="preserve"> </w:t>
      </w:r>
      <w:r w:rsidRPr="00821956">
        <w:rPr>
          <w:b w:val="false"/>
          <w:lang w:val="hr-HR"/>
        </w:rPr>
        <w:t>H R V A T S K E</w:t>
      </w:r>
    </w:p>
    <w:p w:rsidRDefault="00821956" w:rsidP="00821956" w:rsidR="00821956" w:rsidRPr="00821956">
      <w:pPr>
        <w:rPr>
          <w:rFonts w:hAnsi="Times New Roman" w:ascii="Times New Roman"/>
          <w:sz w:val="24"/>
          <w:szCs w:val="24"/>
          <w:lang w:eastAsia="hr-HR"/>
        </w:rPr>
      </w:pPr>
    </w:p>
    <w:p w:rsidRDefault="00821956" w:rsidP="00821956" w:rsidR="00821956" w:rsidRPr="00821956">
      <w:pPr>
        <w:pStyle w:val="Naslov2"/>
        <w:rPr>
          <w:bCs/>
          <w:szCs w:val="24"/>
          <w:lang w:val="hr-HR"/>
        </w:rPr>
      </w:pPr>
      <w:r w:rsidRPr="00821956">
        <w:rPr>
          <w:bCs/>
          <w:szCs w:val="24"/>
          <w:lang w:val="hr-HR"/>
        </w:rPr>
        <w:t xml:space="preserve">R J E Š E N J E </w:t>
      </w:r>
    </w:p>
    <w:p w:rsidRDefault="00955D1A" w:rsidP="00955D1A" w:rsidR="00955D1A" w:rsidRPr="00955D1A">
      <w:pPr>
        <w:rPr>
          <w:rFonts w:hAnsi="Times New Roman" w:ascii="Times New Roman"/>
          <w:sz w:val="22"/>
          <w:szCs w:val="22"/>
        </w:rPr>
      </w:pPr>
    </w:p>
    <w:p w:rsidRDefault="00955D1A" w:rsidP="00C81434" w:rsidR="00C81434">
      <w:pPr>
        <w:pStyle w:val="Tijeloteksta"/>
        <w:rPr>
          <w:szCs w:val="24"/>
          <w:lang w:val="hr-HR"/>
        </w:rPr>
      </w:pPr>
      <w:r w:rsidRPr="009E7EC2">
        <w:rPr>
          <w:szCs w:val="24"/>
          <w:lang w:val="hr-HR"/>
        </w:rPr>
        <w:tab/>
      </w:r>
      <w:r w:rsidR="0023714C" w:rsidRPr="0023714C">
        <w:rPr>
          <w:szCs w:val="24"/>
          <w:lang w:val="hr-HR"/>
        </w:rPr>
        <w:t>Trgova</w:t>
      </w:r>
      <w:r w:rsidR="0023714C" w:rsidRPr="0023714C">
        <w:rPr>
          <w:rFonts w:hint="eastAsia"/>
          <w:szCs w:val="24"/>
          <w:lang w:val="hr-HR"/>
        </w:rPr>
        <w:t>č</w:t>
      </w:r>
      <w:r w:rsidR="0023714C" w:rsidRPr="0023714C">
        <w:rPr>
          <w:szCs w:val="24"/>
          <w:lang w:val="hr-HR"/>
        </w:rPr>
        <w:t>ki sud u Splitu, po sucu tog suda Pašku Ba</w:t>
      </w:r>
      <w:r w:rsidR="0023714C" w:rsidRPr="0023714C">
        <w:rPr>
          <w:rFonts w:hint="eastAsia"/>
          <w:szCs w:val="24"/>
          <w:lang w:val="hr-HR"/>
        </w:rPr>
        <w:t>č</w:t>
      </w:r>
      <w:r w:rsidR="0023714C" w:rsidRPr="0023714C">
        <w:rPr>
          <w:szCs w:val="24"/>
          <w:lang w:val="hr-HR"/>
        </w:rPr>
        <w:t>i</w:t>
      </w:r>
      <w:r w:rsidR="0023714C" w:rsidRPr="0023714C">
        <w:rPr>
          <w:rFonts w:hint="eastAsia"/>
          <w:szCs w:val="24"/>
          <w:lang w:val="hr-HR"/>
        </w:rPr>
        <w:t>ć</w:t>
      </w:r>
      <w:r w:rsidR="0023714C" w:rsidRPr="0023714C">
        <w:rPr>
          <w:szCs w:val="24"/>
          <w:lang w:val="hr-HR"/>
        </w:rPr>
        <w:t>u, kao ste</w:t>
      </w:r>
      <w:r w:rsidR="0023714C" w:rsidRPr="0023714C">
        <w:rPr>
          <w:rFonts w:hint="eastAsia"/>
          <w:szCs w:val="24"/>
          <w:lang w:val="hr-HR"/>
        </w:rPr>
        <w:t>č</w:t>
      </w:r>
      <w:r w:rsidR="0023714C" w:rsidRPr="0023714C">
        <w:rPr>
          <w:szCs w:val="24"/>
          <w:lang w:val="hr-HR"/>
        </w:rPr>
        <w:t>ajnom sucu, u ste</w:t>
      </w:r>
      <w:r w:rsidR="0023714C" w:rsidRPr="0023714C">
        <w:rPr>
          <w:rFonts w:hint="eastAsia"/>
          <w:szCs w:val="24"/>
          <w:lang w:val="hr-HR"/>
        </w:rPr>
        <w:t>č</w:t>
      </w:r>
      <w:r w:rsidR="0023714C" w:rsidRPr="0023714C">
        <w:rPr>
          <w:szCs w:val="24"/>
          <w:lang w:val="hr-HR"/>
        </w:rPr>
        <w:t>ajnom postupku nad dužnikom ASTRA – CRO d.o.o. u ste</w:t>
      </w:r>
      <w:r w:rsidR="0023714C" w:rsidRPr="0023714C">
        <w:rPr>
          <w:rFonts w:hint="eastAsia"/>
          <w:szCs w:val="24"/>
          <w:lang w:val="hr-HR"/>
        </w:rPr>
        <w:t>č</w:t>
      </w:r>
      <w:r w:rsidR="0023714C" w:rsidRPr="0023714C">
        <w:rPr>
          <w:szCs w:val="24"/>
          <w:lang w:val="hr-HR"/>
        </w:rPr>
        <w:t xml:space="preserve">aju Split, </w:t>
      </w:r>
      <w:r w:rsidR="0023714C" w:rsidRPr="0023714C">
        <w:rPr>
          <w:rFonts w:hint="eastAsia"/>
          <w:szCs w:val="24"/>
          <w:lang w:val="hr-HR"/>
        </w:rPr>
        <w:t>Ć</w:t>
      </w:r>
      <w:r w:rsidR="0023714C" w:rsidRPr="0023714C">
        <w:rPr>
          <w:szCs w:val="24"/>
          <w:lang w:val="hr-HR"/>
        </w:rPr>
        <w:t xml:space="preserve">irila i </w:t>
      </w:r>
      <w:r w:rsidR="0023714C">
        <w:rPr>
          <w:szCs w:val="24"/>
          <w:lang w:val="hr-HR"/>
        </w:rPr>
        <w:t xml:space="preserve">Metoda 42, OIB: 87393717865, </w:t>
      </w:r>
      <w:r w:rsidR="004D0222">
        <w:rPr>
          <w:szCs w:val="24"/>
          <w:lang w:val="hr-HR"/>
        </w:rPr>
        <w:t>19</w:t>
      </w:r>
      <w:r w:rsidR="0023714C">
        <w:rPr>
          <w:szCs w:val="24"/>
          <w:lang w:val="hr-HR"/>
        </w:rPr>
        <w:t xml:space="preserve">. prosinca </w:t>
      </w:r>
      <w:r w:rsidR="0023714C" w:rsidRPr="0023714C">
        <w:rPr>
          <w:szCs w:val="24"/>
          <w:lang w:val="hr-HR"/>
        </w:rPr>
        <w:t>2018.</w:t>
      </w:r>
    </w:p>
    <w:p w:rsidRDefault="0023714C" w:rsidP="00C81434" w:rsidR="0023714C" w:rsidRPr="0082165B">
      <w:pPr>
        <w:pStyle w:val="Tijeloteksta"/>
        <w:rPr>
          <w:sz w:val="16"/>
          <w:szCs w:val="16"/>
          <w:lang w:val="hr-HR"/>
        </w:rPr>
      </w:pPr>
    </w:p>
    <w:p w:rsidRDefault="009E7EC2" w:rsidP="009E7EC2" w:rsidR="009E7EC2" w:rsidRPr="00052638">
      <w:pPr>
        <w:rPr>
          <w:rFonts w:hAnsi="Times New Roman" w:ascii="Times New Roman"/>
          <w:sz w:val="14"/>
          <w:szCs w:val="14"/>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r i j e š i o    j e                                               </w:t>
      </w:r>
    </w:p>
    <w:p w:rsidRDefault="009E7EC2" w:rsidP="009E7EC2" w:rsidR="009E7EC2" w:rsidRPr="008E2751">
      <w:pPr>
        <w:jc w:val="both"/>
        <w:rPr>
          <w:rFonts w:hAnsi="Times New Roman" w:ascii="Times New Roman"/>
          <w:sz w:val="24"/>
          <w:szCs w:val="24"/>
        </w:rPr>
      </w:pPr>
    </w:p>
    <w:p w:rsidRDefault="001D3C48" w:rsidP="001D3C48" w:rsidR="008E2751" w:rsidRPr="00955D1A">
      <w:pPr>
        <w:pStyle w:val="Naslov3"/>
        <w:ind w:firstLine="12" w:left="708"/>
        <w:rPr>
          <w:b w:val="false"/>
          <w:szCs w:val="24"/>
          <w:lang w:val="hr-HR"/>
        </w:rPr>
      </w:pPr>
      <w:r w:rsidRPr="008E2751">
        <w:rPr>
          <w:b w:val="false"/>
          <w:szCs w:val="24"/>
        </w:rPr>
        <w:t>I</w:t>
      </w:r>
      <w:r w:rsidRPr="008E2751">
        <w:rPr>
          <w:b w:val="false"/>
          <w:szCs w:val="24"/>
          <w:lang w:val="hr-HR"/>
        </w:rPr>
        <w:t xml:space="preserve">. </w:t>
      </w:r>
      <w:r w:rsidR="008E2751" w:rsidRPr="008E2751">
        <w:rPr>
          <w:b w:val="false"/>
          <w:szCs w:val="24"/>
          <w:lang w:val="hr-HR"/>
        </w:rPr>
        <w:t xml:space="preserve">Zaključuje se stečajni postupak nad dužnikom </w:t>
      </w:r>
      <w:r w:rsidR="0023714C" w:rsidRPr="0023714C">
        <w:rPr>
          <w:b w:val="false"/>
          <w:szCs w:val="24"/>
          <w:lang w:val="hr-HR"/>
        </w:rPr>
        <w:t>ASTRA – CRO d.o.o. u ste</w:t>
      </w:r>
      <w:r w:rsidR="0023714C" w:rsidRPr="0023714C">
        <w:rPr>
          <w:rFonts w:hint="eastAsia"/>
          <w:b w:val="false"/>
          <w:szCs w:val="24"/>
          <w:lang w:val="hr-HR"/>
        </w:rPr>
        <w:t>č</w:t>
      </w:r>
      <w:r w:rsidR="0023714C" w:rsidRPr="0023714C">
        <w:rPr>
          <w:b w:val="false"/>
          <w:szCs w:val="24"/>
          <w:lang w:val="hr-HR"/>
        </w:rPr>
        <w:t xml:space="preserve">aju Split, </w:t>
      </w:r>
      <w:r w:rsidR="0023714C" w:rsidRPr="0023714C">
        <w:rPr>
          <w:rFonts w:hint="eastAsia"/>
          <w:b w:val="false"/>
          <w:szCs w:val="24"/>
          <w:lang w:val="hr-HR"/>
        </w:rPr>
        <w:t>Ć</w:t>
      </w:r>
      <w:r w:rsidR="0023714C" w:rsidRPr="0023714C">
        <w:rPr>
          <w:b w:val="false"/>
          <w:szCs w:val="24"/>
          <w:lang w:val="hr-HR"/>
        </w:rPr>
        <w:t>irila i Metoda 42, OIB: 87393717865</w:t>
      </w:r>
      <w:r w:rsidR="008E2751" w:rsidRPr="00955D1A">
        <w:rPr>
          <w:b w:val="false"/>
          <w:szCs w:val="24"/>
          <w:lang w:val="hr-HR"/>
        </w:rPr>
        <w:t>.</w:t>
      </w:r>
    </w:p>
    <w:p w:rsidRDefault="008E2751" w:rsidP="008E2751" w:rsidR="008E2751" w:rsidRPr="008E2751">
      <w:pPr>
        <w:rPr>
          <w:rFonts w:hAnsi="Times New Roman" w:ascii="Times New Roman"/>
        </w:rPr>
      </w:pPr>
    </w:p>
    <w:p w:rsidRDefault="008E2751" w:rsidP="008E2751" w:rsidR="008E2751" w:rsidRPr="008E2751">
      <w:pPr>
        <w:ind w:left="705"/>
        <w:jc w:val="both"/>
        <w:rPr>
          <w:rFonts w:hAnsi="Times New Roman" w:ascii="Times New Roman"/>
          <w:sz w:val="24"/>
          <w:szCs w:val="24"/>
        </w:rPr>
      </w:pPr>
      <w:r w:rsidRPr="008E2751">
        <w:rPr>
          <w:rFonts w:hAnsi="Times New Roman" w:ascii="Times New Roman"/>
          <w:sz w:val="24"/>
          <w:szCs w:val="24"/>
        </w:rPr>
        <w:t xml:space="preserve">II. Određuje se brisanje </w:t>
      </w:r>
      <w:r w:rsidR="0023714C">
        <w:rPr>
          <w:rFonts w:hAnsi="Times New Roman" w:ascii="Times New Roman"/>
          <w:sz w:val="24"/>
          <w:szCs w:val="24"/>
        </w:rPr>
        <w:t xml:space="preserve">dužnika </w:t>
      </w:r>
      <w:r w:rsidR="0023714C" w:rsidRPr="0023714C">
        <w:rPr>
          <w:rFonts w:hAnsi="Times New Roman" w:ascii="Times New Roman"/>
          <w:sz w:val="24"/>
          <w:szCs w:val="24"/>
        </w:rPr>
        <w:t>ASTRA – CRO d.o.o. u ste</w:t>
      </w:r>
      <w:r w:rsidR="0023714C" w:rsidRPr="0023714C">
        <w:rPr>
          <w:rFonts w:hAnsi="Times New Roman" w:ascii="Times New Roman" w:hint="eastAsia"/>
          <w:sz w:val="24"/>
          <w:szCs w:val="24"/>
        </w:rPr>
        <w:t>č</w:t>
      </w:r>
      <w:r w:rsidR="0023714C" w:rsidRPr="0023714C">
        <w:rPr>
          <w:rFonts w:hAnsi="Times New Roman" w:ascii="Times New Roman"/>
          <w:sz w:val="24"/>
          <w:szCs w:val="24"/>
        </w:rPr>
        <w:t xml:space="preserve">aju Split, </w:t>
      </w:r>
      <w:r w:rsidR="0023714C" w:rsidRPr="0023714C">
        <w:rPr>
          <w:rFonts w:hAnsi="Times New Roman" w:ascii="Times New Roman" w:hint="eastAsia"/>
          <w:sz w:val="24"/>
          <w:szCs w:val="24"/>
        </w:rPr>
        <w:t>Ć</w:t>
      </w:r>
      <w:r w:rsidR="0023714C" w:rsidRPr="0023714C">
        <w:rPr>
          <w:rFonts w:hAnsi="Times New Roman" w:ascii="Times New Roman"/>
          <w:sz w:val="24"/>
          <w:szCs w:val="24"/>
        </w:rPr>
        <w:t>irila i Metoda 42, OIB: 87393717865</w:t>
      </w:r>
      <w:r w:rsidR="00715CBF">
        <w:rPr>
          <w:rFonts w:hAnsi="Times New Roman" w:ascii="Times New Roman"/>
          <w:sz w:val="24"/>
          <w:szCs w:val="24"/>
        </w:rPr>
        <w:t xml:space="preserve">, </w:t>
      </w:r>
      <w:r w:rsidRPr="00192DA1">
        <w:rPr>
          <w:rFonts w:hAnsi="Times New Roman" w:ascii="Times New Roman"/>
          <w:sz w:val="24"/>
          <w:szCs w:val="24"/>
        </w:rPr>
        <w:t>iz sudskog registra</w:t>
      </w:r>
      <w:r>
        <w:rPr>
          <w:rFonts w:hAnsi="Times New Roman" w:ascii="Times New Roman"/>
          <w:sz w:val="24"/>
          <w:szCs w:val="24"/>
        </w:rPr>
        <w:t xml:space="preserve">, a što će registarski odjel ovog </w:t>
      </w:r>
      <w:r w:rsidR="00750A6D">
        <w:rPr>
          <w:rFonts w:hAnsi="Times New Roman" w:ascii="Times New Roman"/>
          <w:sz w:val="24"/>
          <w:szCs w:val="24"/>
        </w:rPr>
        <w:t xml:space="preserve">suda provesti po službenoj dužnosti nakon pravomoćnosti ovog rješenja. </w:t>
      </w:r>
    </w:p>
    <w:p w:rsidRDefault="00386FD6" w:rsidP="00A6481D" w:rsidR="00386FD6" w:rsidRPr="008E2751">
      <w:pPr>
        <w:jc w:val="both"/>
        <w:rPr>
          <w:rFonts w:hAnsi="Times New Roman" w:ascii="Times New Roman"/>
          <w:sz w:val="24"/>
          <w:szCs w:val="24"/>
        </w:rPr>
      </w:pPr>
    </w:p>
    <w:p w:rsidRDefault="00A6481D" w:rsidP="00750A6D" w:rsidR="00492CFA" w:rsidRPr="008E2751">
      <w:pPr>
        <w:ind w:left="705"/>
        <w:jc w:val="both"/>
        <w:rPr>
          <w:rFonts w:hAnsi="Times New Roman" w:ascii="Times New Roman"/>
          <w:sz w:val="24"/>
          <w:szCs w:val="24"/>
        </w:rPr>
      </w:pPr>
      <w:r>
        <w:rPr>
          <w:rFonts w:hAnsi="Times New Roman" w:ascii="Times New Roman"/>
          <w:sz w:val="24"/>
          <w:szCs w:val="24"/>
        </w:rPr>
        <w:t>III</w:t>
      </w:r>
      <w:r w:rsidR="00386FD6" w:rsidRPr="008E2751">
        <w:rPr>
          <w:rFonts w:hAnsi="Times New Roman" w:ascii="Times New Roman"/>
          <w:sz w:val="24"/>
          <w:szCs w:val="24"/>
        </w:rPr>
        <w:t xml:space="preserve">. </w:t>
      </w:r>
      <w:r w:rsidR="00750A6D">
        <w:rPr>
          <w:rFonts w:hAnsi="Times New Roman" w:ascii="Times New Roman"/>
          <w:sz w:val="24"/>
          <w:szCs w:val="24"/>
        </w:rPr>
        <w:t>O</w:t>
      </w:r>
      <w:r w:rsidR="00492CFA" w:rsidRPr="008E2751">
        <w:rPr>
          <w:rFonts w:hAnsi="Times New Roman" w:ascii="Times New Roman"/>
          <w:sz w:val="24"/>
          <w:szCs w:val="24"/>
        </w:rPr>
        <w:t xml:space="preserve">vo rješenje </w:t>
      </w:r>
      <w:r w:rsidR="00750A6D">
        <w:rPr>
          <w:rFonts w:hAnsi="Times New Roman" w:ascii="Times New Roman"/>
          <w:sz w:val="24"/>
          <w:szCs w:val="24"/>
        </w:rPr>
        <w:t xml:space="preserve">će se </w:t>
      </w:r>
      <w:r w:rsidR="00492CFA" w:rsidRPr="008E2751">
        <w:rPr>
          <w:rFonts w:hAnsi="Times New Roman" w:ascii="Times New Roman"/>
          <w:sz w:val="24"/>
          <w:szCs w:val="24"/>
        </w:rPr>
        <w:t>objaviti na</w:t>
      </w:r>
      <w:r w:rsidR="00750A6D">
        <w:rPr>
          <w:rFonts w:hAnsi="Times New Roman" w:ascii="Times New Roman"/>
          <w:sz w:val="24"/>
          <w:szCs w:val="24"/>
        </w:rPr>
        <w:t xml:space="preserve"> mrežnoj stranici e-Oglasna ploča sudova</w:t>
      </w:r>
      <w:r w:rsidR="00E44A6D" w:rsidRPr="008E2751">
        <w:rPr>
          <w:rFonts w:hAnsi="Times New Roman" w:ascii="Times New Roman"/>
          <w:sz w:val="24"/>
          <w:szCs w:val="24"/>
        </w:rPr>
        <w:t>.</w:t>
      </w:r>
    </w:p>
    <w:p w:rsidRDefault="00E44A6D" w:rsidP="00E44A6D" w:rsidR="00E44A6D" w:rsidRPr="00CA1381">
      <w:pPr>
        <w:jc w:val="both"/>
        <w:rPr>
          <w:rFonts w:hAnsi="Times New Roman" w:ascii="Times New Roman"/>
          <w:sz w:val="22"/>
          <w:szCs w:val="22"/>
        </w:rPr>
      </w:pPr>
    </w:p>
    <w:p w:rsidRDefault="00E44A6D" w:rsidP="00E44A6D" w:rsidR="00E44A6D" w:rsidRPr="0082165B">
      <w:pPr>
        <w:jc w:val="both"/>
        <w:rPr>
          <w:rFonts w:hAnsi="Times New Roman" w:ascii="Times New Roman"/>
        </w:rPr>
      </w:pPr>
    </w:p>
    <w:p w:rsidRDefault="009E7EC2" w:rsidP="009E7EC2" w:rsidR="009E7EC2" w:rsidRPr="008E2751">
      <w:pPr>
        <w:jc w:val="center"/>
        <w:rPr>
          <w:rFonts w:hAnsi="Times New Roman" w:ascii="Times New Roman"/>
          <w:sz w:val="24"/>
          <w:szCs w:val="24"/>
        </w:rPr>
      </w:pPr>
      <w:r w:rsidRPr="008E2751">
        <w:rPr>
          <w:rFonts w:hAnsi="Times New Roman" w:ascii="Times New Roman"/>
          <w:sz w:val="24"/>
          <w:szCs w:val="24"/>
        </w:rPr>
        <w:t xml:space="preserve">Obrazloženje </w:t>
      </w:r>
    </w:p>
    <w:p w:rsidRDefault="004D5DD6" w:rsidP="009E7EC2" w:rsidR="004D5DD6" w:rsidRPr="008E2751">
      <w:pPr>
        <w:jc w:val="center"/>
        <w:rPr>
          <w:rFonts w:hAnsi="Times New Roman" w:ascii="Times New Roman"/>
          <w:sz w:val="24"/>
          <w:szCs w:val="24"/>
        </w:rPr>
      </w:pPr>
    </w:p>
    <w:p w:rsidRDefault="009E7EC2" w:rsidP="0023714C" w:rsidR="0023714C">
      <w:pPr>
        <w:jc w:val="both"/>
        <w:rPr>
          <w:rFonts w:hAnsi="Times New Roman" w:ascii="Times New Roman"/>
          <w:sz w:val="24"/>
          <w:szCs w:val="24"/>
        </w:rPr>
      </w:pPr>
      <w:r w:rsidRPr="008E2751">
        <w:rPr>
          <w:rFonts w:hAnsi="Times New Roman" w:ascii="Times New Roman"/>
          <w:sz w:val="24"/>
          <w:szCs w:val="24"/>
        </w:rPr>
        <w:tab/>
      </w:r>
      <w:r w:rsidR="0023714C" w:rsidRPr="008D4ABA">
        <w:rPr>
          <w:rFonts w:hAnsi="Times New Roman" w:ascii="Times New Roman"/>
          <w:sz w:val="24"/>
          <w:szCs w:val="24"/>
        </w:rPr>
        <w:t xml:space="preserve">Rješenjem ovog suda </w:t>
      </w:r>
      <w:r w:rsidR="0023714C">
        <w:rPr>
          <w:rFonts w:hAnsi="Times New Roman" w:ascii="Times New Roman"/>
          <w:sz w:val="24"/>
          <w:szCs w:val="24"/>
        </w:rPr>
        <w:t>broj</w:t>
      </w:r>
      <w:r w:rsidR="0023714C" w:rsidRPr="00D80988">
        <w:rPr>
          <w:rFonts w:hAnsi="Times New Roman" w:ascii="Times New Roman"/>
          <w:sz w:val="24"/>
          <w:szCs w:val="24"/>
        </w:rPr>
        <w:t xml:space="preserve"> VII </w:t>
      </w:r>
      <w:r w:rsidR="0023714C">
        <w:rPr>
          <w:rFonts w:hAnsi="Times New Roman" w:ascii="Times New Roman"/>
          <w:sz w:val="24"/>
          <w:szCs w:val="24"/>
        </w:rPr>
        <w:t>St-157/03 od 11. ožujka 2005.</w:t>
      </w:r>
      <w:r w:rsidR="0023714C" w:rsidRPr="00D80988">
        <w:rPr>
          <w:rFonts w:hAnsi="Times New Roman" w:ascii="Times New Roman"/>
          <w:sz w:val="24"/>
          <w:szCs w:val="24"/>
        </w:rPr>
        <w:t xml:space="preserve"> otvoren je stečajni postupak  nad dužnikom ASTRA-CRO d.o.o. Split, Ćirila i Metoda 42</w:t>
      </w:r>
      <w:r w:rsidR="00052638">
        <w:rPr>
          <w:rFonts w:hAnsi="Times New Roman" w:ascii="Times New Roman"/>
          <w:sz w:val="24"/>
          <w:szCs w:val="24"/>
        </w:rPr>
        <w:t>,</w:t>
      </w:r>
      <w:r w:rsidR="0023714C" w:rsidRPr="00D80988">
        <w:rPr>
          <w:rFonts w:hAnsi="Times New Roman" w:ascii="Times New Roman"/>
          <w:sz w:val="24"/>
          <w:szCs w:val="24"/>
        </w:rPr>
        <w:t xml:space="preserve"> </w:t>
      </w:r>
      <w:r w:rsidR="00052638">
        <w:rPr>
          <w:rFonts w:hAnsi="Times New Roman" w:ascii="Times New Roman"/>
          <w:sz w:val="24"/>
          <w:szCs w:val="24"/>
        </w:rPr>
        <w:t>a</w:t>
      </w:r>
      <w:r w:rsidR="0023714C" w:rsidRPr="00D80988">
        <w:rPr>
          <w:rFonts w:hAnsi="Times New Roman" w:ascii="Times New Roman"/>
          <w:sz w:val="24"/>
          <w:szCs w:val="24"/>
        </w:rPr>
        <w:t xml:space="preserve"> tim rješenjem za stečajnog upravite</w:t>
      </w:r>
      <w:r w:rsidR="0023714C">
        <w:rPr>
          <w:rFonts w:hAnsi="Times New Roman" w:ascii="Times New Roman"/>
          <w:sz w:val="24"/>
          <w:szCs w:val="24"/>
        </w:rPr>
        <w:t xml:space="preserve">lja </w:t>
      </w:r>
      <w:r w:rsidR="00052638">
        <w:rPr>
          <w:rFonts w:hAnsi="Times New Roman" w:ascii="Times New Roman"/>
          <w:sz w:val="24"/>
          <w:szCs w:val="24"/>
        </w:rPr>
        <w:t xml:space="preserve">je </w:t>
      </w:r>
      <w:r w:rsidR="0023714C">
        <w:rPr>
          <w:rFonts w:hAnsi="Times New Roman" w:ascii="Times New Roman"/>
          <w:sz w:val="24"/>
          <w:szCs w:val="24"/>
        </w:rPr>
        <w:t>imenovana Natalija Mladineo</w:t>
      </w:r>
      <w:r w:rsidR="0023714C" w:rsidRPr="00D80988">
        <w:rPr>
          <w:rFonts w:hAnsi="Times New Roman" w:ascii="Times New Roman"/>
          <w:sz w:val="24"/>
          <w:szCs w:val="24"/>
        </w:rPr>
        <w:t xml:space="preserve"> iz Splita.</w:t>
      </w:r>
    </w:p>
    <w:p w:rsidRDefault="0023714C" w:rsidP="0023714C" w:rsidR="0023714C" w:rsidRPr="00D80988">
      <w:pPr>
        <w:jc w:val="both"/>
        <w:rPr>
          <w:rFonts w:hAnsi="Times New Roman" w:ascii="Times New Roman"/>
          <w:sz w:val="24"/>
          <w:szCs w:val="24"/>
        </w:rPr>
      </w:pPr>
    </w:p>
    <w:p w:rsidRDefault="0023714C" w:rsidP="0023714C" w:rsidR="0023714C">
      <w:pPr>
        <w:ind w:firstLine="708"/>
        <w:jc w:val="both"/>
        <w:rPr>
          <w:rFonts w:hAnsi="Times New Roman" w:ascii="Times New Roman"/>
          <w:sz w:val="24"/>
          <w:szCs w:val="24"/>
        </w:rPr>
      </w:pPr>
      <w:r w:rsidRPr="00D80988">
        <w:rPr>
          <w:rFonts w:hAnsi="Times New Roman" w:ascii="Times New Roman"/>
          <w:sz w:val="24"/>
          <w:szCs w:val="24"/>
        </w:rPr>
        <w:t xml:space="preserve">U ovom postupku stečajni vjerovnici su donijeli odluku o prodaji imovine dužnika kao cjeline, a što je sve utvrđeno </w:t>
      </w:r>
      <w:r>
        <w:rPr>
          <w:rFonts w:hAnsi="Times New Roman" w:ascii="Times New Roman"/>
          <w:sz w:val="24"/>
          <w:szCs w:val="24"/>
        </w:rPr>
        <w:t>rješenjem ovog suda broj</w:t>
      </w:r>
      <w:r w:rsidRPr="00D80988">
        <w:rPr>
          <w:rFonts w:hAnsi="Times New Roman" w:ascii="Times New Roman"/>
          <w:sz w:val="24"/>
          <w:szCs w:val="24"/>
        </w:rPr>
        <w:t xml:space="preserve"> VII S</w:t>
      </w:r>
      <w:r>
        <w:rPr>
          <w:rFonts w:hAnsi="Times New Roman" w:ascii="Times New Roman"/>
          <w:sz w:val="24"/>
          <w:szCs w:val="24"/>
        </w:rPr>
        <w:t>t</w:t>
      </w:r>
      <w:r w:rsidRPr="00D80988">
        <w:rPr>
          <w:rFonts w:hAnsi="Times New Roman" w:ascii="Times New Roman"/>
          <w:sz w:val="24"/>
          <w:szCs w:val="24"/>
        </w:rPr>
        <w:t xml:space="preserve">-157/03 od 14. travnja 2006. Rješenjem </w:t>
      </w:r>
      <w:r>
        <w:rPr>
          <w:rFonts w:hAnsi="Times New Roman" w:ascii="Times New Roman"/>
          <w:sz w:val="24"/>
          <w:szCs w:val="24"/>
        </w:rPr>
        <w:t>ovog suda broj</w:t>
      </w:r>
      <w:r w:rsidRPr="00D80988">
        <w:rPr>
          <w:rFonts w:hAnsi="Times New Roman" w:ascii="Times New Roman"/>
          <w:sz w:val="24"/>
          <w:szCs w:val="24"/>
        </w:rPr>
        <w:t xml:space="preserve"> VII St-157/2003 od 25. svibnja 2006. potvrđena je odluka stečajnih vjerovnika o prodaji imovine stečajnog dužnika kao cjeline,</w:t>
      </w:r>
      <w:r>
        <w:rPr>
          <w:rFonts w:hAnsi="Times New Roman" w:ascii="Times New Roman"/>
          <w:sz w:val="24"/>
          <w:szCs w:val="24"/>
        </w:rPr>
        <w:t xml:space="preserve"> a po pravomoćnosti tog rješenja</w:t>
      </w:r>
      <w:r w:rsidRPr="00D80988">
        <w:rPr>
          <w:rFonts w:hAnsi="Times New Roman" w:ascii="Times New Roman"/>
          <w:sz w:val="24"/>
          <w:szCs w:val="24"/>
        </w:rPr>
        <w:t xml:space="preserve"> održano</w:t>
      </w:r>
      <w:r>
        <w:rPr>
          <w:rFonts w:hAnsi="Times New Roman" w:ascii="Times New Roman"/>
          <w:sz w:val="24"/>
          <w:szCs w:val="24"/>
        </w:rPr>
        <w:t xml:space="preserve"> je</w:t>
      </w:r>
      <w:r w:rsidRPr="00D80988">
        <w:rPr>
          <w:rFonts w:hAnsi="Times New Roman" w:ascii="Times New Roman"/>
          <w:sz w:val="24"/>
          <w:szCs w:val="24"/>
        </w:rPr>
        <w:t xml:space="preserve"> ročište za usmenu javnu dražbu radi prodaje imovine dužnika</w:t>
      </w:r>
      <w:r>
        <w:rPr>
          <w:rFonts w:hAnsi="Times New Roman" w:ascii="Times New Roman"/>
          <w:sz w:val="24"/>
          <w:szCs w:val="24"/>
        </w:rPr>
        <w:t>,</w:t>
      </w:r>
      <w:r w:rsidRPr="00D80988">
        <w:rPr>
          <w:rFonts w:hAnsi="Times New Roman" w:ascii="Times New Roman"/>
          <w:sz w:val="24"/>
          <w:szCs w:val="24"/>
        </w:rPr>
        <w:t xml:space="preserve"> na kojoj dražbi je kao najpovoljnija ponuda za kupnju iste prihvaćena ponuda Jurice Nazora, vl. obrta DARE, Krilo Jesenice u iznosu od 351.000,00 kn. Nakon što je ponuda naprijed navedenog ponuditelja prihvaćena, stečajni dužnik zastupan po stečajnoj upraviteljici Nataliji Mladineo te kupac Ju</w:t>
      </w:r>
      <w:r>
        <w:rPr>
          <w:rFonts w:hAnsi="Times New Roman" w:ascii="Times New Roman"/>
          <w:sz w:val="24"/>
          <w:szCs w:val="24"/>
        </w:rPr>
        <w:t>rica Nazor, vl. obrta DARE, Sump</w:t>
      </w:r>
      <w:r w:rsidRPr="00D80988">
        <w:rPr>
          <w:rFonts w:hAnsi="Times New Roman" w:ascii="Times New Roman"/>
          <w:sz w:val="24"/>
          <w:szCs w:val="24"/>
        </w:rPr>
        <w:t>etar, Poljička cesta, Jesenice, sklopili su Ugovor o prodaji imovine stečajnog dužnika Astra-Cro d.o.o. u stečaju Split kao cjeline, a koji Ugovor je u potpisima stranaka ovjeren po javnom bilježn</w:t>
      </w:r>
      <w:r>
        <w:rPr>
          <w:rFonts w:hAnsi="Times New Roman" w:ascii="Times New Roman"/>
          <w:sz w:val="24"/>
          <w:szCs w:val="24"/>
        </w:rPr>
        <w:t>iku Slobodanu Zlokiću iz Splita.</w:t>
      </w:r>
    </w:p>
    <w:p w:rsidRDefault="0023714C" w:rsidP="0023714C" w:rsidR="0023714C">
      <w:pPr>
        <w:ind w:firstLine="708"/>
        <w:jc w:val="both"/>
        <w:rPr>
          <w:rFonts w:hAnsi="Times New Roman" w:ascii="Times New Roman"/>
          <w:sz w:val="24"/>
          <w:szCs w:val="24"/>
        </w:rPr>
      </w:pPr>
    </w:p>
    <w:p w:rsidRDefault="0023714C" w:rsidP="0082165B" w:rsidR="0082165B">
      <w:pPr>
        <w:ind w:firstLine="708"/>
        <w:jc w:val="both"/>
        <w:rPr>
          <w:rFonts w:hAnsi="Times New Roman" w:ascii="Times New Roman"/>
          <w:sz w:val="24"/>
          <w:szCs w:val="24"/>
        </w:rPr>
      </w:pPr>
      <w:r>
        <w:rPr>
          <w:rFonts w:hAnsi="Times New Roman" w:ascii="Times New Roman"/>
          <w:sz w:val="24"/>
          <w:szCs w:val="24"/>
        </w:rPr>
        <w:t xml:space="preserve">Rješenjem ovog suda broj 12. St-157/2003 od 22. ožujka 2018., a koje rješenje je u međuvremenu postalo pravomoćno, potvrđen je naprijed navedeni Ugovor o prodaji imovine dužnika kao cjeline. Pri tom se napominje da su prethodna rješenja ovog suda kojima je taj </w:t>
      </w:r>
      <w:r>
        <w:rPr>
          <w:rFonts w:hAnsi="Times New Roman" w:ascii="Times New Roman"/>
          <w:sz w:val="24"/>
          <w:szCs w:val="24"/>
        </w:rPr>
        <w:lastRenderedPageBreak/>
        <w:t>Ugovor potvrđivan, povodom žalbi vjerovnika Autotras d.o.o. Rijeka, ukidana od strane drugostupanjskog suda te je predmet vraćan ovom sudu na ponovan postupak.</w:t>
      </w:r>
    </w:p>
    <w:p w:rsidRDefault="009639C1" w:rsidP="0082165B" w:rsidR="009639C1">
      <w:pPr>
        <w:ind w:firstLine="708"/>
        <w:jc w:val="both"/>
        <w:rPr>
          <w:rFonts w:hAnsi="Times New Roman" w:ascii="Times New Roman"/>
          <w:sz w:val="24"/>
          <w:szCs w:val="24"/>
        </w:rPr>
      </w:pPr>
    </w:p>
    <w:p w:rsidRDefault="0023714C" w:rsidP="0023714C" w:rsidR="0023714C">
      <w:pPr>
        <w:ind w:firstLine="708"/>
        <w:jc w:val="both"/>
        <w:rPr>
          <w:rFonts w:hAnsi="Times New Roman" w:ascii="Times New Roman"/>
          <w:sz w:val="24"/>
          <w:szCs w:val="24"/>
        </w:rPr>
      </w:pPr>
      <w:r>
        <w:rPr>
          <w:rFonts w:hAnsi="Times New Roman" w:ascii="Times New Roman"/>
          <w:sz w:val="24"/>
          <w:szCs w:val="24"/>
        </w:rPr>
        <w:t>Budući da je rješenje ovog suda od 22. ožujka 2018., kojim se potvrđuje Ugovor o prodaji imovine dužnika kao cjeline, postalo pravomoćno stečajna upraviteljica je podneskom od 2. studenog 2018. podnijela ovom sudu završno izvješće sa konačno uređenim prijedlogom za provođenje završne diobe, u kojem prijedlogu odnosno podnesku je također dan i završni račun te završni diobeni popis.</w:t>
      </w:r>
    </w:p>
    <w:p w:rsidRDefault="0023714C" w:rsidP="0023714C" w:rsidR="0023714C">
      <w:pPr>
        <w:ind w:firstLine="708"/>
        <w:jc w:val="both"/>
        <w:rPr>
          <w:rFonts w:hAnsi="Times New Roman" w:ascii="Times New Roman"/>
          <w:sz w:val="24"/>
          <w:szCs w:val="24"/>
        </w:rPr>
      </w:pPr>
    </w:p>
    <w:p w:rsidRDefault="0023714C" w:rsidP="00B7569E" w:rsidR="0023714C">
      <w:pPr>
        <w:ind w:firstLine="708"/>
        <w:jc w:val="both"/>
        <w:rPr>
          <w:rFonts w:hAnsi="Times New Roman" w:ascii="Times New Roman"/>
          <w:sz w:val="24"/>
          <w:szCs w:val="24"/>
        </w:rPr>
      </w:pPr>
      <w:r>
        <w:rPr>
          <w:rFonts w:hAnsi="Times New Roman" w:ascii="Times New Roman"/>
          <w:sz w:val="24"/>
          <w:szCs w:val="24"/>
        </w:rPr>
        <w:t xml:space="preserve">U dostavljenom izvješću od 2. studenog 2018. stečajna upraviteljica je u bitnom navela da je cjelokupna imovina stečajnog dužnika unovčena te da dužnik ne raspolaže drugom imovinom koja bi se mogla unovčiti. Nadalje, stečajna upraviteljica je dala detaljan prikaz prihoda i rashoda ostvarenih tijekom stečajnog postupka </w:t>
      </w:r>
      <w:r w:rsidR="00B7569E">
        <w:rPr>
          <w:rFonts w:hAnsi="Times New Roman" w:ascii="Times New Roman"/>
          <w:sz w:val="24"/>
          <w:szCs w:val="24"/>
        </w:rPr>
        <w:t>te su s</w:t>
      </w:r>
      <w:r>
        <w:rPr>
          <w:rFonts w:hAnsi="Times New Roman" w:ascii="Times New Roman"/>
          <w:sz w:val="24"/>
          <w:szCs w:val="24"/>
        </w:rPr>
        <w:t>ukladno tom</w:t>
      </w:r>
      <w:r w:rsidR="00B7569E">
        <w:rPr>
          <w:rFonts w:hAnsi="Times New Roman" w:ascii="Times New Roman"/>
          <w:sz w:val="24"/>
          <w:szCs w:val="24"/>
        </w:rPr>
        <w:t>e</w:t>
      </w:r>
      <w:r>
        <w:rPr>
          <w:rFonts w:hAnsi="Times New Roman" w:ascii="Times New Roman"/>
          <w:sz w:val="24"/>
          <w:szCs w:val="24"/>
        </w:rPr>
        <w:t xml:space="preserve"> ukupno ostvareni prihod</w:t>
      </w:r>
      <w:r w:rsidR="00B7569E">
        <w:rPr>
          <w:rFonts w:hAnsi="Times New Roman" w:ascii="Times New Roman"/>
          <w:sz w:val="24"/>
          <w:szCs w:val="24"/>
        </w:rPr>
        <w:t xml:space="preserve">i iznosili </w:t>
      </w:r>
      <w:r>
        <w:rPr>
          <w:rFonts w:hAnsi="Times New Roman" w:ascii="Times New Roman"/>
          <w:sz w:val="24"/>
          <w:szCs w:val="24"/>
        </w:rPr>
        <w:t xml:space="preserve">412.774,91 kn, dok su dosadašnji rashodi s osnova troškova stečajnog postupka i ostalih obveza stečajne mase iznosili 132.560,95 kn </w:t>
      </w:r>
      <w:r w:rsidR="00B7569E">
        <w:rPr>
          <w:rFonts w:hAnsi="Times New Roman" w:ascii="Times New Roman"/>
          <w:sz w:val="24"/>
          <w:szCs w:val="24"/>
        </w:rPr>
        <w:t xml:space="preserve">pa </w:t>
      </w:r>
      <w:r w:rsidR="005433BE">
        <w:rPr>
          <w:rFonts w:hAnsi="Times New Roman" w:ascii="Times New Roman"/>
          <w:sz w:val="24"/>
          <w:szCs w:val="24"/>
        </w:rPr>
        <w:t xml:space="preserve">su </w:t>
      </w:r>
      <w:r w:rsidR="00B7569E">
        <w:rPr>
          <w:rFonts w:hAnsi="Times New Roman" w:ascii="Times New Roman"/>
          <w:sz w:val="24"/>
          <w:szCs w:val="24"/>
        </w:rPr>
        <w:t xml:space="preserve">stoga </w:t>
      </w:r>
      <w:r>
        <w:rPr>
          <w:rFonts w:hAnsi="Times New Roman" w:ascii="Times New Roman"/>
          <w:sz w:val="24"/>
          <w:szCs w:val="24"/>
        </w:rPr>
        <w:t>preostala sredstva</w:t>
      </w:r>
      <w:r w:rsidR="005433BE">
        <w:rPr>
          <w:rFonts w:hAnsi="Times New Roman" w:ascii="Times New Roman"/>
          <w:sz w:val="24"/>
          <w:szCs w:val="24"/>
        </w:rPr>
        <w:t xml:space="preserve"> u stečajnoj masi dužnika iznosila</w:t>
      </w:r>
      <w:r>
        <w:rPr>
          <w:rFonts w:hAnsi="Times New Roman" w:ascii="Times New Roman"/>
          <w:sz w:val="24"/>
          <w:szCs w:val="24"/>
        </w:rPr>
        <w:t xml:space="preserve"> 280.213,96 kn. Od tog preostalog iznosa, a na ime rezervacije sredstava za troškove stečajnog postupka do zaključenja stečaja, stečajna upraviteljica je predložila rezervirati iznos od 36.404,37 kn</w:t>
      </w:r>
      <w:r w:rsidR="00B7569E">
        <w:rPr>
          <w:rFonts w:hAnsi="Times New Roman" w:ascii="Times New Roman"/>
          <w:sz w:val="24"/>
          <w:szCs w:val="24"/>
        </w:rPr>
        <w:t xml:space="preserve">, a nakon rezervacije kojeg iznosa </w:t>
      </w:r>
      <w:r>
        <w:rPr>
          <w:rFonts w:hAnsi="Times New Roman" w:ascii="Times New Roman"/>
          <w:sz w:val="24"/>
          <w:szCs w:val="24"/>
        </w:rPr>
        <w:t xml:space="preserve"> za diobu stečajnim vjerovnicima preostaje iznos od 243.809,59 kn. </w:t>
      </w:r>
      <w:r w:rsidR="00B7569E">
        <w:rPr>
          <w:rFonts w:hAnsi="Times New Roman" w:ascii="Times New Roman"/>
          <w:sz w:val="24"/>
          <w:szCs w:val="24"/>
        </w:rPr>
        <w:t>Prema</w:t>
      </w:r>
      <w:r>
        <w:rPr>
          <w:rFonts w:hAnsi="Times New Roman" w:ascii="Times New Roman"/>
          <w:sz w:val="24"/>
          <w:szCs w:val="24"/>
        </w:rPr>
        <w:t xml:space="preserve"> </w:t>
      </w:r>
      <w:r w:rsidR="00B7569E">
        <w:rPr>
          <w:rFonts w:hAnsi="Times New Roman" w:ascii="Times New Roman"/>
          <w:sz w:val="24"/>
          <w:szCs w:val="24"/>
        </w:rPr>
        <w:t xml:space="preserve">dostavljenoj </w:t>
      </w:r>
      <w:r>
        <w:rPr>
          <w:rFonts w:hAnsi="Times New Roman" w:ascii="Times New Roman"/>
          <w:sz w:val="24"/>
          <w:szCs w:val="24"/>
        </w:rPr>
        <w:t xml:space="preserve"> završnoj diobi, predloženo je namirenje tražbina stečajnih vjerovnika za ukupan iznos od 243.809,59 kn, pri čemu se utvrđene tražbine vjerovnika prvog višeg isplatnog reda namiruju</w:t>
      </w:r>
      <w:r w:rsidR="00B7569E">
        <w:rPr>
          <w:rFonts w:hAnsi="Times New Roman" w:ascii="Times New Roman"/>
          <w:sz w:val="24"/>
          <w:szCs w:val="24"/>
        </w:rPr>
        <w:t xml:space="preserve"> za ukupan iznos od 2.236,99 kn odnosno </w:t>
      </w:r>
      <w:r>
        <w:rPr>
          <w:rFonts w:hAnsi="Times New Roman" w:ascii="Times New Roman"/>
          <w:sz w:val="24"/>
          <w:szCs w:val="24"/>
        </w:rPr>
        <w:t>u visini od 100,00%, dok se utvrđene tražbine vjerovnika drugog višeg isplatnog reda namiruju</w:t>
      </w:r>
      <w:r w:rsidR="00B7569E">
        <w:rPr>
          <w:rFonts w:hAnsi="Times New Roman" w:ascii="Times New Roman"/>
          <w:sz w:val="24"/>
          <w:szCs w:val="24"/>
        </w:rPr>
        <w:t xml:space="preserve"> za ukupan iznos od 241.572,60 kn odnosno </w:t>
      </w:r>
      <w:r>
        <w:rPr>
          <w:rFonts w:hAnsi="Times New Roman" w:ascii="Times New Roman"/>
          <w:sz w:val="24"/>
          <w:szCs w:val="24"/>
        </w:rPr>
        <w:t xml:space="preserve">u visini od </w:t>
      </w:r>
      <w:r w:rsidRPr="00FC72FA">
        <w:rPr>
          <w:rFonts w:hAnsi="Times New Roman" w:ascii="Times New Roman"/>
          <w:sz w:val="24"/>
          <w:szCs w:val="24"/>
        </w:rPr>
        <w:t>6,63698473%</w:t>
      </w:r>
      <w:r>
        <w:rPr>
          <w:rFonts w:hAnsi="Times New Roman" w:ascii="Times New Roman"/>
          <w:sz w:val="24"/>
          <w:szCs w:val="24"/>
        </w:rPr>
        <w:t xml:space="preserve">, a sve to sukladno dostavljenom završnom diobenom popisu. </w:t>
      </w:r>
    </w:p>
    <w:p w:rsidRDefault="00B7569E" w:rsidP="00B7569E" w:rsidR="00B7569E">
      <w:pPr>
        <w:ind w:firstLine="708"/>
        <w:jc w:val="both"/>
        <w:rPr>
          <w:rFonts w:hAnsi="Times New Roman" w:ascii="Times New Roman"/>
          <w:sz w:val="24"/>
          <w:szCs w:val="24"/>
        </w:rPr>
      </w:pPr>
    </w:p>
    <w:p w:rsidRDefault="00B7569E" w:rsidP="00B7569E" w:rsidR="00B7569E">
      <w:pPr>
        <w:ind w:firstLine="708"/>
        <w:jc w:val="both"/>
        <w:rPr>
          <w:rFonts w:hAnsi="Times New Roman" w:ascii="Times New Roman"/>
          <w:sz w:val="24"/>
          <w:szCs w:val="24"/>
        </w:rPr>
      </w:pPr>
      <w:r>
        <w:rPr>
          <w:rFonts w:hAnsi="Times New Roman" w:ascii="Times New Roman"/>
          <w:sz w:val="24"/>
          <w:szCs w:val="24"/>
        </w:rPr>
        <w:t>Rješenjem ovog suda broj 12. St-157/2003 od 6. studenog 2018. dana je suglasnost stečajnoj upraviteljici na završnu diobu te je isto tako određeno i završno ročište vjerovnika.</w:t>
      </w:r>
    </w:p>
    <w:p w:rsidRDefault="00392AD5" w:rsidP="00E75F85" w:rsidR="00392AD5">
      <w:pPr>
        <w:jc w:val="both"/>
        <w:rPr>
          <w:rFonts w:hAnsi="Times New Roman" w:ascii="Times New Roman"/>
          <w:sz w:val="24"/>
          <w:szCs w:val="24"/>
        </w:rPr>
      </w:pPr>
    </w:p>
    <w:p w:rsidRDefault="00392AD5" w:rsidP="00E75F85" w:rsidR="00A1538D">
      <w:pPr>
        <w:jc w:val="both"/>
        <w:rPr>
          <w:rFonts w:hAnsi="Times New Roman" w:ascii="Times New Roman"/>
          <w:sz w:val="24"/>
          <w:szCs w:val="24"/>
        </w:rPr>
      </w:pPr>
      <w:r>
        <w:rPr>
          <w:rFonts w:hAnsi="Times New Roman" w:ascii="Times New Roman"/>
          <w:sz w:val="24"/>
          <w:szCs w:val="24"/>
        </w:rPr>
        <w:tab/>
        <w:t>Na završnom ročištu</w:t>
      </w:r>
      <w:r w:rsidR="00A41202">
        <w:rPr>
          <w:rFonts w:hAnsi="Times New Roman" w:ascii="Times New Roman"/>
          <w:sz w:val="24"/>
          <w:szCs w:val="24"/>
        </w:rPr>
        <w:t>, koje je održano kod ovog suda</w:t>
      </w:r>
      <w:r w:rsidR="00966061">
        <w:rPr>
          <w:rFonts w:hAnsi="Times New Roman" w:ascii="Times New Roman"/>
          <w:sz w:val="24"/>
          <w:szCs w:val="24"/>
        </w:rPr>
        <w:t xml:space="preserve"> </w:t>
      </w:r>
      <w:r w:rsidR="00B7569E">
        <w:rPr>
          <w:rFonts w:hAnsi="Times New Roman" w:ascii="Times New Roman"/>
          <w:sz w:val="24"/>
          <w:szCs w:val="24"/>
        </w:rPr>
        <w:t>7. prosinca</w:t>
      </w:r>
      <w:r w:rsidR="00966061">
        <w:rPr>
          <w:rFonts w:hAnsi="Times New Roman" w:ascii="Times New Roman"/>
          <w:sz w:val="24"/>
          <w:szCs w:val="24"/>
        </w:rPr>
        <w:t xml:space="preserve"> 2018</w:t>
      </w:r>
      <w:r>
        <w:rPr>
          <w:rFonts w:hAnsi="Times New Roman" w:ascii="Times New Roman"/>
          <w:sz w:val="24"/>
          <w:szCs w:val="24"/>
        </w:rPr>
        <w:t xml:space="preserve">., </w:t>
      </w:r>
      <w:r w:rsidR="00966061">
        <w:rPr>
          <w:rFonts w:hAnsi="Times New Roman" w:ascii="Times New Roman"/>
          <w:sz w:val="24"/>
          <w:szCs w:val="24"/>
        </w:rPr>
        <w:t>stečajna upraviteljica je</w:t>
      </w:r>
      <w:r w:rsidR="00B7569E">
        <w:rPr>
          <w:rFonts w:hAnsi="Times New Roman" w:ascii="Times New Roman"/>
          <w:sz w:val="24"/>
          <w:szCs w:val="24"/>
        </w:rPr>
        <w:t xml:space="preserve"> ostala kod navoda iz dostavljenog završnog izvješća od 2. studenog 2018. te je ponovno naglasila </w:t>
      </w:r>
      <w:r w:rsidR="00966061">
        <w:rPr>
          <w:rFonts w:hAnsi="Times New Roman" w:ascii="Times New Roman"/>
          <w:sz w:val="24"/>
          <w:szCs w:val="24"/>
        </w:rPr>
        <w:t>da su</w:t>
      </w:r>
      <w:r w:rsidRPr="00392AD5">
        <w:rPr>
          <w:rFonts w:hAnsi="Times New Roman" w:ascii="Times New Roman"/>
          <w:sz w:val="24"/>
          <w:szCs w:val="24"/>
        </w:rPr>
        <w:t xml:space="preserve"> sve prijavljene tražbine ste</w:t>
      </w:r>
      <w:r w:rsidRPr="00392AD5">
        <w:rPr>
          <w:rFonts w:hAnsi="Times New Roman" w:ascii="Times New Roman" w:hint="eastAsia"/>
          <w:sz w:val="24"/>
          <w:szCs w:val="24"/>
        </w:rPr>
        <w:t>č</w:t>
      </w:r>
      <w:r w:rsidRPr="00392AD5">
        <w:rPr>
          <w:rFonts w:hAnsi="Times New Roman" w:ascii="Times New Roman"/>
          <w:sz w:val="24"/>
          <w:szCs w:val="24"/>
        </w:rPr>
        <w:t xml:space="preserve">ajnih vjerovnika </w:t>
      </w:r>
      <w:r w:rsidR="00966061">
        <w:rPr>
          <w:rFonts w:hAnsi="Times New Roman" w:ascii="Times New Roman"/>
          <w:sz w:val="24"/>
          <w:szCs w:val="24"/>
        </w:rPr>
        <w:t xml:space="preserve">ispitane, kao i </w:t>
      </w:r>
      <w:r w:rsidR="00DC1C4D">
        <w:rPr>
          <w:rFonts w:hAnsi="Times New Roman" w:ascii="Times New Roman"/>
          <w:sz w:val="24"/>
          <w:szCs w:val="24"/>
        </w:rPr>
        <w:t>da</w:t>
      </w:r>
      <w:r w:rsidR="008D3E6E">
        <w:rPr>
          <w:rFonts w:hAnsi="Times New Roman" w:ascii="Times New Roman"/>
          <w:sz w:val="24"/>
          <w:szCs w:val="24"/>
        </w:rPr>
        <w:t xml:space="preserve"> je </w:t>
      </w:r>
      <w:r w:rsidR="00966061" w:rsidRPr="00392AD5">
        <w:rPr>
          <w:rFonts w:hAnsi="Times New Roman" w:ascii="Times New Roman"/>
          <w:sz w:val="24"/>
          <w:szCs w:val="24"/>
        </w:rPr>
        <w:t>sva imovina ste</w:t>
      </w:r>
      <w:r w:rsidR="00966061" w:rsidRPr="00392AD5">
        <w:rPr>
          <w:rFonts w:hAnsi="Times New Roman" w:ascii="Times New Roman" w:hint="eastAsia"/>
          <w:sz w:val="24"/>
          <w:szCs w:val="24"/>
        </w:rPr>
        <w:t>č</w:t>
      </w:r>
      <w:r w:rsidR="00966061" w:rsidRPr="00392AD5">
        <w:rPr>
          <w:rFonts w:hAnsi="Times New Roman" w:ascii="Times New Roman"/>
          <w:sz w:val="24"/>
          <w:szCs w:val="24"/>
        </w:rPr>
        <w:t>ajnog dužnika</w:t>
      </w:r>
      <w:r w:rsidR="00966061">
        <w:rPr>
          <w:rFonts w:hAnsi="Times New Roman" w:ascii="Times New Roman"/>
          <w:sz w:val="24"/>
          <w:szCs w:val="24"/>
        </w:rPr>
        <w:t xml:space="preserve"> koja je ušla u stečajnu masu </w:t>
      </w:r>
      <w:r w:rsidR="008D3E6E">
        <w:rPr>
          <w:rFonts w:hAnsi="Times New Roman" w:ascii="Times New Roman"/>
          <w:sz w:val="24"/>
          <w:szCs w:val="24"/>
        </w:rPr>
        <w:t xml:space="preserve">unovčena </w:t>
      </w:r>
      <w:r w:rsidR="00966061">
        <w:rPr>
          <w:rFonts w:hAnsi="Times New Roman" w:ascii="Times New Roman"/>
          <w:sz w:val="24"/>
          <w:szCs w:val="24"/>
        </w:rPr>
        <w:t xml:space="preserve">te da više imovine za unovčenje nema. Također je napomenula i da dužnik ne vodi bilo kakve sudske postupke. </w:t>
      </w:r>
    </w:p>
    <w:p w:rsidRDefault="00966061" w:rsidP="00E75F85" w:rsidR="00966061">
      <w:pPr>
        <w:jc w:val="both"/>
        <w:rPr>
          <w:rFonts w:hAnsi="Times New Roman" w:ascii="Times New Roman"/>
          <w:sz w:val="24"/>
          <w:szCs w:val="24"/>
        </w:rPr>
      </w:pPr>
    </w:p>
    <w:p w:rsidRDefault="00375060" w:rsidP="00E75F85" w:rsidR="00375060">
      <w:pPr>
        <w:jc w:val="both"/>
        <w:rPr>
          <w:rFonts w:hAnsi="Times New Roman" w:ascii="Times New Roman"/>
          <w:sz w:val="24"/>
          <w:szCs w:val="24"/>
        </w:rPr>
      </w:pPr>
      <w:r>
        <w:rPr>
          <w:rFonts w:hAnsi="Times New Roman" w:ascii="Times New Roman"/>
          <w:sz w:val="24"/>
          <w:szCs w:val="24"/>
        </w:rPr>
        <w:tab/>
      </w:r>
      <w:r w:rsidR="00B25987">
        <w:rPr>
          <w:rFonts w:hAnsi="Times New Roman" w:ascii="Times New Roman"/>
          <w:sz w:val="24"/>
          <w:szCs w:val="24"/>
        </w:rPr>
        <w:t>Vjerovnici koji su bili prisutni n</w:t>
      </w:r>
      <w:r>
        <w:rPr>
          <w:rFonts w:hAnsi="Times New Roman" w:ascii="Times New Roman"/>
          <w:sz w:val="24"/>
          <w:szCs w:val="24"/>
        </w:rPr>
        <w:t xml:space="preserve">a završnom ročištu prihvatili </w:t>
      </w:r>
      <w:r w:rsidR="00392AD5">
        <w:rPr>
          <w:rFonts w:hAnsi="Times New Roman" w:ascii="Times New Roman"/>
          <w:sz w:val="24"/>
          <w:szCs w:val="24"/>
        </w:rPr>
        <w:t xml:space="preserve">su </w:t>
      </w:r>
      <w:r>
        <w:rPr>
          <w:rFonts w:hAnsi="Times New Roman" w:ascii="Times New Roman"/>
          <w:sz w:val="24"/>
          <w:szCs w:val="24"/>
        </w:rPr>
        <w:t>završni ra</w:t>
      </w:r>
      <w:r w:rsidR="00B25987">
        <w:rPr>
          <w:rFonts w:hAnsi="Times New Roman" w:ascii="Times New Roman"/>
          <w:sz w:val="24"/>
          <w:szCs w:val="24"/>
        </w:rPr>
        <w:t>čun i završno izvješće stečajne upraviteljice</w:t>
      </w:r>
      <w:r>
        <w:rPr>
          <w:rFonts w:hAnsi="Times New Roman" w:ascii="Times New Roman"/>
          <w:sz w:val="24"/>
          <w:szCs w:val="24"/>
        </w:rPr>
        <w:t>, a isto tako nije bilo niti jednog prigovora na završni diobeni popis.</w:t>
      </w:r>
      <w:r w:rsidR="00392AD5">
        <w:rPr>
          <w:rFonts w:hAnsi="Times New Roman" w:ascii="Times New Roman"/>
          <w:sz w:val="24"/>
          <w:szCs w:val="24"/>
        </w:rPr>
        <w:t xml:space="preserve"> </w:t>
      </w:r>
    </w:p>
    <w:p w:rsidRDefault="00375060" w:rsidP="00E75F85" w:rsidR="00375060">
      <w:pPr>
        <w:jc w:val="both"/>
        <w:rPr>
          <w:rFonts w:hAnsi="Times New Roman" w:ascii="Times New Roman"/>
          <w:sz w:val="24"/>
          <w:szCs w:val="24"/>
        </w:rPr>
      </w:pPr>
    </w:p>
    <w:p w:rsidRDefault="00375060" w:rsidP="00E75F85" w:rsidR="00B7569E">
      <w:pPr>
        <w:jc w:val="both"/>
        <w:rPr>
          <w:rFonts w:hAnsi="Times New Roman" w:ascii="Times New Roman"/>
          <w:sz w:val="24"/>
          <w:szCs w:val="24"/>
        </w:rPr>
      </w:pPr>
      <w:r>
        <w:rPr>
          <w:rFonts w:hAnsi="Times New Roman" w:ascii="Times New Roman"/>
          <w:sz w:val="24"/>
          <w:szCs w:val="24"/>
        </w:rPr>
        <w:tab/>
      </w:r>
      <w:r w:rsidRPr="00CA1381">
        <w:rPr>
          <w:rFonts w:hAnsi="Times New Roman" w:ascii="Times New Roman"/>
          <w:sz w:val="24"/>
          <w:szCs w:val="24"/>
        </w:rPr>
        <w:t xml:space="preserve">Podneskom od </w:t>
      </w:r>
      <w:r w:rsidR="005433BE">
        <w:rPr>
          <w:rFonts w:hAnsi="Times New Roman" w:ascii="Times New Roman"/>
          <w:sz w:val="24"/>
          <w:szCs w:val="24"/>
        </w:rPr>
        <w:t>18.</w:t>
      </w:r>
      <w:r w:rsidR="00B7569E">
        <w:rPr>
          <w:rFonts w:hAnsi="Times New Roman" w:ascii="Times New Roman"/>
          <w:sz w:val="24"/>
          <w:szCs w:val="24"/>
        </w:rPr>
        <w:t xml:space="preserve"> prosinca</w:t>
      </w:r>
      <w:r w:rsidR="00966061" w:rsidRPr="00CA1381">
        <w:rPr>
          <w:rFonts w:hAnsi="Times New Roman" w:ascii="Times New Roman"/>
          <w:sz w:val="24"/>
          <w:szCs w:val="24"/>
        </w:rPr>
        <w:t xml:space="preserve"> 2018.</w:t>
      </w:r>
      <w:r w:rsidR="00B25987" w:rsidRPr="00CA1381">
        <w:rPr>
          <w:rFonts w:hAnsi="Times New Roman" w:ascii="Times New Roman"/>
          <w:sz w:val="24"/>
          <w:szCs w:val="24"/>
        </w:rPr>
        <w:t xml:space="preserve"> stečajna</w:t>
      </w:r>
      <w:r w:rsidRPr="00CA1381">
        <w:rPr>
          <w:rFonts w:hAnsi="Times New Roman" w:ascii="Times New Roman"/>
          <w:sz w:val="24"/>
          <w:szCs w:val="24"/>
        </w:rPr>
        <w:t xml:space="preserve"> upravitelj</w:t>
      </w:r>
      <w:r w:rsidR="00B25987" w:rsidRPr="00CA1381">
        <w:rPr>
          <w:rFonts w:hAnsi="Times New Roman" w:ascii="Times New Roman"/>
          <w:sz w:val="24"/>
          <w:szCs w:val="24"/>
        </w:rPr>
        <w:t>ica je</w:t>
      </w:r>
      <w:r w:rsidR="00B7569E">
        <w:rPr>
          <w:rFonts w:hAnsi="Times New Roman" w:ascii="Times New Roman"/>
          <w:sz w:val="24"/>
          <w:szCs w:val="24"/>
        </w:rPr>
        <w:t xml:space="preserve"> obavijestila sud da je provela završnu diobu te da je izvršila isplate vjerovnicima </w:t>
      </w:r>
      <w:r w:rsidR="0082165B">
        <w:rPr>
          <w:rFonts w:hAnsi="Times New Roman" w:ascii="Times New Roman"/>
          <w:sz w:val="24"/>
          <w:szCs w:val="24"/>
        </w:rPr>
        <w:t xml:space="preserve">prvog i drugog višeg isplatnog reda </w:t>
      </w:r>
      <w:r w:rsidR="00B7569E">
        <w:rPr>
          <w:rFonts w:hAnsi="Times New Roman" w:ascii="Times New Roman"/>
          <w:sz w:val="24"/>
          <w:szCs w:val="24"/>
        </w:rPr>
        <w:t>sukladno završnom diobenom popisu. Isto tako</w:t>
      </w:r>
      <w:r w:rsidR="00052638">
        <w:rPr>
          <w:rFonts w:hAnsi="Times New Roman" w:ascii="Times New Roman"/>
          <w:sz w:val="24"/>
          <w:szCs w:val="24"/>
        </w:rPr>
        <w:t>,</w:t>
      </w:r>
      <w:r w:rsidR="00B7569E">
        <w:rPr>
          <w:rFonts w:hAnsi="Times New Roman" w:ascii="Times New Roman"/>
          <w:sz w:val="24"/>
          <w:szCs w:val="24"/>
        </w:rPr>
        <w:t xml:space="preserve"> navela je i da </w:t>
      </w:r>
      <w:r w:rsidR="00B7738D">
        <w:rPr>
          <w:rFonts w:hAnsi="Times New Roman" w:ascii="Times New Roman"/>
          <w:sz w:val="24"/>
          <w:szCs w:val="24"/>
        </w:rPr>
        <w:t xml:space="preserve">je izvršena isplata nagrade stečajnoj upraviteljici te troška knjigovodstvenom servisu Alibi d.o.o., kao i da je uplaćena sudska pristojba u iznosu od 2.000,00 kn, a sa temelja izvršene diobe. S obzirom da je tim isplatama raspoređena stečajna masa dužnika te obzirom da dužnik ne raspolaže drugom imovinom niti vodi sudske postupke od kojih bi se mogla očekivati nova stečajna masa, stečajna upraviteljica je predložila zaključiti ovaj stečajni postupak. </w:t>
      </w:r>
      <w:r w:rsidR="00B7569E">
        <w:rPr>
          <w:rFonts w:hAnsi="Times New Roman" w:ascii="Times New Roman"/>
          <w:sz w:val="24"/>
          <w:szCs w:val="24"/>
        </w:rPr>
        <w:t xml:space="preserve"> U privitku tog podneska stečajna upraviteljica je dostavila preslike univerzalnih naloga za plaćanje od </w:t>
      </w:r>
      <w:r w:rsidR="00B7738D">
        <w:rPr>
          <w:rFonts w:hAnsi="Times New Roman" w:ascii="Times New Roman"/>
          <w:sz w:val="24"/>
          <w:szCs w:val="24"/>
        </w:rPr>
        <w:t xml:space="preserve">10. prosinca </w:t>
      </w:r>
      <w:r w:rsidR="00B7569E">
        <w:rPr>
          <w:rFonts w:hAnsi="Times New Roman" w:ascii="Times New Roman"/>
          <w:sz w:val="24"/>
          <w:szCs w:val="24"/>
        </w:rPr>
        <w:lastRenderedPageBreak/>
        <w:t xml:space="preserve">2018., a iz kojih naloga </w:t>
      </w:r>
      <w:r w:rsidR="00052638">
        <w:rPr>
          <w:rFonts w:hAnsi="Times New Roman" w:ascii="Times New Roman"/>
          <w:sz w:val="24"/>
          <w:szCs w:val="24"/>
        </w:rPr>
        <w:t>je razvidno</w:t>
      </w:r>
      <w:r w:rsidR="00B7569E">
        <w:rPr>
          <w:rFonts w:hAnsi="Times New Roman" w:ascii="Times New Roman"/>
          <w:sz w:val="24"/>
          <w:szCs w:val="24"/>
        </w:rPr>
        <w:t xml:space="preserve"> da su izvršene isplate </w:t>
      </w:r>
      <w:r w:rsidR="005433BE">
        <w:rPr>
          <w:rFonts w:hAnsi="Times New Roman" w:ascii="Times New Roman"/>
          <w:sz w:val="24"/>
          <w:szCs w:val="24"/>
        </w:rPr>
        <w:t xml:space="preserve">tražbina </w:t>
      </w:r>
      <w:r w:rsidR="00B7569E">
        <w:rPr>
          <w:rFonts w:hAnsi="Times New Roman" w:ascii="Times New Roman"/>
          <w:sz w:val="24"/>
          <w:szCs w:val="24"/>
        </w:rPr>
        <w:t xml:space="preserve">vjerovnicima u skladu sa </w:t>
      </w:r>
      <w:r w:rsidR="009104A6">
        <w:rPr>
          <w:rFonts w:hAnsi="Times New Roman" w:ascii="Times New Roman"/>
          <w:sz w:val="24"/>
          <w:szCs w:val="24"/>
        </w:rPr>
        <w:t xml:space="preserve">prihvaćenim </w:t>
      </w:r>
      <w:r w:rsidR="00B7569E">
        <w:rPr>
          <w:rFonts w:hAnsi="Times New Roman" w:ascii="Times New Roman"/>
          <w:sz w:val="24"/>
          <w:szCs w:val="24"/>
        </w:rPr>
        <w:t xml:space="preserve">završnim diobenim popisom. </w:t>
      </w:r>
    </w:p>
    <w:p w:rsidRDefault="00B7569E" w:rsidP="00E75F85" w:rsidR="00B7569E">
      <w:pPr>
        <w:jc w:val="both"/>
        <w:rPr>
          <w:rFonts w:hAnsi="Times New Roman" w:ascii="Times New Roman"/>
          <w:sz w:val="24"/>
          <w:szCs w:val="24"/>
        </w:rPr>
      </w:pPr>
    </w:p>
    <w:p w:rsidRDefault="00B7569E" w:rsidP="00E75F85" w:rsidR="00B7569E">
      <w:pPr>
        <w:jc w:val="both"/>
        <w:rPr>
          <w:rFonts w:hAnsi="Times New Roman" w:ascii="Times New Roman"/>
          <w:sz w:val="24"/>
          <w:szCs w:val="24"/>
        </w:rPr>
      </w:pPr>
      <w:r>
        <w:rPr>
          <w:rFonts w:hAnsi="Times New Roman" w:ascii="Times New Roman"/>
          <w:sz w:val="24"/>
          <w:szCs w:val="24"/>
        </w:rPr>
        <w:tab/>
        <w:t xml:space="preserve">Odredbom članka 196. stavak 1. </w:t>
      </w:r>
      <w:r w:rsidRPr="00B7569E">
        <w:rPr>
          <w:rFonts w:hAnsi="Times New Roman" w:ascii="Times New Roman"/>
          <w:sz w:val="24"/>
          <w:szCs w:val="24"/>
        </w:rPr>
        <w:t>Stečajnog zakona (Narodne novine broj 44/96, 29/99, 129/00, 123/03, 82/06, 116/10, 25/12, 133/12 i 45/13, dalje SZ)</w:t>
      </w:r>
      <w:r>
        <w:rPr>
          <w:rFonts w:hAnsi="Times New Roman" w:ascii="Times New Roman"/>
          <w:sz w:val="24"/>
          <w:szCs w:val="24"/>
        </w:rPr>
        <w:t xml:space="preserve"> propisano je da će odmah nakon okončanja završne diobe stečajni sudac donijeti rješenje o zaključenju stečajnog postupka. </w:t>
      </w:r>
    </w:p>
    <w:p w:rsidRDefault="00B7569E" w:rsidP="00E75F85" w:rsidR="00B7569E">
      <w:pPr>
        <w:jc w:val="both"/>
        <w:rPr>
          <w:rFonts w:hAnsi="Times New Roman" w:ascii="Times New Roman"/>
          <w:sz w:val="24"/>
          <w:szCs w:val="24"/>
        </w:rPr>
      </w:pPr>
    </w:p>
    <w:p w:rsidRDefault="00B7569E" w:rsidP="00E75F85" w:rsidR="00B7569E">
      <w:pPr>
        <w:jc w:val="both"/>
        <w:rPr>
          <w:rFonts w:hAnsi="Times New Roman" w:ascii="Times New Roman"/>
          <w:sz w:val="24"/>
          <w:szCs w:val="24"/>
        </w:rPr>
      </w:pPr>
      <w:r>
        <w:rPr>
          <w:rFonts w:hAnsi="Times New Roman" w:ascii="Times New Roman"/>
          <w:sz w:val="24"/>
          <w:szCs w:val="24"/>
        </w:rPr>
        <w:tab/>
        <w:t xml:space="preserve">Budući da su prema prihvaćenom </w:t>
      </w:r>
      <w:r w:rsidR="004D0222">
        <w:rPr>
          <w:rFonts w:hAnsi="Times New Roman" w:ascii="Times New Roman"/>
          <w:sz w:val="24"/>
          <w:szCs w:val="24"/>
        </w:rPr>
        <w:t xml:space="preserve">završnom </w:t>
      </w:r>
      <w:r>
        <w:rPr>
          <w:rFonts w:hAnsi="Times New Roman" w:ascii="Times New Roman"/>
          <w:sz w:val="24"/>
          <w:szCs w:val="24"/>
        </w:rPr>
        <w:t xml:space="preserve">izvješću stečajne upraviteljice </w:t>
      </w:r>
      <w:r w:rsidR="004D0222">
        <w:rPr>
          <w:rFonts w:hAnsi="Times New Roman" w:ascii="Times New Roman"/>
          <w:sz w:val="24"/>
          <w:szCs w:val="24"/>
        </w:rPr>
        <w:t xml:space="preserve">i stanju u stečajnom spisu, </w:t>
      </w:r>
      <w:r>
        <w:rPr>
          <w:rFonts w:hAnsi="Times New Roman" w:ascii="Times New Roman"/>
          <w:sz w:val="24"/>
          <w:szCs w:val="24"/>
        </w:rPr>
        <w:t>tijekom ovog stečajnog postupka ispitane sve prijavljene tražbine</w:t>
      </w:r>
      <w:r w:rsidR="004D0222">
        <w:rPr>
          <w:rFonts w:hAnsi="Times New Roman" w:ascii="Times New Roman"/>
          <w:sz w:val="24"/>
          <w:szCs w:val="24"/>
        </w:rPr>
        <w:t xml:space="preserve"> stečajnih vjerovnika, unovčena je imovina koja je ušla </w:t>
      </w:r>
      <w:r w:rsidR="0082165B">
        <w:rPr>
          <w:rFonts w:hAnsi="Times New Roman" w:ascii="Times New Roman"/>
          <w:sz w:val="24"/>
          <w:szCs w:val="24"/>
        </w:rPr>
        <w:t>u stečajnu masu te je isto tako,</w:t>
      </w:r>
      <w:r w:rsidR="004D0222">
        <w:rPr>
          <w:rFonts w:hAnsi="Times New Roman" w:ascii="Times New Roman"/>
          <w:sz w:val="24"/>
          <w:szCs w:val="24"/>
        </w:rPr>
        <w:t xml:space="preserve"> sukladno podnesku stečajne upraviteljice od </w:t>
      </w:r>
      <w:r w:rsidR="005433BE">
        <w:rPr>
          <w:rFonts w:hAnsi="Times New Roman" w:ascii="Times New Roman"/>
          <w:sz w:val="24"/>
          <w:szCs w:val="24"/>
        </w:rPr>
        <w:t>18. prosinca</w:t>
      </w:r>
      <w:r w:rsidR="00B7738D">
        <w:rPr>
          <w:rFonts w:hAnsi="Times New Roman" w:ascii="Times New Roman"/>
          <w:sz w:val="24"/>
          <w:szCs w:val="24"/>
        </w:rPr>
        <w:t xml:space="preserve"> </w:t>
      </w:r>
      <w:r w:rsidR="004D0222">
        <w:rPr>
          <w:rFonts w:hAnsi="Times New Roman" w:ascii="Times New Roman"/>
          <w:sz w:val="24"/>
          <w:szCs w:val="24"/>
        </w:rPr>
        <w:t>2018.</w:t>
      </w:r>
      <w:r w:rsidR="0082165B">
        <w:rPr>
          <w:rFonts w:hAnsi="Times New Roman" w:ascii="Times New Roman"/>
          <w:sz w:val="24"/>
          <w:szCs w:val="24"/>
        </w:rPr>
        <w:t xml:space="preserve">, provedena </w:t>
      </w:r>
      <w:r w:rsidR="00052638">
        <w:rPr>
          <w:rFonts w:hAnsi="Times New Roman" w:ascii="Times New Roman"/>
          <w:sz w:val="24"/>
          <w:szCs w:val="24"/>
        </w:rPr>
        <w:t xml:space="preserve">i </w:t>
      </w:r>
      <w:r w:rsidR="0082165B">
        <w:rPr>
          <w:rFonts w:hAnsi="Times New Roman" w:ascii="Times New Roman"/>
          <w:sz w:val="24"/>
          <w:szCs w:val="24"/>
        </w:rPr>
        <w:t>završna dioba</w:t>
      </w:r>
      <w:r w:rsidR="004D0222">
        <w:rPr>
          <w:rFonts w:hAnsi="Times New Roman" w:ascii="Times New Roman"/>
          <w:sz w:val="24"/>
          <w:szCs w:val="24"/>
        </w:rPr>
        <w:t xml:space="preserve"> to su se stoga u konkretnom slučaju ispunile pretpostavke za zaključenje ovog stečajnog postupka, a radi čega je sud, temeljem odredbe članka 196. stavak 1. SZ-a, odlučio kao u toč</w:t>
      </w:r>
      <w:r w:rsidR="00B52A20">
        <w:rPr>
          <w:rFonts w:hAnsi="Times New Roman" w:ascii="Times New Roman"/>
          <w:sz w:val="24"/>
          <w:szCs w:val="24"/>
        </w:rPr>
        <w:t>c</w:t>
      </w:r>
      <w:r w:rsidR="004D0222">
        <w:rPr>
          <w:rFonts w:hAnsi="Times New Roman" w:ascii="Times New Roman"/>
          <w:sz w:val="24"/>
          <w:szCs w:val="24"/>
        </w:rPr>
        <w:t xml:space="preserve">i I. izreke ovog rješenja. </w:t>
      </w:r>
    </w:p>
    <w:p w:rsidRDefault="004D0222" w:rsidP="00E75F85" w:rsidR="004D0222">
      <w:pPr>
        <w:jc w:val="both"/>
        <w:rPr>
          <w:rFonts w:hAnsi="Times New Roman" w:ascii="Times New Roman"/>
          <w:sz w:val="24"/>
          <w:szCs w:val="24"/>
        </w:rPr>
      </w:pPr>
    </w:p>
    <w:p w:rsidRDefault="004D0222" w:rsidP="004D0222" w:rsidR="003F0802" w:rsidRPr="00B52A20">
      <w:pPr>
        <w:jc w:val="both"/>
        <w:rPr>
          <w:rFonts w:hAnsi="Times New Roman" w:ascii="Times New Roman"/>
          <w:sz w:val="24"/>
          <w:szCs w:val="24"/>
        </w:rPr>
      </w:pPr>
      <w:r>
        <w:rPr>
          <w:rFonts w:hAnsi="Times New Roman" w:ascii="Times New Roman"/>
          <w:sz w:val="24"/>
          <w:szCs w:val="24"/>
        </w:rPr>
        <w:tab/>
        <w:t>Točkom II. izreke ovog rješenja određeno je brisanje dužnika iz sudskog registra, sve u skladu s odredbama članka 196. stavak 3. SZ-a, dok se odluka pod točkom III. izreke ovog rješenja temelji na odredbama članka 196. stavak 2</w:t>
      </w:r>
      <w:r w:rsidRPr="00B52A20">
        <w:rPr>
          <w:rFonts w:hAnsi="Times New Roman" w:ascii="Times New Roman"/>
          <w:sz w:val="24"/>
          <w:szCs w:val="24"/>
        </w:rPr>
        <w:t xml:space="preserve">. SZ-a u vezi s člankom 12. stavak 1. i 2. i člankom 441. Stečajnog zakona (Narodne novine broj 71/15 i 104/17). </w:t>
      </w:r>
    </w:p>
    <w:p w:rsidRDefault="004D0222" w:rsidP="004D0222" w:rsidR="004D0222" w:rsidRPr="00B52A20">
      <w:pPr>
        <w:jc w:val="both"/>
        <w:rPr>
          <w:rFonts w:hAnsi="Times New Roman" w:ascii="Times New Roman"/>
          <w:sz w:val="24"/>
          <w:szCs w:val="24"/>
        </w:rPr>
      </w:pPr>
    </w:p>
    <w:p w:rsidRDefault="009E7EC2" w:rsidP="009E7EC2" w:rsidR="009E7EC2" w:rsidRPr="00B52A20">
      <w:pPr>
        <w:jc w:val="center"/>
        <w:rPr>
          <w:rFonts w:hAnsi="Times New Roman" w:ascii="Times New Roman"/>
          <w:sz w:val="24"/>
          <w:szCs w:val="24"/>
        </w:rPr>
      </w:pPr>
      <w:r w:rsidRPr="00B52A20">
        <w:rPr>
          <w:rFonts w:hAnsi="Times New Roman" w:ascii="Times New Roman"/>
          <w:sz w:val="24"/>
          <w:szCs w:val="24"/>
        </w:rPr>
        <w:t xml:space="preserve">U Splitu, </w:t>
      </w:r>
      <w:r w:rsidR="004D0222" w:rsidRPr="00B52A20">
        <w:rPr>
          <w:rFonts w:hAnsi="Times New Roman" w:ascii="Times New Roman"/>
          <w:sz w:val="24"/>
          <w:szCs w:val="24"/>
        </w:rPr>
        <w:t>19. prosinca</w:t>
      </w:r>
      <w:r w:rsidR="00BF05F8" w:rsidRPr="00B52A20">
        <w:rPr>
          <w:rFonts w:hAnsi="Times New Roman" w:ascii="Times New Roman"/>
          <w:sz w:val="24"/>
          <w:szCs w:val="24"/>
        </w:rPr>
        <w:t xml:space="preserve"> 2018</w:t>
      </w:r>
      <w:r w:rsidRPr="00B52A20">
        <w:rPr>
          <w:rFonts w:hAnsi="Times New Roman" w:ascii="Times New Roman"/>
          <w:sz w:val="24"/>
          <w:szCs w:val="24"/>
        </w:rPr>
        <w:t>.</w:t>
      </w:r>
    </w:p>
    <w:p w:rsidRDefault="009E7EC2" w:rsidP="005F1DC8" w:rsidR="005F1DC8" w:rsidRPr="00B52A20">
      <w:pPr>
        <w:jc w:val="both"/>
        <w:rPr>
          <w:rFonts w:hAnsi="Times New Roman" w:ascii="Times New Roman"/>
          <w:sz w:val="24"/>
          <w:szCs w:val="24"/>
        </w:rPr>
      </w:pPr>
      <w:r w:rsidRPr="00B52A20">
        <w:rPr>
          <w:rFonts w:hAnsi="Times New Roman" w:ascii="Times New Roman"/>
          <w:sz w:val="24"/>
          <w:szCs w:val="24"/>
        </w:rPr>
        <w:t xml:space="preserve"> </w:t>
      </w:r>
    </w:p>
    <w:p w:rsidRDefault="00B52A20" w:rsidP="00F53C8F" w:rsidR="00B52A20" w:rsidRPr="00B52A20">
      <w:pPr>
        <w:ind w:left="4956"/>
        <w:jc w:val="center"/>
        <w:rPr>
          <w:rFonts w:hAnsi="Times New Roman" w:ascii="Times New Roman"/>
          <w:sz w:val="24"/>
          <w:szCs w:val="24"/>
        </w:rPr>
      </w:pPr>
      <w:r w:rsidRPr="00B52A20">
        <w:rPr>
          <w:rFonts w:hAnsi="Times New Roman" w:ascii="Times New Roman"/>
          <w:sz w:val="24"/>
          <w:szCs w:val="24"/>
        </w:rPr>
        <w:t>Sudac</w:t>
      </w:r>
    </w:p>
    <w:p w:rsidRDefault="00B52A20" w:rsidP="00F53C8F" w:rsidR="00B52A20" w:rsidRPr="00B52A20">
      <w:pPr>
        <w:ind w:left="4956"/>
        <w:jc w:val="center"/>
        <w:rPr>
          <w:rFonts w:hAnsi="Times New Roman" w:ascii="Times New Roman"/>
          <w:sz w:val="24"/>
          <w:szCs w:val="24"/>
        </w:rPr>
      </w:pPr>
    </w:p>
    <w:p w:rsidRDefault="00B52A20" w:rsidP="00F53C8F" w:rsidR="00B52A20" w:rsidRPr="00B52A20">
      <w:pPr>
        <w:ind w:left="4956"/>
        <w:jc w:val="center"/>
        <w:rPr>
          <w:rFonts w:hAnsi="Times New Roman" w:ascii="Times New Roman"/>
          <w:sz w:val="24"/>
          <w:szCs w:val="24"/>
        </w:rPr>
      </w:pPr>
      <w:r w:rsidRPr="00B52A20">
        <w:rPr>
          <w:rFonts w:hAnsi="Times New Roman" w:ascii="Times New Roman"/>
          <w:sz w:val="24"/>
          <w:szCs w:val="24"/>
        </w:rPr>
        <w:t>Paško Bačić, v.r.</w:t>
      </w:r>
    </w:p>
    <w:p w:rsidRDefault="00B52A20" w:rsidP="00F53C8F" w:rsidR="00B52A20" w:rsidRPr="00B52A20">
      <w:pPr>
        <w:ind w:left="4956"/>
        <w:jc w:val="center"/>
        <w:rPr>
          <w:rFonts w:hAnsi="Times New Roman" w:ascii="Times New Roman"/>
          <w:sz w:val="24"/>
          <w:szCs w:val="24"/>
        </w:rPr>
      </w:pPr>
      <w:r w:rsidRPr="00B52A20">
        <w:rPr>
          <w:rFonts w:hAnsi="Times New Roman" w:ascii="Times New Roman"/>
          <w:sz w:val="24"/>
          <w:szCs w:val="24"/>
        </w:rPr>
        <w:t>za točnost otpravka-ovlašteni službenik</w:t>
      </w:r>
    </w:p>
    <w:p w:rsidRDefault="00B52A20" w:rsidP="00F53C8F" w:rsidR="00B52A20" w:rsidRPr="00B52A20">
      <w:pPr>
        <w:ind w:firstLine="708" w:left="5664"/>
        <w:rPr>
          <w:rFonts w:hAnsi="Times New Roman" w:ascii="Times New Roman"/>
          <w:sz w:val="24"/>
          <w:szCs w:val="24"/>
        </w:rPr>
      </w:pPr>
      <w:r w:rsidRPr="00B52A20">
        <w:rPr>
          <w:rFonts w:hAnsi="Times New Roman" w:ascii="Times New Roman"/>
          <w:sz w:val="24"/>
          <w:szCs w:val="24"/>
        </w:rPr>
        <w:t xml:space="preserve"> Katarina Raos</w:t>
      </w:r>
    </w:p>
    <w:p w:rsidRDefault="005F1DC8" w:rsidP="00045490" w:rsidR="005F1DC8" w:rsidRPr="00B52A20">
      <w:pPr>
        <w:ind w:firstLine="708" w:left="7080"/>
        <w:rPr>
          <w:rFonts w:hAnsi="Times New Roman" w:ascii="Times New Roman"/>
          <w:sz w:val="24"/>
          <w:szCs w:val="24"/>
        </w:rPr>
      </w:pPr>
    </w:p>
    <w:p w:rsidRDefault="005F1DC8" w:rsidP="009E7EC2" w:rsidR="005F1DC8" w:rsidRPr="00B52A20">
      <w:pPr>
        <w:jc w:val="both"/>
        <w:rPr>
          <w:rFonts w:hAnsi="Times New Roman" w:ascii="Times New Roman"/>
          <w:sz w:val="24"/>
          <w:szCs w:val="24"/>
          <w:u w:val="single"/>
        </w:rPr>
      </w:pPr>
    </w:p>
    <w:p w:rsidRDefault="004D0222" w:rsidP="009E7EC2" w:rsidR="004D0222" w:rsidRPr="00B52A20">
      <w:pPr>
        <w:jc w:val="both"/>
        <w:rPr>
          <w:rFonts w:hAnsi="Times New Roman" w:ascii="Times New Roman"/>
          <w:sz w:val="24"/>
          <w:szCs w:val="24"/>
          <w:u w:val="single"/>
        </w:rPr>
      </w:pPr>
    </w:p>
    <w:p w:rsidRDefault="00045490" w:rsidP="009E7EC2" w:rsidR="00045490" w:rsidRPr="00B52A20">
      <w:pPr>
        <w:jc w:val="both"/>
        <w:rPr>
          <w:rFonts w:hAnsi="Times New Roman" w:ascii="Times New Roman"/>
          <w:sz w:val="24"/>
          <w:szCs w:val="24"/>
          <w:u w:val="single"/>
        </w:rPr>
      </w:pPr>
    </w:p>
    <w:p w:rsidRDefault="00BF05F8" w:rsidP="009E7EC2" w:rsidR="009E7EC2" w:rsidRPr="00B52A20">
      <w:pPr>
        <w:jc w:val="both"/>
        <w:rPr>
          <w:rFonts w:hAnsi="Times New Roman" w:ascii="Times New Roman"/>
          <w:sz w:val="24"/>
          <w:szCs w:val="24"/>
        </w:rPr>
      </w:pPr>
      <w:r w:rsidRPr="00B52A20">
        <w:rPr>
          <w:rFonts w:hAnsi="Times New Roman" w:ascii="Times New Roman"/>
          <w:sz w:val="24"/>
          <w:szCs w:val="24"/>
        </w:rPr>
        <w:t>Pouka o pravnom lijeku</w:t>
      </w:r>
      <w:r w:rsidR="009E7EC2" w:rsidRPr="00B52A20">
        <w:rPr>
          <w:rFonts w:hAnsi="Times New Roman" w:ascii="Times New Roman"/>
          <w:sz w:val="24"/>
          <w:szCs w:val="24"/>
        </w:rPr>
        <w:t xml:space="preserve">: </w:t>
      </w:r>
    </w:p>
    <w:p w:rsidRDefault="009E7EC2" w:rsidP="00A6481D" w:rsidR="00821956" w:rsidRPr="00B52A20">
      <w:pPr>
        <w:jc w:val="both"/>
        <w:rPr>
          <w:rFonts w:hAnsi="Times New Roman" w:ascii="Times New Roman"/>
          <w:sz w:val="24"/>
          <w:szCs w:val="24"/>
        </w:rPr>
      </w:pPr>
      <w:r w:rsidRPr="00B52A20">
        <w:rPr>
          <w:rFonts w:hAnsi="Times New Roman" w:ascii="Times New Roman"/>
          <w:sz w:val="24"/>
          <w:szCs w:val="24"/>
        </w:rPr>
        <w:t>Protiv ovog rješenja dopuštena je žalba</w:t>
      </w:r>
      <w:r w:rsidR="000D6440" w:rsidRPr="00B52A20">
        <w:rPr>
          <w:rFonts w:hAnsi="Times New Roman" w:ascii="Times New Roman"/>
          <w:sz w:val="24"/>
          <w:szCs w:val="24"/>
        </w:rPr>
        <w:t xml:space="preserve"> Visokom trgovačkom sudu Republike Hrvatske u Zagrebu</w:t>
      </w:r>
      <w:r w:rsidRPr="00B52A20">
        <w:rPr>
          <w:rFonts w:hAnsi="Times New Roman" w:ascii="Times New Roman"/>
          <w:sz w:val="24"/>
          <w:szCs w:val="24"/>
        </w:rPr>
        <w:t xml:space="preserve">. Žalba se podnosi putem ovog suda, pismeno u tri primjerka, u roku od 8 dana od dostave ovog rješenja. </w:t>
      </w:r>
      <w:r w:rsidR="00957EE1" w:rsidRPr="00B52A20">
        <w:rPr>
          <w:rFonts w:hAnsi="Times New Roman" w:ascii="Times New Roman"/>
          <w:sz w:val="24"/>
          <w:szCs w:val="24"/>
        </w:rPr>
        <w:t>Dostava ovog rješenja smatra se obavljenom istekom osmog dana od dana njegove objave na mrežnoj stranici e-Oglasna ploča sudova.</w:t>
      </w:r>
    </w:p>
    <w:sectPr w:rsidSect="009639C1" w:rsidR="00821956" w:rsidRPr="00B52A20">
      <w:headerReference w:type="even" r:id="rId11"/>
      <w:headerReference w:type="default" r:id="rId12"/>
      <w:pgSz w:h="16838" w:w="11906"/>
      <w:pgMar w:gutter="0" w:footer="708" w:header="993"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B52A20">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821956" w:rsidP="00587181" w:rsidR="00237C81">
    <w:pPr>
      <w:pStyle w:val="Zaglavlje"/>
      <w:jc w:val="right"/>
      <w:rPr>
        <w:rFonts w:hAnsi="Times New Roman" w:ascii="Times New Roman"/>
        <w:sz w:val="24"/>
        <w:szCs w:val="24"/>
        <w:lang w:val="hr-HR"/>
      </w:rPr>
    </w:pPr>
    <w:r w:rsidRPr="00821956">
      <w:rPr>
        <w:rFonts w:hAnsi="Times New Roman" w:ascii="Times New Roman"/>
        <w:noProof/>
        <w:sz w:val="24"/>
        <w:szCs w:val="24"/>
        <w:lang w:eastAsia="hr-HR" w:val="hr-HR"/>
      </w:rPr>
      <w:t xml:space="preserve">             </w:t>
    </w:r>
    <w:r w:rsidR="009104A6" w:rsidRPr="0023714C">
      <w:rPr>
        <w:rFonts w:hAnsi="Times New Roman" w:ascii="Times New Roman"/>
        <w:sz w:val="24"/>
        <w:szCs w:val="24"/>
      </w:rPr>
      <w:t>Poslovni broj: 12. St-157/2003</w:t>
    </w:r>
    <w:r w:rsidR="009104A6">
      <w:rPr>
        <w:rFonts w:hAnsi="Times New Roman" w:ascii="Times New Roman"/>
        <w:sz w:val="24"/>
        <w:szCs w:val="24"/>
      </w:rPr>
      <w:t>-37</w:t>
    </w:r>
    <w:r w:rsidR="00F32BEA" w:rsidRPr="009E7EC2">
      <w:rPr>
        <w:rFonts w:hAnsi="Times New Roman" w:ascii="Times New Roman"/>
        <w:sz w:val="24"/>
        <w:szCs w:val="24"/>
      </w:rPr>
      <w:t xml:space="preserve">   </w:t>
    </w:r>
  </w:p>
  <w:p w:rsidRDefault="00237C81" w:rsidP="00587181" w:rsidR="00237C81">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46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256BD"/>
    <w:rsid w:val="00026DC6"/>
    <w:rsid w:val="0004477E"/>
    <w:rsid w:val="00045490"/>
    <w:rsid w:val="00052638"/>
    <w:rsid w:val="00064D8B"/>
    <w:rsid w:val="000666DB"/>
    <w:rsid w:val="00070416"/>
    <w:rsid w:val="000967E4"/>
    <w:rsid w:val="000B14EA"/>
    <w:rsid w:val="000D3FA6"/>
    <w:rsid w:val="000D6440"/>
    <w:rsid w:val="000D769F"/>
    <w:rsid w:val="000E35E1"/>
    <w:rsid w:val="000F2A1F"/>
    <w:rsid w:val="00100413"/>
    <w:rsid w:val="00106949"/>
    <w:rsid w:val="0011505F"/>
    <w:rsid w:val="00115DF3"/>
    <w:rsid w:val="0011733C"/>
    <w:rsid w:val="00130BBB"/>
    <w:rsid w:val="00131752"/>
    <w:rsid w:val="00131926"/>
    <w:rsid w:val="001324F3"/>
    <w:rsid w:val="00136578"/>
    <w:rsid w:val="00147C84"/>
    <w:rsid w:val="0017422F"/>
    <w:rsid w:val="001758D4"/>
    <w:rsid w:val="00176CA4"/>
    <w:rsid w:val="00177EDA"/>
    <w:rsid w:val="00181AF2"/>
    <w:rsid w:val="0018362F"/>
    <w:rsid w:val="00187057"/>
    <w:rsid w:val="00192DA1"/>
    <w:rsid w:val="001A2551"/>
    <w:rsid w:val="001C17FB"/>
    <w:rsid w:val="001C23EE"/>
    <w:rsid w:val="001D19B5"/>
    <w:rsid w:val="001D3C48"/>
    <w:rsid w:val="001D4887"/>
    <w:rsid w:val="001D5C4A"/>
    <w:rsid w:val="001E1520"/>
    <w:rsid w:val="001E5EA3"/>
    <w:rsid w:val="001F5654"/>
    <w:rsid w:val="001F5AFC"/>
    <w:rsid w:val="00200E29"/>
    <w:rsid w:val="002175EE"/>
    <w:rsid w:val="00217DD3"/>
    <w:rsid w:val="00225862"/>
    <w:rsid w:val="0022644A"/>
    <w:rsid w:val="00232EBD"/>
    <w:rsid w:val="00235AE7"/>
    <w:rsid w:val="0023714C"/>
    <w:rsid w:val="00237A3C"/>
    <w:rsid w:val="00237C81"/>
    <w:rsid w:val="002412CF"/>
    <w:rsid w:val="00247B33"/>
    <w:rsid w:val="002626F2"/>
    <w:rsid w:val="00264B6C"/>
    <w:rsid w:val="00267E3A"/>
    <w:rsid w:val="002702A4"/>
    <w:rsid w:val="00282FDF"/>
    <w:rsid w:val="00283ED3"/>
    <w:rsid w:val="0028631F"/>
    <w:rsid w:val="00290812"/>
    <w:rsid w:val="00297A60"/>
    <w:rsid w:val="00297D13"/>
    <w:rsid w:val="002A2351"/>
    <w:rsid w:val="002A2D2A"/>
    <w:rsid w:val="002A4497"/>
    <w:rsid w:val="002C7F2F"/>
    <w:rsid w:val="002D73FF"/>
    <w:rsid w:val="002F4BC4"/>
    <w:rsid w:val="002F4D40"/>
    <w:rsid w:val="00306A8D"/>
    <w:rsid w:val="003124FF"/>
    <w:rsid w:val="00323D77"/>
    <w:rsid w:val="003273EB"/>
    <w:rsid w:val="003311B2"/>
    <w:rsid w:val="00333289"/>
    <w:rsid w:val="003620D0"/>
    <w:rsid w:val="00363B02"/>
    <w:rsid w:val="00367DD5"/>
    <w:rsid w:val="00370E1F"/>
    <w:rsid w:val="0037103F"/>
    <w:rsid w:val="00373D86"/>
    <w:rsid w:val="003745E5"/>
    <w:rsid w:val="00375060"/>
    <w:rsid w:val="00375F03"/>
    <w:rsid w:val="003763D9"/>
    <w:rsid w:val="00386D85"/>
    <w:rsid w:val="00386FD6"/>
    <w:rsid w:val="003908EE"/>
    <w:rsid w:val="00392AD5"/>
    <w:rsid w:val="003A697B"/>
    <w:rsid w:val="003B6611"/>
    <w:rsid w:val="003C225A"/>
    <w:rsid w:val="003C6493"/>
    <w:rsid w:val="003F0802"/>
    <w:rsid w:val="003F22AA"/>
    <w:rsid w:val="004108CD"/>
    <w:rsid w:val="0041453F"/>
    <w:rsid w:val="004174F7"/>
    <w:rsid w:val="0043068B"/>
    <w:rsid w:val="00432D7B"/>
    <w:rsid w:val="00433E3A"/>
    <w:rsid w:val="00442B22"/>
    <w:rsid w:val="00443B8A"/>
    <w:rsid w:val="004532F9"/>
    <w:rsid w:val="00454838"/>
    <w:rsid w:val="00471337"/>
    <w:rsid w:val="0047338F"/>
    <w:rsid w:val="004817CB"/>
    <w:rsid w:val="00492CFA"/>
    <w:rsid w:val="004B056F"/>
    <w:rsid w:val="004C2345"/>
    <w:rsid w:val="004C35A7"/>
    <w:rsid w:val="004C5497"/>
    <w:rsid w:val="004D0222"/>
    <w:rsid w:val="004D0A04"/>
    <w:rsid w:val="004D2950"/>
    <w:rsid w:val="004D4C7A"/>
    <w:rsid w:val="004D5DD6"/>
    <w:rsid w:val="004E4E0D"/>
    <w:rsid w:val="004E6EB6"/>
    <w:rsid w:val="0050663D"/>
    <w:rsid w:val="005261F6"/>
    <w:rsid w:val="00532AAD"/>
    <w:rsid w:val="0054106E"/>
    <w:rsid w:val="005433BE"/>
    <w:rsid w:val="00544596"/>
    <w:rsid w:val="005513D6"/>
    <w:rsid w:val="0055684E"/>
    <w:rsid w:val="00587181"/>
    <w:rsid w:val="005A09B6"/>
    <w:rsid w:val="005C063E"/>
    <w:rsid w:val="005C3964"/>
    <w:rsid w:val="005F1DC8"/>
    <w:rsid w:val="00602B6A"/>
    <w:rsid w:val="00613736"/>
    <w:rsid w:val="00616832"/>
    <w:rsid w:val="006170FC"/>
    <w:rsid w:val="00617625"/>
    <w:rsid w:val="006302EE"/>
    <w:rsid w:val="00631C34"/>
    <w:rsid w:val="0063342E"/>
    <w:rsid w:val="00645792"/>
    <w:rsid w:val="00651D5E"/>
    <w:rsid w:val="00657E5C"/>
    <w:rsid w:val="006742D8"/>
    <w:rsid w:val="006854CD"/>
    <w:rsid w:val="00686FA4"/>
    <w:rsid w:val="00696C1C"/>
    <w:rsid w:val="006A3FF8"/>
    <w:rsid w:val="006A6704"/>
    <w:rsid w:val="006B23E2"/>
    <w:rsid w:val="006B25AA"/>
    <w:rsid w:val="006B37AF"/>
    <w:rsid w:val="006C2A7C"/>
    <w:rsid w:val="006D7BA9"/>
    <w:rsid w:val="006E33DF"/>
    <w:rsid w:val="006E4DEE"/>
    <w:rsid w:val="006E6807"/>
    <w:rsid w:val="006E756D"/>
    <w:rsid w:val="00705EC0"/>
    <w:rsid w:val="00715CBF"/>
    <w:rsid w:val="0072018A"/>
    <w:rsid w:val="0072258C"/>
    <w:rsid w:val="00723929"/>
    <w:rsid w:val="007248B8"/>
    <w:rsid w:val="00725728"/>
    <w:rsid w:val="0074484A"/>
    <w:rsid w:val="00747A29"/>
    <w:rsid w:val="00750A6D"/>
    <w:rsid w:val="007725FF"/>
    <w:rsid w:val="0077638B"/>
    <w:rsid w:val="00794628"/>
    <w:rsid w:val="007978AD"/>
    <w:rsid w:val="007A44C2"/>
    <w:rsid w:val="007A55D1"/>
    <w:rsid w:val="007B5064"/>
    <w:rsid w:val="007E61EC"/>
    <w:rsid w:val="007E7F67"/>
    <w:rsid w:val="007F20C8"/>
    <w:rsid w:val="00802882"/>
    <w:rsid w:val="0081749E"/>
    <w:rsid w:val="0082165B"/>
    <w:rsid w:val="00821956"/>
    <w:rsid w:val="0082268D"/>
    <w:rsid w:val="00847054"/>
    <w:rsid w:val="00856FA5"/>
    <w:rsid w:val="00864375"/>
    <w:rsid w:val="00874C02"/>
    <w:rsid w:val="00891B86"/>
    <w:rsid w:val="0089240F"/>
    <w:rsid w:val="0089511D"/>
    <w:rsid w:val="008B678E"/>
    <w:rsid w:val="008D2F9A"/>
    <w:rsid w:val="008D3E6E"/>
    <w:rsid w:val="008E15FF"/>
    <w:rsid w:val="008E1FF0"/>
    <w:rsid w:val="008E2751"/>
    <w:rsid w:val="008E700A"/>
    <w:rsid w:val="008F669C"/>
    <w:rsid w:val="00902190"/>
    <w:rsid w:val="009104A6"/>
    <w:rsid w:val="009114D1"/>
    <w:rsid w:val="00916C42"/>
    <w:rsid w:val="00931AFA"/>
    <w:rsid w:val="009327EC"/>
    <w:rsid w:val="00934D92"/>
    <w:rsid w:val="00940F7B"/>
    <w:rsid w:val="00943CC2"/>
    <w:rsid w:val="0095313F"/>
    <w:rsid w:val="00955B22"/>
    <w:rsid w:val="00955D1A"/>
    <w:rsid w:val="00957EE1"/>
    <w:rsid w:val="00962D34"/>
    <w:rsid w:val="009639C1"/>
    <w:rsid w:val="00966061"/>
    <w:rsid w:val="00977902"/>
    <w:rsid w:val="00986FAD"/>
    <w:rsid w:val="00993815"/>
    <w:rsid w:val="009A3642"/>
    <w:rsid w:val="009B3CB3"/>
    <w:rsid w:val="009C0120"/>
    <w:rsid w:val="009C695A"/>
    <w:rsid w:val="009D1F59"/>
    <w:rsid w:val="009E1CC3"/>
    <w:rsid w:val="009E4E1A"/>
    <w:rsid w:val="009E7BF1"/>
    <w:rsid w:val="009E7EC2"/>
    <w:rsid w:val="009F3195"/>
    <w:rsid w:val="009F4CBD"/>
    <w:rsid w:val="00A1118A"/>
    <w:rsid w:val="00A141A0"/>
    <w:rsid w:val="00A1520C"/>
    <w:rsid w:val="00A1538D"/>
    <w:rsid w:val="00A31551"/>
    <w:rsid w:val="00A32D9C"/>
    <w:rsid w:val="00A33DAF"/>
    <w:rsid w:val="00A3676A"/>
    <w:rsid w:val="00A41202"/>
    <w:rsid w:val="00A43262"/>
    <w:rsid w:val="00A45659"/>
    <w:rsid w:val="00A46CE7"/>
    <w:rsid w:val="00A64269"/>
    <w:rsid w:val="00A6481D"/>
    <w:rsid w:val="00A65FC6"/>
    <w:rsid w:val="00A6695D"/>
    <w:rsid w:val="00A71E76"/>
    <w:rsid w:val="00A72D96"/>
    <w:rsid w:val="00A821BD"/>
    <w:rsid w:val="00A87905"/>
    <w:rsid w:val="00A9152D"/>
    <w:rsid w:val="00AB2C00"/>
    <w:rsid w:val="00AB52E7"/>
    <w:rsid w:val="00AB68C3"/>
    <w:rsid w:val="00AD13E8"/>
    <w:rsid w:val="00AD6A81"/>
    <w:rsid w:val="00AD6B13"/>
    <w:rsid w:val="00AE3D57"/>
    <w:rsid w:val="00AF6761"/>
    <w:rsid w:val="00B0709D"/>
    <w:rsid w:val="00B106D0"/>
    <w:rsid w:val="00B134DA"/>
    <w:rsid w:val="00B138BD"/>
    <w:rsid w:val="00B21D71"/>
    <w:rsid w:val="00B25987"/>
    <w:rsid w:val="00B32922"/>
    <w:rsid w:val="00B47237"/>
    <w:rsid w:val="00B52A20"/>
    <w:rsid w:val="00B52B54"/>
    <w:rsid w:val="00B54B1B"/>
    <w:rsid w:val="00B55791"/>
    <w:rsid w:val="00B7569E"/>
    <w:rsid w:val="00B7738D"/>
    <w:rsid w:val="00B8020D"/>
    <w:rsid w:val="00B81AC0"/>
    <w:rsid w:val="00B844E9"/>
    <w:rsid w:val="00B86853"/>
    <w:rsid w:val="00BA718E"/>
    <w:rsid w:val="00BB0D0B"/>
    <w:rsid w:val="00BB23D7"/>
    <w:rsid w:val="00BB5D68"/>
    <w:rsid w:val="00BE1D74"/>
    <w:rsid w:val="00BE73AD"/>
    <w:rsid w:val="00BF05F8"/>
    <w:rsid w:val="00C3132F"/>
    <w:rsid w:val="00C32DE7"/>
    <w:rsid w:val="00C377D7"/>
    <w:rsid w:val="00C40F70"/>
    <w:rsid w:val="00C61C57"/>
    <w:rsid w:val="00C706B9"/>
    <w:rsid w:val="00C73722"/>
    <w:rsid w:val="00C75351"/>
    <w:rsid w:val="00C81434"/>
    <w:rsid w:val="00C86CC2"/>
    <w:rsid w:val="00CA1381"/>
    <w:rsid w:val="00CE1B37"/>
    <w:rsid w:val="00CE4D6A"/>
    <w:rsid w:val="00CE58EF"/>
    <w:rsid w:val="00D0483C"/>
    <w:rsid w:val="00D10CAB"/>
    <w:rsid w:val="00D20FBB"/>
    <w:rsid w:val="00D30BCE"/>
    <w:rsid w:val="00D35DC0"/>
    <w:rsid w:val="00D40D1E"/>
    <w:rsid w:val="00D55E6E"/>
    <w:rsid w:val="00D60C5C"/>
    <w:rsid w:val="00D768CB"/>
    <w:rsid w:val="00D91180"/>
    <w:rsid w:val="00D949EA"/>
    <w:rsid w:val="00DB5383"/>
    <w:rsid w:val="00DC1C4D"/>
    <w:rsid w:val="00DC7853"/>
    <w:rsid w:val="00DD6F37"/>
    <w:rsid w:val="00DE42F5"/>
    <w:rsid w:val="00E03683"/>
    <w:rsid w:val="00E03864"/>
    <w:rsid w:val="00E13859"/>
    <w:rsid w:val="00E44A6D"/>
    <w:rsid w:val="00E44FBA"/>
    <w:rsid w:val="00E5187B"/>
    <w:rsid w:val="00E668F5"/>
    <w:rsid w:val="00E703D7"/>
    <w:rsid w:val="00E75F85"/>
    <w:rsid w:val="00EA607F"/>
    <w:rsid w:val="00EB167D"/>
    <w:rsid w:val="00EB2E8B"/>
    <w:rsid w:val="00EB69EB"/>
    <w:rsid w:val="00EC16CA"/>
    <w:rsid w:val="00EC4018"/>
    <w:rsid w:val="00ED6E0B"/>
    <w:rsid w:val="00EE0AA9"/>
    <w:rsid w:val="00EE3368"/>
    <w:rsid w:val="00EF121B"/>
    <w:rsid w:val="00F044ED"/>
    <w:rsid w:val="00F075DA"/>
    <w:rsid w:val="00F22833"/>
    <w:rsid w:val="00F25F6E"/>
    <w:rsid w:val="00F30552"/>
    <w:rsid w:val="00F32BEA"/>
    <w:rsid w:val="00F372C0"/>
    <w:rsid w:val="00F408A9"/>
    <w:rsid w:val="00F4104E"/>
    <w:rsid w:val="00F449E5"/>
    <w:rsid w:val="00F56D3C"/>
    <w:rsid w:val="00F613A5"/>
    <w:rsid w:val="00F703F3"/>
    <w:rsid w:val="00F72DA3"/>
    <w:rsid w:val="00F73D59"/>
    <w:rsid w:val="00F862B8"/>
    <w:rsid w:val="00F96B2F"/>
    <w:rsid w:val="00FA3BBE"/>
    <w:rsid w:val="00FA4218"/>
    <w:rsid w:val="00FA6993"/>
    <w:rsid w:val="00FA6AE9"/>
    <w:rsid w:val="00FB79FD"/>
    <w:rsid w:val="00FC499E"/>
    <w:rsid w:val="00FC6953"/>
    <w:rsid w:val="00FD54CF"/>
    <w:rsid w:val="00FD5764"/>
    <w:rsid w:val="00FD6F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Bezproreda" w:type="paragraph">
    <w:name w:val="No Spacing"/>
    <w:uiPriority w:val="1"/>
    <w:qFormat/>
    <w:rsid w:val="00821956"/>
    <w:rPr>
      <w:rFonts w:cstheme="minorBidi" w:eastAsiaTheme="minorHAnsi" w:hAnsiTheme="minorHAnsi" w:asciiTheme="minorHAnsi"/>
      <w:sz w:val="22"/>
      <w:szCs w:val="22"/>
      <w:lang w:eastAsia="en-US"/>
    </w:rPr>
  </w:style>
  <w:style w:styleId="Naglaeno" w:type="character">
    <w:name w:val="Strong"/>
    <w:basedOn w:val="Zadanifontodlomka"/>
    <w:uiPriority w:val="22"/>
    <w:qFormat/>
    <w:rsid w:val="00821956"/>
    <w:rPr>
      <w:b/>
      <w:bCs/>
    </w:rPr>
  </w:style>
  <w:style w:styleId="Tekstrezerviranogmjesta" w:type="character">
    <w:name w:val="Placeholder Text"/>
    <w:basedOn w:val="Zadanifontodlomka"/>
    <w:uiPriority w:val="99"/>
    <w:semiHidden/>
    <w:rsid w:val="00B52A20"/>
    <w:rPr>
      <w:color w:val="808080"/>
      <w:bdr w:space="0" w:sz="0" w:color="auto" w:val="none"/>
      <w:shd w:fill="auto" w:color="auto" w:val="clear"/>
    </w:rPr>
  </w:style>
  <w:style w:customStyle="true" w:styleId="eSPISCCParagraphDefaultFont" w:type="character">
    <w:name w:val="eSPIS_CC_Paragraph Default Font"/>
    <w:basedOn w:val="Zadanifontodlomka"/>
    <w:rsid w:val="00B52A2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52A20"/>
    <w:rPr>
      <w:rFonts w:hAnsi="Times New Roman" w:ascii="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52A2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52A2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Odlomakpopisa" w:type="paragraph">
    <w:name w:val="List Paragraph"/>
    <w:basedOn w:val="Normal"/>
    <w:uiPriority w:val="34"/>
    <w:qFormat/>
    <w:rsid w:val="00B54B1B"/>
    <w:pPr>
      <w:ind w:left="720"/>
      <w:contextualSpacing/>
    </w:pPr>
  </w:style>
  <w:style w:styleId="Bezproreda" w:type="paragraph">
    <w:name w:val="No Spacing"/>
    <w:uiPriority w:val="1"/>
    <w:qFormat/>
    <w:rsid w:val="00821956"/>
    <w:rPr>
      <w:rFonts w:asciiTheme="minorHAnsi" w:cstheme="minorBidi" w:eastAsiaTheme="minorHAnsi" w:hAnsiTheme="minorHAnsi"/>
      <w:sz w:val="22"/>
      <w:szCs w:val="22"/>
      <w:lang w:eastAsia="en-US"/>
    </w:rPr>
  </w:style>
  <w:style w:styleId="Naglaeno" w:type="character">
    <w:name w:val="Strong"/>
    <w:basedOn w:val="Zadanifontodlomka"/>
    <w:uiPriority w:val="22"/>
    <w:qFormat/>
    <w:rsid w:val="00821956"/>
    <w:rPr>
      <w:b/>
      <w:bCs/>
    </w:rPr>
  </w:style>
  <w:style w:styleId="Tekstrezerviranogmjesta" w:type="character">
    <w:name w:val="Placeholder Text"/>
    <w:basedOn w:val="Zadanifontodlomka"/>
    <w:uiPriority w:val="99"/>
    <w:semiHidden/>
    <w:rsid w:val="00B52A20"/>
    <w:rPr>
      <w:color w:val="808080"/>
      <w:bdr w:color="auto" w:space="0" w:sz="0" w:val="none"/>
      <w:shd w:color="auto" w:fill="auto" w:val="clear"/>
    </w:rPr>
  </w:style>
  <w:style w:customStyle="1" w:styleId="eSPISCCParagraphDefaultFont" w:type="character">
    <w:name w:val="eSPIS_CC_Paragraph Default Font"/>
    <w:basedOn w:val="Zadanifontodlomka"/>
    <w:rsid w:val="00B52A2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52A20"/>
    <w:rPr>
      <w:rFonts w:ascii="Times New Roman" w:hAnsi="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52A2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52A2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2003.</izvorni_sadrzaj>
    <derivirana_varijabla naziv="DomainObject.Predmet.DatumOsnivanja_1">8.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St-157/2003</izvorni_sadrzaj>
    <derivirana_varijabla naziv="DomainObject.Predmet.OznakaBroj_1">St-157/2003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ASTRA - CRO turizam, promet i trgovina, d.o.o., u stečaju</izvorni_sadrzaj>
    <derivirana_varijabla naziv="DomainObject.Predmet.ProtustrankaFormated_1">  ASTRA - CRO turizam, promet i trgovina, d.o.o., u stečaju</derivirana_varijabla>
  </DomainObject.Predmet.ProtustrankaFormated>
  <DomainObject.Predmet.ProtustrankaFormatedOIB>
    <izvorni_sadrzaj>  ASTRA - CRO turizam, promet i trgovina, d.o.o., u stečaju, OIB 87393717865</izvorni_sadrzaj>
    <derivirana_varijabla naziv="DomainObject.Predmet.ProtustrankaFormatedOIB_1">  ASTRA - CRO turizam, promet i trgovina, d.o.o., u stečaju, OIB 87393717865</derivirana_varijabla>
  </DomainObject.Predmet.ProtustrankaFormatedOIB>
  <DomainObject.Predmet.ProtustrankaFormatedWithAdress>
    <izvorni_sadrzaj> ASTRA - CRO turizam, promet i trgovina, d.o.o., u stečaju, Ćirila i Metoda 42, 21000 Split</izvorni_sadrzaj>
    <derivirana_varijabla naziv="DomainObject.Predmet.ProtustrankaFormatedWithAdress_1"> ASTRA - CRO turizam, promet i trgovina, d.o.o., u stečaju, Ćirila i Metoda 42, 21000 Split</derivirana_varijabla>
  </DomainObject.Predmet.ProtustrankaFormatedWithAdress>
  <DomainObject.Predmet.ProtustrankaFormatedWithAdressOIB>
    <izvorni_sadrzaj> ASTRA - CRO turizam, promet i trgovina, d.o.o., u stečaju, OIB 87393717865, Ćirila i Metoda 42, 21000 Split</izvorni_sadrzaj>
    <derivirana_varijabla naziv="DomainObject.Predmet.ProtustrankaFormatedWithAdressOIB_1"> ASTRA - CRO turizam, promet i trgovina, d.o.o., u stečaju, OIB 87393717865, Ćirila i Metoda 42, 21000 Split</derivirana_varijabla>
  </DomainObject.Predmet.ProtustrankaFormatedWithAdressOIB>
  <DomainObject.Predmet.ProtustrankaWithAdress>
    <izvorni_sadrzaj>ASTRA - CRO turizam, promet i trgovina, d.o.o., u stečaju Ćirila i Metoda 42, 21000 Split</izvorni_sadrzaj>
    <derivirana_varijabla naziv="DomainObject.Predmet.ProtustrankaWithAdress_1">ASTRA - CRO turizam, promet i trgovina, d.o.o., u stečaju Ćirila i Metoda 42, 21000 Split</derivirana_varijabla>
  </DomainObject.Predmet.ProtustrankaWithAdress>
  <DomainObject.Predmet.ProtustrankaWithAdressOIB>
    <izvorni_sadrzaj>ASTRA - CRO turizam, promet i trgovina, d.o.o., u stečaju, OIB 87393717865, Ćirila i Metoda 42, 21000 Split</izvorni_sadrzaj>
    <derivirana_varijabla naziv="DomainObject.Predmet.ProtustrankaWithAdressOIB_1">ASTRA - CRO turizam, promet i trgovina, d.o.o., u stečaju, OIB 87393717865, Ćirila i Metoda 42, 21000 Split</derivirana_varijabla>
  </DomainObject.Predmet.ProtustrankaWithAdressOIB>
  <DomainObject.Predmet.ProtustrankaNazivFormated>
    <izvorni_sadrzaj>ASTRA - CRO turizam, promet i trgovina, d.o.o., u stečaju</izvorni_sadrzaj>
    <derivirana_varijabla naziv="DomainObject.Predmet.ProtustrankaNazivFormated_1">ASTRA - CRO turizam, promet i trgovina, d.o.o., u stečaju</derivirana_varijabla>
  </DomainObject.Predmet.ProtustrankaNazivFormated>
  <DomainObject.Predmet.ProtustrankaNazivFormatedOIB>
    <izvorni_sadrzaj>ASTRA - CRO turizam, promet i trgovina, d.o.o., u stečaju, OIB 87393717865</izvorni_sadrzaj>
    <derivirana_varijabla naziv="DomainObject.Predmet.ProtustrankaNazivFormatedOIB_1">ASTRA - CRO turizam, promet i trgovina, d.o.o., u stečaju, OIB 87393717865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ASTRA - CRO turizam, promet i trgovina, d.o.o., u stečaju</item>
    </izvorni_sadrzaj>
    <derivirana_varijabla naziv="DomainObject.Predmet.ProtuStrankaListFormated_1">
      <item>ASTRA - CRO turizam, promet i trgovina, d.o.o., u stečaju</item>
    </derivirana_varijabla>
  </DomainObject.Predmet.ProtuStrankaListFormated>
  <DomainObject.Predmet.ProtuStrankaListFormatedOIB>
    <izvorni_sadrzaj>
      <item>ASTRA - CRO turizam, promet i trgovina, d.o.o., u stečaju, OIB 87393717865</item>
    </izvorni_sadrzaj>
    <derivirana_varijabla naziv="DomainObject.Predmet.ProtuStrankaListFormatedOIB_1">
      <item>ASTRA - CRO turizam, promet i trgovina, d.o.o., u stečaju, OIB 87393717865</item>
    </derivirana_varijabla>
  </DomainObject.Predmet.ProtuStrankaListFormatedOIB>
  <DomainObject.Predmet.ProtuStrankaListFormatedWithAdress>
    <izvorni_sadrzaj>
      <item>ASTRA - CRO turizam, promet i trgovina, d.o.o., u stečaju, Ćirila i Metoda 42, 21000 Split</item>
    </izvorni_sadrzaj>
    <derivirana_varijabla naziv="DomainObject.Predmet.ProtuStrankaListFormatedWithAdress_1">
      <item>ASTRA - CRO turizam, promet i trgovina, d.o.o., u stečaju, Ćirila i Metoda 42, 21000 Split</item>
    </derivirana_varijabla>
  </DomainObject.Predmet.ProtuStrankaListFormatedWithAdress>
  <DomainObject.Predmet.ProtuStrankaListFormatedWithAdressOIB>
    <izvorni_sadrzaj>
      <item>ASTRA - CRO turizam, promet i trgovina, d.o.o., u stečaju, OIB 87393717865, Ćirila i Metoda 42, 21000 Split</item>
    </izvorni_sadrzaj>
    <derivirana_varijabla naziv="DomainObject.Predmet.ProtuStrankaListFormatedWithAdressOIB_1">
      <item>ASTRA - CRO turizam, promet i trgovina, d.o.o., u stečaju, OIB 87393717865, Ćirila i Metoda 42, 21000 Split</item>
    </derivirana_varijabla>
  </DomainObject.Predmet.ProtuStrankaListFormatedWithAdressOIB>
  <DomainObject.Predmet.ProtuStrankaListNazivFormated>
    <izvorni_sadrzaj>
      <item>ASTRA - CRO turizam, promet i trgovina, d.o.o., u stečaju</item>
    </izvorni_sadrzaj>
    <derivirana_varijabla naziv="DomainObject.Predmet.ProtuStrankaListNazivFormated_1">
      <item>ASTRA - CRO turizam, promet i trgovina, d.o.o., u stečaju</item>
    </derivirana_varijabla>
  </DomainObject.Predmet.ProtuStrankaListNazivFormated>
  <DomainObject.Predmet.ProtuStrankaListNazivFormatedOIB>
    <izvorni_sadrzaj>
      <item>ASTRA - CRO turizam, promet i trgovina, d.o.o., u stečaju, OIB 87393717865</item>
    </izvorni_sadrzaj>
    <derivirana_varijabla naziv="DomainObject.Predmet.ProtuStrankaListNazivFormatedOIB_1">
      <item>ASTRA - CRO turizam, promet i trgovina, d.o.o., u stečaju, OIB 87393717865</item>
    </derivirana_varijabla>
  </DomainObject.Predmet.ProtuStrankaListNazivFormatedOIB>
  <DomainObject.Predmet.OstaliListFormated>
    <izvorni_sadrzaj>
      <item>Željko Ostoja</item>
      <item>AUTOTRANS d. o. o. za javni prijevoz putnika u cestovonom prometu, trgovinu, usluge i turistička agencija</item>
    </izvorni_sadrzaj>
    <derivirana_varijabla naziv="DomainObject.Predmet.OstaliListFormated_1">
      <item>Željko Ostoja</item>
      <item>AUTOTRANS d. o. o. za javni prijevoz putnika u cestovonom prometu, trgovinu, usluge i turistička agencija</item>
    </derivirana_varijabla>
  </DomainObject.Predmet.OstaliListFormated>
  <DomainObject.Predmet.OstaliListFormatedOIB>
    <izvorni_sadrzaj>
      <item>Željko Ostoja, OIB 76558245792</item>
      <item>AUTOTRANS d. o. o. za javni prijevoz putnika u cestovonom prometu, trgovinu, usluge i turistička agencija, OIB 19819724166</item>
    </izvorni_sadrzaj>
    <derivirana_varijabla naziv="DomainObject.Predmet.OstaliListFormatedOIB_1">
      <item>Željko Ostoja, OIB 76558245792</item>
      <item>AUTOTRANS d. o. o. za javni prijevoz putnika u cestovonom prometu, trgovinu, usluge i turistička agencija, OIB 19819724166</item>
    </derivirana_varijabla>
  </DomainObject.Predmet.OstaliListFormatedOIB>
  <DomainObject.Predmet.OstaliListFormatedWithAdress>
    <izvorni_sadrzaj>
      <item>Željko Ostoja, I. Gundulića 26 A/II, 21000 Split</item>
      <item>AUTOTRANS d. o. o. za javni prijevoz putnika u cestovonom prometu, trgovinu, usluge i turistička agencija, Šetalište 20. travnja 18, 51557 Cres</item>
    </izvorni_sadrzaj>
    <derivirana_varijabla naziv="DomainObject.Predmet.OstaliListFormatedWithAdress_1">
      <item>Željko Ostoja, I. Gundulića 26 A/II, 21000 Split</item>
      <item>AUTOTRANS d. o. o. za javni prijevoz putnika u cestovonom prometu, trgovinu, usluge i turistička agencija, Šetalište 20. travnja 18, 51557 Cres</item>
    </derivirana_varijabla>
  </DomainObject.Predmet.OstaliListFormatedWithAdress>
  <DomainObject.Predmet.OstaliListFormatedWithAdressOIB>
    <izvorni_sadrzaj>
      <item>Željko Ostoja, OIB 76558245792, I. Gundulića 26 A/II, 21000 Split</item>
      <item>AUTOTRANS d. o. o. za javni prijevoz putnika u cestovonom prometu, trgovinu, usluge i turistička agencija, OIB 19819724166, Šetalište 20. travnja 18, 51557 Cres</item>
    </izvorni_sadrzaj>
    <derivirana_varijabla naziv="DomainObject.Predmet.OstaliListFormatedWithAdressOIB_1">
      <item>Željko Ostoja, OIB 76558245792, I. Gundulića 26 A/II, 21000 Split</item>
      <item>AUTOTRANS d. o. o. za javni prijevoz putnika u cestovonom prometu, trgovinu, usluge i turistička agencija, OIB 19819724166, Šetalište 20. travnja 18, 51557 Cres</item>
    </derivirana_varijabla>
  </DomainObject.Predmet.OstaliListFormatedWithAdressOIB>
  <DomainObject.Predmet.OstaliListNazivFormated>
    <izvorni_sadrzaj>
      <item>Željko Ostoja</item>
      <item>AUTOTRANS d. o. o. za javni prijevoz putnika u cestovonom prometu, trgovinu, usluge i turistička agencija</item>
    </izvorni_sadrzaj>
    <derivirana_varijabla naziv="DomainObject.Predmet.OstaliListNazivFormated_1">
      <item>Željko Ostoja</item>
      <item>AUTOTRANS d. o. o. za javni prijevoz putnika u cestovonom prometu, trgovinu, usluge i turistička agencija</item>
    </derivirana_varijabla>
  </DomainObject.Predmet.OstaliListNazivFormated>
  <DomainObject.Predmet.OstaliListNazivFormatedOIB>
    <izvorni_sadrzaj>
      <item>Željko Ostoja, OIB 76558245792</item>
      <item>AUTOTRANS d. o. o. za javni prijevoz putnika u cestovonom prometu, trgovinu, usluge i turistička agencija, OIB 19819724166</item>
    </izvorni_sadrzaj>
    <derivirana_varijabla naziv="DomainObject.Predmet.OstaliListNazivFormatedOIB_1">
      <item>Željko Ostoja, OIB 76558245792</item>
      <item>AUTOTRANS d. o. o. za javni prijevoz putnika u cestovonom prometu, trgovinu, usluge i turistička agencija, OIB 19819724166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ASTRA - CRO turizam, promet i trgovina, d.o.o., u stečaju</izvorni_sadrzaj>
    <derivirana_varijabla naziv="DomainObject.Predmet.ProtustrankaIDrugi_1">ASTRA - CRO turizam, promet i trgovina, d.o.o., u stečaju</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ASTRA - CRO turizam, promet i trgovina, d.o.o., u stečaju, OIB 87393717865, Ćirila i Metoda 42, 21000 Split</izvorni_sadrzaj>
    <derivirana_varijabla naziv="DomainObject.Predmet.ProtustrankaIDrugiAdressOIB_1">ASTRA - CRO turizam, promet i trgovina, d.o.o., u stečaju, OIB 87393717865, Ćirila i Metoda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ASTRA - CRO turizam, promet i trgovina, d.o.o., u stečaju</item>
      <item>RH, MINISTARSTVO FINANCIJA, POREZNA UPRAVA</item>
      <item>Željko Ostoja</item>
      <item>AUTOTRANS d. o. o. za javni prijevoz putnika u cestovonom prometu, trgovinu, usluge i turistička agencija</item>
    </izvorni_sadrzaj>
    <derivirana_varijabla naziv="DomainObject.Predmet.SudioniciListNaziv_1">
      <item>ASTRA - CRO turizam, promet i trgovina, d.o.o., u stečaju</item>
      <item>RH, MINISTARSTVO FINANCIJA, POREZNA UPRAVA</item>
      <item>Željko Ostoja</item>
      <item>AUTOTRANS d. o. o. za javni prijevoz putnika u cestovonom prometu, trgovinu, usluge i turistička agencija</item>
    </derivirana_varijabla>
  </DomainObject.Predmet.SudioniciListNaziv>
  <DomainObject.Predmet.SudioniciListAdressOIB>
    <izvorni_sadrzaj>
      <item>ASTRA - CRO turizam, promet i trgovina, d.o.o., u stečaju, OIB 87393717865, Ćirila i Metoda 42,21000 Split</item>
      <item>RH, MINISTARSTVO FINANCIJA, POREZNA UPRAVA, OIB 18683136487</item>
      <item>Željko Ostoja, OIB 76558245792, I. Gundulića 26 A/II,21000 Split</item>
      <item>AUTOTRANS d. o. o. za javni prijevoz putnika u cestovonom prometu, trgovinu, usluge i turistička agencija, OIB 19819724166, Šetalište 20. travnja 18,51557 Cres</item>
    </izvorni_sadrzaj>
    <derivirana_varijabla naziv="DomainObject.Predmet.SudioniciListAdressOIB_1">
      <item>ASTRA - CRO turizam, promet i trgovina, d.o.o., u stečaju, OIB 87393717865, Ćirila i Metoda 42,21000 Split</item>
      <item>RH, MINISTARSTVO FINANCIJA, POREZNA UPRAVA, OIB 18683136487</item>
      <item>Željko Ostoja, OIB 76558245792, I. Gundulića 26 A/II,21000 Split</item>
      <item>AUTOTRANS d. o. o. za javni prijevoz putnika u cestovonom prometu, trgovinu, usluge i turistička agencija, OIB 19819724166, Šetalište 20. travnja 18,51557 Cres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87393717865</item>
      <item>, OIB 18683136487</item>
      <item>, OIB 76558245792</item>
      <item>, OIB 19819724166</item>
    </izvorni_sadrzaj>
    <derivirana_varijabla naziv="DomainObject.Predmet.SudioniciListNazivOIB_1">
      <item>, OIB 87393717865</item>
      <item>, OIB 18683136487</item>
      <item>, OIB 76558245792</item>
      <item>, OIB 19819724166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prosinca 2018.</izvorni_sadrzaj>
    <derivirana_varijabla naziv="DomainObject.Predmet.DatumZadnjeOdrzaneSudskeRadnje_1">7.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St-157/2003-30</izvorni_sadrzaj>
    <derivirana_varijabla naziv="DomainObject.PredzadnjaOdlukaIzPredmeta.Oznaka_1">St-157/2003-30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B0303A-480F-49EB-BEB0-B25D55E0FE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1168</properties:Words>
  <properties:Characters>6373</properties:Characters>
  <properties:Lines>131</properties:Lines>
  <properties:Paragraphs>31</properties:Paragraphs>
  <properties:TotalTime>839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2017-02-23T09:35:00Z</dcterms:created>
  <dc:creator>wsadmin</dc:creator>
  <cp:lastModifiedBy>Paško Bačić</cp:lastModifiedBy>
  <cp:lastPrinted>2018-12-19T10:47:00Z</cp:lastPrinted>
  <dcterms:modified xmlns:xsi="http://www.w3.org/2001/XMLSchema-instance" xsi:type="dcterms:W3CDTF">2018-12-19T10:47:00Z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(RJEŠENJE- ZAKLJUČENJE stečajnog postupka.docx)</vt:lpwstr>
  </prop:property>
  <prop:property name="CC_coloring" pid="4" fmtid="{D5CDD505-2E9C-101B-9397-08002B2CF9AE}">
    <vt:bool>false</vt:bool>
  </prop:property>
  <prop:property name="BrojStranica" pid="5" fmtid="{D5CDD505-2E9C-101B-9397-08002B2CF9AE}">
    <vt:i4>3</vt:i4>
  </prop:property>
</prop:Properties>
</file>