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3484" w14:paraId="e943484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>
        <w:t>834</w:t>
      </w:r>
      <w:r w:rsidR="00814557" w:rsidRPr="006F1FF1">
        <w:t>/16-</w:t>
      </w:r>
      <w:r w:rsidR="00A14212">
        <w:t>77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OIB: </w:t>
      </w:r>
      <w:r w:rsidR="006212E6" w:rsidRPr="006F1FF1">
        <w:t xml:space="preserve">39670464653 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 xml:space="preserve">, zastupanom po stečajnom upravitelju </w:t>
      </w:r>
      <w:r w:rsidR="00974410">
        <w:t>Draženu Vidmanu</w:t>
      </w:r>
      <w:r w:rsidRPr="006F1FF1">
        <w:t xml:space="preserve">, dana </w:t>
      </w:r>
      <w:r w:rsidR="00A14212">
        <w:t>8</w:t>
      </w:r>
      <w:r w:rsidR="00814557" w:rsidRPr="006F1FF1">
        <w:t xml:space="preserve">. </w:t>
      </w:r>
      <w:r w:rsidR="00A14212">
        <w:t>ožujka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974410">
        <w:t>776</w:t>
      </w:r>
      <w:r w:rsidR="00814557" w:rsidRPr="006F1FF1">
        <w:t>/</w:t>
      </w:r>
      <w:r w:rsidR="007364BB">
        <w:t>1</w:t>
      </w:r>
      <w:r w:rsidR="000F1AAF">
        <w:t>1</w:t>
      </w:r>
      <w:r w:rsidR="00814557" w:rsidRPr="006F1FF1">
        <w:t xml:space="preserve"> k.o. </w:t>
      </w:r>
      <w:r w:rsidR="00974410">
        <w:t>Tribunj</w:t>
      </w:r>
      <w:r w:rsidR="00814557" w:rsidRPr="006F1FF1">
        <w:t xml:space="preserve">, zk. ul. </w:t>
      </w:r>
      <w:r w:rsidR="000F1AAF">
        <w:t>3375</w:t>
      </w:r>
      <w:r w:rsidR="00814557" w:rsidRPr="006F1FF1">
        <w:t>,</w:t>
      </w:r>
      <w:r w:rsidR="00A37140">
        <w:t xml:space="preserve"> suvlasnički dio </w:t>
      </w:r>
      <w:r w:rsidR="00A14212">
        <w:t>3653</w:t>
      </w:r>
      <w:r w:rsidR="00A37140">
        <w:t xml:space="preserve">/10000, etažno vlasništvo </w:t>
      </w:r>
      <w:r w:rsidR="00C6059C">
        <w:t>E-2</w:t>
      </w:r>
      <w:r w:rsidR="00A14212">
        <w:t>, etažna jedinica ST2, u nacrtu označena crvenom bojom,</w:t>
      </w:r>
      <w:r w:rsidR="00814557" w:rsidRPr="006F1FF1">
        <w:t xml:space="preserve"> površine </w:t>
      </w:r>
      <w:r w:rsidR="00A14212">
        <w:t>43,61 m2 odnosno 1192/10000 dijelova suvlasničkog dijela nekretnine povezno sa vlasništvom stana kao i sporedni dio – vrt u nacrtu označen zelenom bojom površinom 90 m2 odnosno 2461/10000 dijelova suvlasničkog dijela nekretnine povezano sa vlasništvom sporednog dijela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974410">
        <w:t>HYPO ALPE-ADRIA-BANK INTERNATIONAL AG</w:t>
      </w:r>
      <w:r w:rsidR="00814557" w:rsidRPr="006F1FF1">
        <w:t xml:space="preserve">, </w:t>
      </w:r>
      <w:r w:rsidR="00974410">
        <w:t>Klagenfurt, Austrija</w:t>
      </w:r>
      <w:r w:rsidR="00814557" w:rsidRPr="006F1FF1">
        <w:t xml:space="preserve">, </w:t>
      </w:r>
      <w:r w:rsidR="00974410">
        <w:t>Alpen-Adria-Platz 1</w:t>
      </w:r>
      <w:r w:rsidR="003233E8">
        <w:t xml:space="preserve"> i RH, Ministarstvo financija, Porezna uprava, Poduručni ured Zadar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974410">
        <w:t>834</w:t>
      </w:r>
      <w:r w:rsidR="006212E6" w:rsidRPr="006F1FF1">
        <w:t>/16</w:t>
      </w:r>
      <w:r w:rsidR="00852B0D" w:rsidRPr="006F1FF1">
        <w:t>-</w:t>
      </w:r>
      <w:r w:rsidR="00974410">
        <w:t>11</w:t>
      </w:r>
      <w:r w:rsidR="00433D1F" w:rsidRPr="006F1FF1">
        <w:t xml:space="preserve"> </w:t>
      </w:r>
      <w:r w:rsidRPr="006F1FF1">
        <w:t xml:space="preserve">od </w:t>
      </w:r>
      <w:r w:rsidR="00814557" w:rsidRPr="006F1FF1">
        <w:t>30</w:t>
      </w:r>
      <w:r w:rsidR="0094184A" w:rsidRPr="006F1FF1">
        <w:t xml:space="preserve">. </w:t>
      </w:r>
      <w:r w:rsidR="00974410">
        <w:t>kolovoza</w:t>
      </w:r>
      <w:r w:rsidR="006212E6" w:rsidRPr="006F1FF1">
        <w:t xml:space="preserve"> 2016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7364BB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974410">
        <w:t>HYPO ALPE-ADRIA-BANK INTERNATIONAL AG</w:t>
      </w:r>
      <w:r w:rsidR="00974410" w:rsidRPr="006F1FF1">
        <w:t xml:space="preserve">, </w:t>
      </w:r>
      <w:r w:rsidR="00974410">
        <w:t>Klagenfurt, Austrija</w:t>
      </w:r>
      <w:r w:rsidR="00974410" w:rsidRPr="006F1FF1">
        <w:t xml:space="preserve">, </w:t>
      </w:r>
      <w:r w:rsidR="00974410">
        <w:t>Alpen-Adria-Platz 1</w:t>
      </w:r>
      <w:r w:rsidR="003233E8">
        <w:t xml:space="preserve"> i RH, Ministarstvo financija, Porezna uprava, Poduručni ured Zadar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A14212">
        <w:t>8</w:t>
      </w:r>
      <w:r w:rsidR="00814557" w:rsidRPr="006F1FF1">
        <w:t xml:space="preserve">. </w:t>
      </w:r>
      <w:r w:rsidR="00A14212">
        <w:t>ožujka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39490D" w:rsidP="0039490D" w:rsidR="0039490D" w:rsidRPr="006F1FF1">
      <w:pPr>
        <w:jc w:val="both"/>
      </w:pP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="00006969" w:rsidRPr="006F1FF1">
        <w:rPr>
          <w:b/>
        </w:rPr>
        <w:tab/>
      </w:r>
      <w:r w:rsidR="00CE0CC5" w:rsidRPr="006F1FF1">
        <w:rPr>
          <w:b/>
        </w:rPr>
        <w:t>S</w:t>
      </w:r>
      <w:r w:rsidRPr="006F1FF1">
        <w:t>u</w:t>
      </w:r>
      <w:r w:rsidR="00852B0D" w:rsidRPr="006F1FF1">
        <w:t>tkinja</w:t>
      </w:r>
    </w:p>
    <w:p w:rsidRDefault="00006969" w:rsidP="0039490D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  <w:t>Ardena Bajlo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3F1AFB" w:rsidP="003F1AFB" w:rsidR="003F1AFB" w:rsidRPr="006F1FF1">
      <w:pPr>
        <w:jc w:val="both"/>
      </w:pPr>
      <w:r w:rsidRPr="006F1FF1">
        <w:t>POUKA O PRAVNOM LIJEKU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14212" w:rsidP="00A14212" w:rsidR="00A14212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>
        <w:t>Dražen Vidman</w:t>
      </w:r>
      <w:r w:rsidRPr="006F1FF1">
        <w:t>,</w:t>
      </w:r>
    </w:p>
    <w:p w:rsidRDefault="00A14212" w:rsidP="00A14212" w:rsidR="00A14212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u </w:t>
      </w:r>
      <w:r>
        <w:t>Šibeniku</w:t>
      </w:r>
      <w:r w:rsidRPr="006F1FF1">
        <w:t xml:space="preserve">, zemljišnoknjižni odjel, </w:t>
      </w:r>
    </w:p>
    <w:p w:rsidRDefault="00A14212" w:rsidP="00A14212" w:rsidR="00A14212" w:rsidRPr="00D46EB2">
      <w:pPr>
        <w:pStyle w:val="Odlomakpopisa"/>
        <w:numPr>
          <w:ilvl w:val="0"/>
          <w:numId w:val="1"/>
        </w:numPr>
        <w:jc w:val="both"/>
      </w:pPr>
      <w:r w:rsidRPr="00D46EB2">
        <w:t>HYPO ALPE-ADRIA-BANK INTERNATIONAL AG, Klagenfurt, Austrija, Alpen-Adria-Platz 1</w:t>
      </w:r>
      <w:r>
        <w:t xml:space="preserve"> – preko e-oglasne</w:t>
      </w:r>
    </w:p>
    <w:p w:rsidRDefault="00A14212" w:rsidP="00A14212" w:rsidR="00A14212" w:rsidRPr="003607D5">
      <w:pPr>
        <w:pStyle w:val="Odlomakpopisa"/>
        <w:numPr>
          <w:ilvl w:val="0"/>
          <w:numId w:val="1"/>
        </w:numPr>
        <w:jc w:val="both"/>
        <w:rPr>
          <w:color w:val="FF0000"/>
        </w:rPr>
      </w:pPr>
      <w:r>
        <w:t>RH, Ministarstvo financija, Porezna uprava, Poduručni ured Zadar po ŽDO Zadar-preko e-oglasne</w:t>
      </w:r>
    </w:p>
    <w:p w:rsidRDefault="00A14212" w:rsidP="00A14212" w:rsidR="00A14212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A14212" w:rsidP="00A14212" w:rsidR="00A14212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2D2FBA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>
      <w:t>834</w:t>
    </w:r>
    <w:r w:rsidR="00814557">
      <w:t>/</w:t>
    </w:r>
    <w:r>
      <w:t>20</w:t>
    </w:r>
    <w:r w:rsidR="00814557">
      <w:t>16-</w:t>
    </w:r>
    <w:r w:rsidR="00A14212">
      <w:t>77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0F1AAF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2D8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2FBA"/>
    <w:rsid w:val="002D3812"/>
    <w:rsid w:val="002E51F9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5094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364BB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8B5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4212"/>
    <w:rsid w:val="00A15B7F"/>
    <w:rsid w:val="00A3499F"/>
    <w:rsid w:val="00A37023"/>
    <w:rsid w:val="00A37140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059C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4269"/>
    <w:rsid w:val="00EF31BC"/>
    <w:rsid w:val="00F246EF"/>
    <w:rsid w:val="00F3509D"/>
    <w:rsid w:val="00F428F7"/>
    <w:rsid w:val="00F61AAB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2F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F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F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F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F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2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F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F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F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F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776/11 e2</izvorni_sadrzaj>
    <derivirana_varijabla naziv="DomainObject.Primjedba_1">776/11 e2</derivirana_varijabla>
  </DomainObject.Primjedba>
  <DomainObject.Oznaka>
    <izvorni_sadrzaj>St-834/2016-79</izvorni_sadrzaj>
    <derivirana_varijabla naziv="DomainObject.Oznaka_1">St-834/2016-79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St-834/2016-79</izvorni_sadrzaj>
    <derivirana_varijabla naziv="DomainObject.PoslovniBrojDokumenta_1">St-834/2016-79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FA8697-440D-4656-9C07-FD0D4B1935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2512</properties:Characters>
  <properties:Lines>80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2018-01-30T09:21:00Z</dcterms:created>
  <dc:creator>Srđan Gavranić</dc:creator>
  <cp:lastModifiedBy>Ante Rubelj</cp:lastModifiedBy>
  <cp:lastPrinted>2016-07-13T07:15:00Z</cp:lastPrinted>
  <dcterms:modified xmlns:xsi="http://www.w3.org/2001/XMLSchema-instance" xsi:type="dcterms:W3CDTF">2018-03-09T10:32:00Z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St-834/2016-79 / Odluka - Rješenje - prodaja (rješenje - prodaja St-834-16 776-11 E-2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