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0c8a" w14:paraId="ead0c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E3DB0">
        <w:t>7</w:t>
      </w:r>
      <w:r w:rsidR="00CB0446">
        <w:t>121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F13C2F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B0446" w:rsidR="00CB0446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B0446">
        <w:t xml:space="preserve">CVJEĆARNA LARISA d.o.o., Zagreb, Novačka 140, MBS: 080233658, </w:t>
      </w:r>
    </w:p>
    <w:p w:rsidRDefault="00CB0446" w:rsidP="00CB0446" w:rsidR="00C47780">
      <w:pPr>
        <w:ind w:firstLine="708"/>
        <w:jc w:val="both"/>
      </w:pPr>
      <w:r>
        <w:t xml:space="preserve">  OIB: 45535689865</w:t>
      </w:r>
    </w:p>
    <w:p w:rsidRDefault="00CB0446" w:rsidP="00CB0446" w:rsidR="00CB04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B0446">
        <w:t>21.306,31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B0446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F13C2F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C30E4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2F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St-7121/2015</izvorni_sadrzaj>
    <derivirana_varijabla naziv="DomainObject.Predmet.OznakaBroj_1">St-7121/2015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CVJEĆARNA LARISA d.o.o. zastupanog po punomoćniku Nada Kovačić</izvorni_sadrzaj>
    <derivirana_varijabla naziv="DomainObject.Predmet.ProtustrankaFormated_1">  CVJEĆARNA LARISA d.o.o. zastupanog po punomoćniku Nada Kovačić</derivirana_varijabla>
  </DomainObject.Predmet.ProtustrankaFormated>
  <DomainObject.Predmet.ProtustrankaFormatedOIB>
    <izvorni_sadrzaj>  CVJEĆARNA LARISA d.o.o., OIB 45535689865 zastupanog po punomoćniku Nada Kovačić</izvorni_sadrzaj>
    <derivirana_varijabla naziv="DomainObject.Predmet.ProtustrankaFormatedOIB_1">  CVJEĆARNA LARISA d.o.o., OIB 45535689865 zastupanog po punomoćniku Nada Kovačić</derivirana_varijabla>
  </DomainObject.Predmet.ProtustrankaFormatedOIB>
  <DomainObject.Predmet.ProtustrankaFormatedWithAdress>
    <izvorni_sadrzaj> CVJEĆARNA LARISA d.o.o., Novačka 140, 10000 Zagreb zastupanog po punomoćniku Nada Kovačić</izvorni_sadrzaj>
    <derivirana_varijabla naziv="DomainObject.Predmet.ProtustrankaFormatedWithAdress_1"> CVJEĆARNA LARISA d.o.o., Novačka 140, 10000 Zagreb zastupanog po punomoćniku Nada Kovačić</derivirana_varijabla>
  </DomainObject.Predmet.ProtustrankaFormatedWithAdress>
  <DomainObject.Predmet.ProtustrankaFormatedWithAdressOIB>
    <izvorni_sadrzaj> CVJEĆARNA LARISA d.o.o., OIB 45535689865, Novačka 140, 10000 Zagreb zastupanog po punomoćniku Nada Kovačić</izvorni_sadrzaj>
    <derivirana_varijabla naziv="DomainObject.Predmet.ProtustrankaFormatedWithAdressOIB_1"> CVJEĆARNA LARISA d.o.o., OIB 45535689865, Novačka 140, 10000 Zagreb zastupanog po punomoćniku Nada Kovačić</derivirana_varijabla>
  </DomainObject.Predmet.ProtustrankaFormatedWithAdressOIB>
  <DomainObject.Predmet.ProtustrankaWithAdress>
    <izvorni_sadrzaj>CVJEĆARNA LARISA d.o.o. Novačka 140, 10000 Zagreb</izvorni_sadrzaj>
    <derivirana_varijabla naziv="DomainObject.Predmet.ProtustrankaWithAdress_1">CVJEĆARNA LARISA d.o.o. Novačka 140, 10000 Zagreb</derivirana_varijabla>
  </DomainObject.Predmet.ProtustrankaWithAdress>
  <DomainObject.Predmet.ProtustrankaWithAdressOIB>
    <izvorni_sadrzaj>CVJEĆARNA LARISA d.o.o., OIB 45535689865, Novačka 140, 10000 Zagreb</izvorni_sadrzaj>
    <derivirana_varijabla naziv="DomainObject.Predmet.ProtustrankaWithAdressOIB_1">CVJEĆARNA LARISA d.o.o., OIB 45535689865, Novačka 140, 10000 Zagreb</derivirana_varijabla>
  </DomainObject.Predmet.ProtustrankaWithAdressOIB>
  <DomainObject.Predmet.ProtustrankaNazivFormated>
    <izvorni_sadrzaj>CVJEĆARNA LARISA d.o.o.</izvorni_sadrzaj>
    <derivirana_varijabla naziv="DomainObject.Predmet.ProtustrankaNazivFormated_1">CVJEĆARNA LARISA d.o.o.</derivirana_varijabla>
  </DomainObject.Predmet.ProtustrankaNazivFormated>
  <DomainObject.Predmet.ProtustrankaNazivFormatedOIB>
    <izvorni_sadrzaj>CVJEĆARNA LARISA d.o.o., OIB 45535689865</izvorni_sadrzaj>
    <derivirana_varijabla naziv="DomainObject.Predmet.ProtustrankaNazivFormatedOIB_1">CVJEĆARNA LARISA d.o.o., OIB 45535689865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CVJEĆARNA LARISA d.o.o. zastupanog po punomoćniku Nada Kovačić</item>
    </izvorni_sadrzaj>
    <derivirana_varijabla naziv="DomainObject.Predmet.ProtuStrankaListFormated_1">
      <item>CVJEĆARNA LARISA d.o.o. zastupanog po punomoćniku Nada Kovačić</item>
    </derivirana_varijabla>
  </DomainObject.Predmet.ProtuStrankaListFormated>
  <DomainObject.Predmet.ProtuStrankaListFormatedOIB>
    <izvorni_sadrzaj>
      <item>CVJEĆARNA LARISA d.o.o., OIB 45535689865 zastupanog po punomoćniku Nada Kovačić</item>
    </izvorni_sadrzaj>
    <derivirana_varijabla naziv="DomainObject.Predmet.ProtuStrankaListFormatedOIB_1">
      <item>CVJEĆARNA LARISA d.o.o., OIB 45535689865 zastupanog po punomoćniku Nada Kovačić</item>
    </derivirana_varijabla>
  </DomainObject.Predmet.ProtuStrankaListFormatedOIB>
  <DomainObject.Predmet.ProtuStrankaListFormatedWithAdress>
    <izvorni_sadrzaj>
      <item>CVJEĆARNA LARISA d.o.o., Novačka 140, 10000 Zagreb zastupanog po punomoćniku Nada Kovačić</item>
    </izvorni_sadrzaj>
    <derivirana_varijabla naziv="DomainObject.Predmet.ProtuStrankaListFormatedWithAdress_1">
      <item>CVJEĆARNA LARISA d.o.o., Novačka 140, 10000 Zagreb zastupanog po punomoćniku Nada Kovačić</item>
    </derivirana_varijabla>
  </DomainObject.Predmet.ProtuStrankaListFormatedWithAdress>
  <DomainObject.Predmet.ProtuStrankaListFormatedWithAdressOIB>
    <izvorni_sadrzaj>
      <item>CVJEĆARNA LARISA d.o.o., OIB 45535689865, Novačka 140, 10000 Zagreb zastupanog po punomoćniku Nada Kovačić</item>
    </izvorni_sadrzaj>
    <derivirana_varijabla naziv="DomainObject.Predmet.ProtuStrankaListFormatedWithAdressOIB_1">
      <item>CVJEĆARNA LARISA d.o.o., OIB 45535689865, Novačka 140, 10000 Zagreb zastupanog po punomoćniku Nada Kovačić</item>
    </derivirana_varijabla>
  </DomainObject.Predmet.ProtuStrankaListFormatedWithAdressOIB>
  <DomainObject.Predmet.ProtuStrankaListNazivFormated>
    <izvorni_sadrzaj>
      <item>CVJEĆARNA LARISA d.o.o.</item>
    </izvorni_sadrzaj>
    <derivirana_varijabla naziv="DomainObject.Predmet.ProtuStrankaListNazivFormated_1">
      <item>CVJEĆARNA LARISA d.o.o.</item>
    </derivirana_varijabla>
  </DomainObject.Predmet.ProtuStrankaListNazivFormated>
  <DomainObject.Predmet.ProtuStrankaListNazivFormatedOIB>
    <izvorni_sadrzaj>
      <item>CVJEĆARNA LARISA d.o.o., OIB 45535689865</item>
    </izvorni_sadrzaj>
    <derivirana_varijabla naziv="DomainObject.Predmet.ProtuStrankaListNazivFormatedOIB_1">
      <item>CVJEĆARNA LARISA d.o.o., OIB 45535689865</item>
    </derivirana_varijabla>
  </DomainObject.Predmet.ProtuStrankaListNazivFormatedOIB>
  <DomainObject.Predmet.OstaliListFormated>
    <izvorni_sadrzaj>
      <item>Nada Kovačić punomoćnik sudionika u postupku CVJEĆARNA LARISA d.o.o.</item>
    </izvorni_sadrzaj>
    <derivirana_varijabla naziv="DomainObject.Predmet.OstaliListFormated_1">
      <item>Nada Kovačić punomoćnik sudionika u postupku CVJEĆARNA LARISA d.o.o.</item>
    </derivirana_varijabla>
  </DomainObject.Predmet.OstaliListFormated>
  <DomainObject.Predmet.OstaliListFormatedOIB>
    <izvorni_sadrzaj>
      <item>Nada Kovačić, OIB 45919160399 punomoćnik sudionika u postupku CVJEĆARNA LARISA d.o.o.</item>
    </izvorni_sadrzaj>
    <derivirana_varijabla naziv="DomainObject.Predmet.OstaliListFormatedOIB_1">
      <item>Nada Kovačić, OIB 45919160399 punomoćnik sudionika u postupku CVJEĆARNA LARISA d.o.o.</item>
    </derivirana_varijabla>
  </DomainObject.Predmet.OstaliListFormatedOIB>
  <DomainObject.Predmet.OstaliListFormatedWithAdress>
    <izvorni_sadrzaj>
      <item>Nada Kovačić, Novačka Ulica 185, 10000 Zagreb punomoćnik sudionika u postupku CVJEĆARNA LARISA d.o.o.</item>
    </izvorni_sadrzaj>
    <derivirana_varijabla naziv="DomainObject.Predmet.OstaliListFormatedWithAdress_1">
      <item>Nada Kovačić, Novačka Ulica 185, 10000 Zagreb punomoćnik sudionika u postupku CVJEĆARNA LARISA d.o.o.</item>
    </derivirana_varijabla>
  </DomainObject.Predmet.OstaliListFormatedWithAdress>
  <DomainObject.Predmet.OstaliListFormatedWithAdressOIB>
    <izvorni_sadrzaj>
      <item>Nada Kovačić, OIB 45919160399, Novačka Ulica 185, 10000 Zagreb punomoćnik sudionika u postupku CVJEĆARNA LARISA d.o.o.</item>
    </izvorni_sadrzaj>
    <derivirana_varijabla naziv="DomainObject.Predmet.OstaliListFormatedWithAdressOIB_1">
      <item>Nada Kovačić, OIB 45919160399, Novačka Ulica 185, 10000 Zagreb punomoćnik sudionika u postupku CVJEĆARNA LARISA d.o.o.</item>
    </derivirana_varijabla>
  </DomainObject.Predmet.OstaliListFormatedWithAdressOIB>
  <DomainObject.Predmet.OstaliListNazivFormated>
    <izvorni_sadrzaj>
      <item>Nada Kovačić</item>
    </izvorni_sadrzaj>
    <derivirana_varijabla naziv="DomainObject.Predmet.OstaliListNazivFormated_1">
      <item>Nada Kovačić</item>
    </derivirana_varijabla>
  </DomainObject.Predmet.OstaliListNazivFormated>
  <DomainObject.Predmet.OstaliListNazivFormatedOIB>
    <izvorni_sadrzaj>
      <item>Nada Kovačić, OIB 45919160399</item>
    </izvorni_sadrzaj>
    <derivirana_varijabla naziv="DomainObject.Predmet.OstaliListNazivFormatedOIB_1">
      <item>Nada Kovačić, OIB 45919160399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CVJEĆARNA LARISA d.o.o.</izvorni_sadrzaj>
    <derivirana_varijabla naziv="DomainObject.Predmet.ProtustrankaIDrugi_1">CVJEĆARNA LARISA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CVJEĆARNA LARISA d.o.o., OIB 45535689865, Novačka 140, 10000 Zagreb</izvorni_sadrzaj>
    <derivirana_varijabla naziv="DomainObject.Predmet.ProtustrankaIDrugiAdressOIB_1">CVJEĆARNA LARISA d.o.o., OIB 45535689865, Novačka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CVJEĆARNA LARISA d.o.o.</item>
      <item>FINA Regionalni centar Zagreb</item>
      <item>Nada Kovačić</item>
    </izvorni_sadrzaj>
    <derivirana_varijabla naziv="DomainObject.Predmet.SudioniciListNaziv_1">
      <item>CVJEĆARNA LARISA d.o.o.</item>
      <item>FINA Regionalni centar Zagreb</item>
      <item>Nada Kovačić</item>
    </derivirana_varijabla>
  </DomainObject.Predmet.SudioniciListNaziv>
  <DomainObject.Predmet.SudioniciListAdressOIB>
    <izvorni_sadrzaj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izvorni_sadrzaj>
    <derivirana_varijabla naziv="DomainObject.Predmet.SudioniciListAdressOIB_1">
      <item>CVJEĆARNA LARISA d.o.o., OIB 45535689865, Novačka 140,10000 Zagreb</item>
      <item>FINA Regionalni centar Zagreb, OIB 85821130368, Trg svibanjskih žrtava 1995. 1,10000 Zagreb</item>
      <item>Nada Kovačić, OIB 45919160399, Novačka Ulica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45535689865</item>
      <item>, OIB 85821130368</item>
      <item>, OIB 45919160399</item>
    </izvorni_sadrzaj>
    <derivirana_varijabla naziv="DomainObject.Predmet.SudioniciListNazivOIB_1">
      <item>, OIB 45535689865</item>
      <item>, OIB 85821130368</item>
      <item>, OIB 45919160399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2016-01-21T14:11:00Z</dcterms:created>
  <dc:creator>ilukac</dc:creator>
  <cp:lastModifiedBy>Ksenija Nol</cp:lastModifiedBy>
  <cp:lastPrinted>2016-01-28T08:54:00Z</cp:lastPrinted>
  <dcterms:modified xmlns:xsi="http://www.w3.org/2001/XMLSchema-instance" xsi:type="dcterms:W3CDTF">2016-01-28T09:42:00Z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