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b6a2" w14:paraId="63ab6a2" w:rsidRDefault="00270F00" w:rsidP="00910611" w:rsidR="00270F0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0F00" w:rsidP="00910611" w:rsidR="00270F00">
      <w:r>
        <w:rPr>
          <w:rFonts w:eastAsia="MS Mincho"/>
          <w:szCs w:val="24"/>
        </w:rPr>
        <w:t>REPUBLIKA HRVATSKA</w:t>
      </w:r>
    </w:p>
    <w:p w:rsidRDefault="00270F00" w:rsidP="00910611" w:rsidR="00270F00">
      <w:r>
        <w:rPr>
          <w:rFonts w:eastAsia="MS Mincho"/>
          <w:szCs w:val="24"/>
        </w:rPr>
        <w:t>TRGOVAČKI SUD U RIJECI</w:t>
      </w:r>
    </w:p>
    <w:p w:rsidRDefault="00270F00" w:rsidR="00270F0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36315D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8644FF" w:rsidRPr="008644FF">
        <w:rPr>
          <w:sz w:val="24"/>
          <w:szCs w:val="24"/>
        </w:rPr>
        <w:t>ŽIŽA GRUPA trgovačko - turistička zadruga Veli Lošinj (Grad Mali Lošinj), Vladimira Nazora 34</w:t>
      </w:r>
      <w:r w:rsidR="0036315D" w:rsidRPr="008644FF">
        <w:rPr>
          <w:sz w:val="24"/>
          <w:szCs w:val="24"/>
        </w:rPr>
        <w:t xml:space="preserve">, MBS: </w:t>
      </w:r>
      <w:r w:rsidR="008644FF" w:rsidRPr="008644FF">
        <w:rPr>
          <w:sz w:val="24"/>
          <w:szCs w:val="24"/>
        </w:rPr>
        <w:t>040238705</w:t>
      </w:r>
      <w:r w:rsidR="00D50E52" w:rsidRPr="008644FF">
        <w:rPr>
          <w:sz w:val="24"/>
          <w:szCs w:val="24"/>
        </w:rPr>
        <w:t xml:space="preserve">, </w:t>
      </w:r>
      <w:r w:rsidR="009E57FF" w:rsidRPr="008644FF">
        <w:rPr>
          <w:sz w:val="24"/>
          <w:szCs w:val="24"/>
        </w:rPr>
        <w:t xml:space="preserve">OIB: </w:t>
      </w:r>
      <w:r w:rsidR="008644FF" w:rsidRPr="008644FF">
        <w:rPr>
          <w:sz w:val="24"/>
          <w:szCs w:val="24"/>
        </w:rPr>
        <w:t>60172731841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8644FF" w:rsidRPr="008644FF">
        <w:rPr>
          <w:sz w:val="24"/>
          <w:szCs w:val="24"/>
        </w:rPr>
        <w:t>ŽIŽA GRUPA trgovačko - turistička zadruga Veli Lošinj (Grad Mali Lošinj), Vladimira Nazora 34, MBS: 040238705, OIB: 60172731841</w:t>
      </w:r>
      <w:r w:rsidR="008644F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8644FF" w:rsidRPr="008644FF">
        <w:rPr>
          <w:sz w:val="24"/>
          <w:szCs w:val="24"/>
        </w:rPr>
        <w:t>ŽIŽA GRUPA trgovačko - turistička zadruga Veli Lošinj (Grad Mali Lošinj), Vladimira Nazora 34, MBS: 040238705, OIB: 60172731841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4F7" w:rsidP="00C31925" w:rsidR="00FF64F7">
      <w:r>
        <w:separator/>
      </w:r>
    </w:p>
  </w:endnote>
  <w:endnote w:id="0" w:type="continuationSeparator">
    <w:p w:rsidRDefault="00FF64F7" w:rsidP="00C31925" w:rsidR="00FF6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5B3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4F7" w:rsidP="00C31925" w:rsidR="00FF64F7">
      <w:r>
        <w:separator/>
      </w:r>
    </w:p>
  </w:footnote>
  <w:footnote w:id="0" w:type="continuationSeparator">
    <w:p w:rsidRDefault="00FF64F7" w:rsidP="00C31925" w:rsidR="00FF6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6710">
      <w:rPr>
        <w:sz w:val="24"/>
        <w:szCs w:val="24"/>
      </w:rPr>
      <w:t>7</w:t>
    </w:r>
    <w:r w:rsidR="008644FF">
      <w:rPr>
        <w:sz w:val="24"/>
        <w:szCs w:val="24"/>
      </w:rPr>
      <w:t>81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36602"/>
    <w:rsid w:val="00053F64"/>
    <w:rsid w:val="00066731"/>
    <w:rsid w:val="000C2C16"/>
    <w:rsid w:val="00161769"/>
    <w:rsid w:val="00166B2B"/>
    <w:rsid w:val="00183D25"/>
    <w:rsid w:val="0019678A"/>
    <w:rsid w:val="001A1820"/>
    <w:rsid w:val="00255ABB"/>
    <w:rsid w:val="00270F00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C4BD1"/>
    <w:rsid w:val="006D175E"/>
    <w:rsid w:val="006E116D"/>
    <w:rsid w:val="00707ADF"/>
    <w:rsid w:val="00762D29"/>
    <w:rsid w:val="00767B79"/>
    <w:rsid w:val="00777526"/>
    <w:rsid w:val="0078117A"/>
    <w:rsid w:val="007B1DC3"/>
    <w:rsid w:val="007D0517"/>
    <w:rsid w:val="007E0807"/>
    <w:rsid w:val="007E5709"/>
    <w:rsid w:val="007E6B06"/>
    <w:rsid w:val="008127EF"/>
    <w:rsid w:val="0083385E"/>
    <w:rsid w:val="00851B35"/>
    <w:rsid w:val="008644FF"/>
    <w:rsid w:val="00866629"/>
    <w:rsid w:val="008868FD"/>
    <w:rsid w:val="008C63DB"/>
    <w:rsid w:val="008C6E81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5B3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B7423"/>
    <w:rsid w:val="00DF095B"/>
    <w:rsid w:val="00E518D1"/>
    <w:rsid w:val="00E91A71"/>
    <w:rsid w:val="00E97BA7"/>
    <w:rsid w:val="00EA695E"/>
    <w:rsid w:val="00EC77A5"/>
    <w:rsid w:val="00F0797C"/>
    <w:rsid w:val="00F423DF"/>
    <w:rsid w:val="00F45FD4"/>
    <w:rsid w:val="00F86247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St-781/2015</izvorni_sadrzaj>
    <derivirana_varijabla naziv="DomainObject.Predmet.OznakaBroj_1">St-781/2015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ŽIŽA GRUPA Trgovačko-turistička zadruga  Veli Lošinj</izvorni_sadrzaj>
    <derivirana_varijabla naziv="DomainObject.Predmet.ProtustrankaFormated_1">  ŽIŽA GRUPA Trgovačko-turistička zadruga  Veli Lošinj</derivirana_varijabla>
  </DomainObject.Predmet.ProtustrankaFormated>
  <DomainObject.Predmet.ProtustrankaFormatedOIB>
    <izvorni_sadrzaj>  ŽIŽA GRUPA Trgovačko-turistička zadruga  Veli Lošinj, OIB 60172731841</izvorni_sadrzaj>
    <derivirana_varijabla naziv="DomainObject.Predmet.ProtustrankaFormatedOIB_1">  ŽIŽA GRUPA Trgovačko-turistička zadruga  Veli Lošinj, OIB 60172731841</derivirana_varijabla>
  </DomainObject.Predmet.ProtustrankaFormatedOIB>
  <DomainObject.Predmet.ProtustrankaFormatedWithAdress>
    <izvorni_sadrzaj> ŽIŽA GRUPA Trgovačko-turistička zadruga  Veli Lošinj, Vladimira Nazora 34, 51551 Veli Lošinj</izvorni_sadrzaj>
    <derivirana_varijabla naziv="DomainObject.Predmet.ProtustrankaFormatedWithAdress_1"> ŽIŽA GRUPA Trgovačko-turistička zadruga  Veli Lošinj, Vladimira Nazora 34, 51551 Veli Lošinj</derivirana_varijabla>
  </DomainObject.Predmet.ProtustrankaFormatedWithAdress>
  <DomainObject.Predmet.ProtustrankaFormatedWithAdressOIB>
    <izvorni_sadrzaj> ŽIŽA GRUPA Trgovačko-turistička zadruga  Veli Lošinj, OIB 60172731841, Vladimira Nazora 34, 51551 Veli Lošinj</izvorni_sadrzaj>
    <derivirana_varijabla naziv="DomainObject.Predmet.ProtustrankaFormatedWithAdressOIB_1"> ŽIŽA GRUPA Trgovačko-turistička zadruga  Veli Lošinj, OIB 60172731841, Vladimira Nazora 34, 51551 Veli Lošinj</derivirana_varijabla>
  </DomainObject.Predmet.ProtustrankaFormatedWithAdressOIB>
  <DomainObject.Predmet.ProtustrankaWithAdress>
    <izvorni_sadrzaj>ŽIŽA GRUPA Trgovačko-turistička zadruga  Veli Lošinj Vladimira Nazora 34, 51551 Veli Lošinj</izvorni_sadrzaj>
    <derivirana_varijabla naziv="DomainObject.Predmet.ProtustrankaWithAdress_1">ŽIŽA GRUPA Trgovačko-turistička zadruga  Veli Lošinj Vladimira Nazora 34, 51551 Veli Lošinj</derivirana_varijabla>
  </DomainObject.Predmet.ProtustrankaWithAdress>
  <DomainObject.Predmet.ProtustrankaWithAdressOIB>
    <izvorni_sadrzaj>ŽIŽA GRUPA Trgovačko-turistička zadruga  Veli Lošinj, OIB 60172731841, Vladimira Nazora 34, 51551 Veli Lošinj</izvorni_sadrzaj>
    <derivirana_varijabla naziv="DomainObject.Predmet.ProtustrankaWithAdressOIB_1">ŽIŽA GRUPA Trgovačko-turistička zadruga  Veli Lošinj, OIB 60172731841, Vladimira Nazora 34, 51551 Veli Lošinj</derivirana_varijabla>
  </DomainObject.Predmet.ProtustrankaWithAdressOIB>
  <DomainObject.Predmet.ProtustrankaNazivFormated>
    <izvorni_sadrzaj>ŽIŽA GRUPA Trgovačko-turistička zadruga  Veli Lošinj</izvorni_sadrzaj>
    <derivirana_varijabla naziv="DomainObject.Predmet.ProtustrankaNazivFormated_1">ŽIŽA GRUPA Trgovačko-turistička zadruga  Veli Lošinj</derivirana_varijabla>
  </DomainObject.Predmet.ProtustrankaNazivFormated>
  <DomainObject.Predmet.ProtustrankaNazivFormatedOIB>
    <izvorni_sadrzaj>ŽIŽA GRUPA Trgovačko-turistička zadruga  Veli Lošinj, OIB 60172731841</izvorni_sadrzaj>
    <derivirana_varijabla naziv="DomainObject.Predmet.ProtustrankaNazivFormatedOIB_1">ŽIŽA GRUPA Trgovačko-turistička zadruga  Veli Lošinj, OIB 60172731841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ŽIŽA GRUPA Trgovačko-turistička zadruga  Veli Lošinj</item>
    </izvorni_sadrzaj>
    <derivirana_varijabla naziv="DomainObject.Predmet.ProtuStrankaListFormated_1">
      <item>ŽIŽA GRUPA Trgovačko-turistička zadruga  Veli Lošinj</item>
    </derivirana_varijabla>
  </DomainObject.Predmet.ProtuStrankaListFormated>
  <DomainObject.Predmet.ProtuStrankaListFormatedOIB>
    <izvorni_sadrzaj>
      <item>ŽIŽA GRUPA Trgovačko-turistička zadruga  Veli Lošinj, OIB 60172731841</item>
    </izvorni_sadrzaj>
    <derivirana_varijabla naziv="DomainObject.Predmet.ProtuStrankaListFormatedOIB_1">
      <item>ŽIŽA GRUPA Trgovačko-turistička zadruga  Veli Lošinj, OIB 60172731841</item>
    </derivirana_varijabla>
  </DomainObject.Predmet.ProtuStrankaListFormatedOIB>
  <DomainObject.Predmet.ProtuStrankaListFormatedWithAdress>
    <izvorni_sadrzaj>
      <item>ŽIŽA GRUPA Trgovačko-turistička zadruga  Veli Lošinj, Vladimira Nazora 34, 51551 Veli Lošinj</item>
    </izvorni_sadrzaj>
    <derivirana_varijabla naziv="DomainObject.Predmet.ProtuStrankaListFormatedWithAdress_1">
      <item>ŽIŽA GRUPA Trgovačko-turistička zadruga  Veli Lošinj, Vladimira Nazora 34, 51551 Veli Lošinj</item>
    </derivirana_varijabla>
  </DomainObject.Predmet.ProtuStrankaListFormatedWithAdress>
  <DomainObject.Predmet.ProtuStrankaListFormatedWithAdressOIB>
    <izvorni_sadrzaj>
      <item>ŽIŽA GRUPA Trgovačko-turistička zadruga  Veli Lošinj, OIB 60172731841, Vladimira Nazora 34, 51551 Veli Lošinj</item>
    </izvorni_sadrzaj>
    <derivirana_varijabla naziv="DomainObject.Predmet.ProtuStrankaListFormatedWithAdressOIB_1">
      <item>ŽIŽA GRUPA Trgovačko-turistička zadruga  Veli Lošinj, OIB 60172731841, Vladimira Nazora 34, 51551 Veli Lošinj</item>
    </derivirana_varijabla>
  </DomainObject.Predmet.ProtuStrankaListFormatedWithAdressOIB>
  <DomainObject.Predmet.ProtuStrankaListNazivFormated>
    <izvorni_sadrzaj>
      <item>ŽIŽA GRUPA Trgovačko-turistička zadruga  Veli Lošinj</item>
    </izvorni_sadrzaj>
    <derivirana_varijabla naziv="DomainObject.Predmet.ProtuStrankaListNazivFormated_1">
      <item>ŽIŽA GRUPA Trgovačko-turistička zadruga  Veli Lošinj</item>
    </derivirana_varijabla>
  </DomainObject.Predmet.ProtuStrankaListNazivFormated>
  <DomainObject.Predmet.ProtuStrankaListNazivFormatedOIB>
    <izvorni_sadrzaj>
      <item>ŽIŽA GRUPA Trgovačko-turistička zadruga  Veli Lošinj, OIB 60172731841</item>
    </izvorni_sadrzaj>
    <derivirana_varijabla naziv="DomainObject.Predmet.ProtuStrankaListNazivFormatedOIB_1">
      <item>ŽIŽA GRUPA Trgovačko-turistička zadruga  Veli Lošinj, OIB 60172731841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ŽIŽA GRUPA Trgovačko-turistička zadruga  Veli Lošinj</izvorni_sadrzaj>
    <derivirana_varijabla naziv="DomainObject.Predmet.ProtustrankaIDrugi_1">ŽIŽA GRUPA Trgovačko-turistička zadruga  Veli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ŽIŽA GRUPA Trgovačko-turistička zadruga  Veli Lošinj, OIB 60172731841, Vladimira Nazora 34, 51551 Veli Lošinj</izvorni_sadrzaj>
    <derivirana_varijabla naziv="DomainObject.Predmet.ProtustrankaIDrugiAdressOIB_1">ŽIŽA GRUPA Trgovačko-turistička zadruga  Veli Lošinj, OIB 60172731841, Vladimira Nazora 34,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ŽIŽA GRUPA Trgovačko-turistička zadruga  Veli Lošinj</item>
    </izvorni_sadrzaj>
    <derivirana_varijabla naziv="DomainObject.Predmet.SudioniciListNaziv_1">
      <item>FINA  Rijeka</item>
      <item>ŽIŽA GRUPA Trgovačko-turistička zadruga  Veli Lošinj</item>
    </derivirana_varijabla>
  </DomainObject.Predmet.SudioniciListNaziv>
  <DomainObject.Predmet.SudioniciListAdressOIB>
    <izvorni_sadrzaj>
      <item>FINA  Rijeka, OIB 85821130368, Frana Kurelca 8,51000 Rijeka</item>
      <item>ŽIŽA GRUPA Trgovačko-turistička zadruga  Veli Lošinj, OIB 60172731841, Vladimira Nazora 34,51551 Veli Lošinj</item>
    </izvorni_sadrzaj>
    <derivirana_varijabla naziv="DomainObject.Predmet.SudioniciListAdressOIB_1">
      <item>FINA  Rijeka, OIB 85821130368, Frana Kurelca 8,51000 Rijeka</item>
      <item>ŽIŽA GRUPA Trgovačko-turistička zadruga  Veli Lošinj, OIB 60172731841, Vladimira Nazora 34,51551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60172731841</item>
    </izvorni_sadrzaj>
    <derivirana_varijabla naziv="DomainObject.Predmet.SudioniciListNazivOIB_1">
      <item>, OIB 85821130368</item>
      <item>, OIB 60172731841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2048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2015-12-07T14:05:00Z</dcterms:created>
  <dc:creator>Vera Jelenović</dc:creator>
  <cp:lastModifiedBy>wsadmin</cp:lastModifiedBy>
  <dcterms:modified xmlns:xsi="http://www.w3.org/2001/XMLSchema-instance" xsi:type="dcterms:W3CDTF">2015-12-07T14:06:00Z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