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884" w14:paraId="534a88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7A48D8">
        <w:t>866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7A48D8">
        <w:t>YOSIF ANKOV TRGOVINA j</w:t>
      </w:r>
      <w:r w:rsidR="007A10BA">
        <w:t>.</w:t>
      </w:r>
      <w:r w:rsidR="007A48D8">
        <w:t xml:space="preserve">d.o.o. za </w:t>
      </w:r>
      <w:r w:rsidR="00507C30">
        <w:t>trgovinu</w:t>
      </w:r>
      <w:r w:rsidR="007A48D8">
        <w:t xml:space="preserve"> i usluge Zagreb, Platana 26, OIB 90070099870, MBS 080925030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7A48D8">
        <w:t>5.</w:t>
      </w:r>
      <w:r w:rsidR="006C4AC0">
        <w:t xml:space="preserve">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7A48D8">
        <w:t>YOSIF ANKOV TRGOVINA j</w:t>
      </w:r>
      <w:r w:rsidR="007A10BA">
        <w:t>.</w:t>
      </w:r>
      <w:r w:rsidR="007A48D8">
        <w:t>d.o.o. za trgovinu i usluge Zagreb, Platana 26, OIB 90070099870, MBS 080925030</w:t>
      </w:r>
      <w:r w:rsidR="00507C30">
        <w:t xml:space="preserve"> </w:t>
      </w:r>
      <w:r w:rsidR="003131CC">
        <w:t>i</w:t>
      </w:r>
      <w:r w:rsidR="00DA2E82">
        <w:t>znosi</w:t>
      </w:r>
      <w:r w:rsidR="001B2447">
        <w:t xml:space="preserve"> </w:t>
      </w:r>
      <w:r w:rsidR="007A48D8">
        <w:t>18.329,32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493880">
        <w:t xml:space="preserve">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7A10BA">
        <w:t>866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7A10BA">
        <w:t>5</w:t>
      </w:r>
      <w:r w:rsidR="00BD2691">
        <w:t>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10BA"/>
    <w:rsid w:val="007A4540"/>
    <w:rsid w:val="007A48D8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St-1866/2016</izvorni_sadrzaj>
    <derivirana_varijabla naziv="DomainObject.Predmet.OznakaBroj_1">St-1866/2016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YOSIF ANKOV TRGOVINA j.d.o.o.</izvorni_sadrzaj>
    <derivirana_varijabla naziv="DomainObject.Predmet.ProtustrankaFormated_1">  YOSIF ANKOV TRGOVINA j.d.o.o.</derivirana_varijabla>
  </DomainObject.Predmet.ProtustrankaFormated>
  <DomainObject.Predmet.ProtustrankaFormatedOIB>
    <izvorni_sadrzaj>  YOSIF ANKOV TRGOVINA j.d.o.o., OIB 90070099870</izvorni_sadrzaj>
    <derivirana_varijabla naziv="DomainObject.Predmet.ProtustrankaFormatedOIB_1">  YOSIF ANKOV TRGOVINA j.d.o.o., OIB 90070099870</derivirana_varijabla>
  </DomainObject.Predmet.ProtustrankaFormatedOIB>
  <DomainObject.Predmet.ProtustrankaFormatedWithAdress>
    <izvorni_sadrzaj> YOSIF ANKOV TRGOVINA j.d.o.o., Platana 26, 10000 Zagreb</izvorni_sadrzaj>
    <derivirana_varijabla naziv="DomainObject.Predmet.ProtustrankaFormatedWithAdress_1"> YOSIF ANKOV TRGOVINA j.d.o.o., Platana 26, 10000 Zagreb</derivirana_varijabla>
  </DomainObject.Predmet.ProtustrankaFormatedWithAdress>
  <DomainObject.Predmet.ProtustrankaFormatedWithAdressOIB>
    <izvorni_sadrzaj> YOSIF ANKOV TRGOVINA j.d.o.o., OIB 90070099870, Platana 26, 10000 Zagreb</izvorni_sadrzaj>
    <derivirana_varijabla naziv="DomainObject.Predmet.ProtustrankaFormatedWithAdressOIB_1"> YOSIF ANKOV TRGOVINA j.d.o.o., OIB 90070099870, Platana 26, 10000 Zagreb</derivirana_varijabla>
  </DomainObject.Predmet.ProtustrankaFormatedWithAdressOIB>
  <DomainObject.Predmet.ProtustrankaWithAdress>
    <izvorni_sadrzaj>YOSIF ANKOV TRGOVINA j.d.o.o. Platana 26, 10000 Zagreb</izvorni_sadrzaj>
    <derivirana_varijabla naziv="DomainObject.Predmet.ProtustrankaWithAdress_1">YOSIF ANKOV TRGOVINA j.d.o.o. Platana 26, 10000 Zagreb</derivirana_varijabla>
  </DomainObject.Predmet.ProtustrankaWithAdress>
  <DomainObject.Predmet.ProtustrankaWithAdressOIB>
    <izvorni_sadrzaj>YOSIF ANKOV TRGOVINA j.d.o.o., OIB 90070099870, Platana 26, 10000 Zagreb</izvorni_sadrzaj>
    <derivirana_varijabla naziv="DomainObject.Predmet.ProtustrankaWithAdressOIB_1">YOSIF ANKOV TRGOVINA j.d.o.o., OIB 90070099870, Platana 26, 10000 Zagreb</derivirana_varijabla>
  </DomainObject.Predmet.ProtustrankaWithAdressOIB>
  <DomainObject.Predmet.ProtustrankaNazivFormated>
    <izvorni_sadrzaj>YOSIF ANKOV TRGOVINA j.d.o.o.</izvorni_sadrzaj>
    <derivirana_varijabla naziv="DomainObject.Predmet.ProtustrankaNazivFormated_1">YOSIF ANKOV TRGOVINA j.d.o.o.</derivirana_varijabla>
  </DomainObject.Predmet.ProtustrankaNazivFormated>
  <DomainObject.Predmet.ProtustrankaNazivFormatedOIB>
    <izvorni_sadrzaj>YOSIF ANKOV TRGOVINA j.d.o.o., OIB 90070099870</izvorni_sadrzaj>
    <derivirana_varijabla naziv="DomainObject.Predmet.ProtustrankaNazivFormatedOIB_1">YOSIF ANKOV TRGOVINA j.d.o.o., OIB 90070099870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YOSIF ANKOV TRGOVINA j.d.o.o.</item>
    </izvorni_sadrzaj>
    <derivirana_varijabla naziv="DomainObject.Predmet.ProtuStrankaListFormated_1">
      <item>YOSIF ANKOV TRGOVINA j.d.o.o.</item>
    </derivirana_varijabla>
  </DomainObject.Predmet.ProtuStrankaListFormated>
  <DomainObject.Predmet.ProtuStrankaListFormatedOIB>
    <izvorni_sadrzaj>
      <item>YOSIF ANKOV TRGOVINA j.d.o.o., OIB 90070099870</item>
    </izvorni_sadrzaj>
    <derivirana_varijabla naziv="DomainObject.Predmet.ProtuStrankaListFormatedOIB_1">
      <item>YOSIF ANKOV TRGOVINA j.d.o.o., OIB 90070099870</item>
    </derivirana_varijabla>
  </DomainObject.Predmet.ProtuStrankaListFormatedOIB>
  <DomainObject.Predmet.ProtuStrankaListFormatedWithAdress>
    <izvorni_sadrzaj>
      <item>YOSIF ANKOV TRGOVINA j.d.o.o., Platana 26, 10000 Zagreb</item>
    </izvorni_sadrzaj>
    <derivirana_varijabla naziv="DomainObject.Predmet.ProtuStrankaListFormatedWithAdress_1">
      <item>YOSIF ANKOV TRGOVINA j.d.o.o., Platana 26, 10000 Zagreb</item>
    </derivirana_varijabla>
  </DomainObject.Predmet.ProtuStrankaListFormatedWithAdress>
  <DomainObject.Predmet.ProtuStrankaListFormatedWithAdressOIB>
    <izvorni_sadrzaj>
      <item>YOSIF ANKOV TRGOVINA j.d.o.o., OIB 90070099870, Platana 26, 10000 Zagreb</item>
    </izvorni_sadrzaj>
    <derivirana_varijabla naziv="DomainObject.Predmet.ProtuStrankaListFormatedWithAdressOIB_1">
      <item>YOSIF ANKOV TRGOVINA j.d.o.o., OIB 90070099870, Platana 26, 10000 Zagreb</item>
    </derivirana_varijabla>
  </DomainObject.Predmet.ProtuStrankaListFormatedWithAdressOIB>
  <DomainObject.Predmet.ProtuStrankaListNazivFormated>
    <izvorni_sadrzaj>
      <item>YOSIF ANKOV TRGOVINA j.d.o.o.</item>
    </izvorni_sadrzaj>
    <derivirana_varijabla naziv="DomainObject.Predmet.ProtuStrankaListNazivFormated_1">
      <item>YOSIF ANKOV TRGOVINA j.d.o.o.</item>
    </derivirana_varijabla>
  </DomainObject.Predmet.ProtuStrankaListNazivFormated>
  <DomainObject.Predmet.ProtuStrankaListNazivFormatedOIB>
    <izvorni_sadrzaj>
      <item>YOSIF ANKOV TRGOVINA j.d.o.o., OIB 90070099870</item>
    </izvorni_sadrzaj>
    <derivirana_varijabla naziv="DomainObject.Predmet.ProtuStrankaListNazivFormatedOIB_1">
      <item>YOSIF ANKOV TRGOVINA j.d.o.o., OIB 90070099870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YOSIF ANKOV TRGOVINA j.d.o.o.</izvorni_sadrzaj>
    <derivirana_varijabla naziv="DomainObject.Predmet.ProtustrankaIDrugi_1">YOSIF ANKOV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YOSIF ANKOV TRGOVINA j.d.o.o., OIB 90070099870, Platana 26, 10000 Zagreb</izvorni_sadrzaj>
    <derivirana_varijabla naziv="DomainObject.Predmet.ProtustrankaIDrugiAdressOIB_1">YOSIF ANKOV TRGOVINA j.d.o.o., OIB 90070099870, Platana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YOSIF ANKOV TRGOVINA j.d.o.o.</item>
      <item>FINA Regionalni centar Zagreb</item>
    </izvorni_sadrzaj>
    <derivirana_varijabla naziv="DomainObject.Predmet.SudioniciListNaziv_1">
      <item>YOSIF ANKOV TRGOVINA j.d.o.o.</item>
      <item>FINA Regionalni centar Zagreb</item>
    </derivirana_varijabla>
  </DomainObject.Predmet.SudioniciListNaziv>
  <DomainObject.Predmet.SudioniciListAdressOIB>
    <izvorni_sadrzaj>
      <item>YOSIF ANKOV TRGOVINA j.d.o.o., OIB 90070099870, Platana 26,10000 Zagreb</item>
      <item>FINA Regionalni centar Zagreb, OIB 85821130368, Trg svibanjskih žrtava 1995. 1,10000 Zagreb</item>
    </izvorni_sadrzaj>
    <derivirana_varijabla naziv="DomainObject.Predmet.SudioniciListAdressOIB_1">
      <item>YOSIF ANKOV TRGOVINA j.d.o.o., OIB 90070099870, Platana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90070099870</item>
      <item>, OIB 85821130368</item>
    </izvorni_sadrzaj>
    <derivirana_varijabla naziv="DomainObject.Predmet.SudioniciListNazivOIB_1">
      <item>, OIB 90070099870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7985D-6006-4249-B6DD-4F41B790B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1800</properties:Characters>
  <properties:Lines>45</properties:Lines>
  <properties:Paragraphs>13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2016-07-05T06:48:00Z</cp:lastPrinted>
  <dcterms:modified xmlns:xsi="http://www.w3.org/2001/XMLSchema-instance" xsi:type="dcterms:W3CDTF">2016-07-05T06:48:00Z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