
<file path=[Content_Types].xml><?xml version="1.0" encoding="utf-8"?>
<Types xmlns="http://schemas.openxmlformats.org/package/2006/content-types">
  <Default ContentType="image/x-emf" Extension="emf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7389b46" w14:paraId="7389b46" w:rsidRDefault="008A209E" w:rsidR="00E0602B">
      <w:pPr>
        <w15:collapsed w:val="false"/>
      </w:pPr>
      <w:bookmarkStart w:name="_GoBack" w:id="0"/>
      <w:bookmarkEnd w:id="0"/>
      <w:r>
        <w:rPr>
          <w:lang w:eastAsia="hr-HR"/>
        </w:rPr>
        <w:drawing>
          <wp:inline distR="0" distL="0" distB="0" distT="0">
            <wp:extent cy="8396596" cx="5759450"/>
            <wp:effectExtent b="5080" r="0" t="0" l="0"/>
            <wp:docPr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396596" cx="575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0307C">
        <w:rPr>
          <w:lang w:eastAsia="hr-HR"/>
        </w:rPr>
        <w:lastRenderedPageBreak/>
        <w:drawing>
          <wp:inline distR="0" distL="0" distB="0" distT="0">
            <wp:extent cy="8396596" cx="5759450"/>
            <wp:effectExtent b="5080" r="0" t="0" l="0"/>
            <wp:docPr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396596" cx="575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A209E" w:rsidR="008A209E"/>
    <w:p w:rsidRDefault="008A209E" w:rsidR="008A209E"/>
    <w:p w:rsidRDefault="008A209E" w:rsidR="008A209E">
      <w:r>
        <w:rPr>
          <w:lang w:eastAsia="hr-HR"/>
        </w:rPr>
        <w:lastRenderedPageBreak/>
        <w:drawing>
          <wp:inline distR="0" distL="0" distB="0" distT="0">
            <wp:extent cy="8143966" cx="5759450"/>
            <wp:effectExtent b="9525" r="0" t="0" l="0"/>
            <wp:docPr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43966" cx="575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A209E" w:rsidR="008A209E"/>
    <w:p w:rsidRDefault="008A209E" w:rsidR="008A209E"/>
    <w:p w:rsidRDefault="008A209E" w:rsidR="008A209E">
      <w:r>
        <w:rPr>
          <w:lang w:eastAsia="hr-HR"/>
        </w:rPr>
        <w:lastRenderedPageBreak/>
        <w:drawing>
          <wp:inline distR="0" distL="0" distB="0" distT="0">
            <wp:extent cy="8143966" cx="5759450"/>
            <wp:effectExtent b="9525" r="0" t="0" l="0"/>
            <wp:docPr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43966" cx="575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Sect="00C643A4" w:rsidR="008A209E">
      <w:pgSz w:code="9" w:h="16838" w:w="11906"/>
      <w:pgMar w:gutter="0" w:footer="720" w:header="720" w:left="1418" w:bottom="1418" w:right="1418" w:top="1418"/>
      <w:cols w:space="708"/>
      <w:titlePg/>
      <w:docGrid w:linePitch="326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defaultTabStop w:val="708"/>
  <w:hyphenationZone w:val="425"/>
  <w:drawingGridHorizontalSpacing w:val="120"/>
  <w:drawingGridVerticalSpacing w:val="163"/>
  <w:displayHorizontalDrawingGridEvery w:val="0"/>
  <w:displayVerticalDrawingGridEvery w:val="2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8A209E"/>
    <w:rsid w:val="00130D68"/>
    <w:rsid w:val="001F112F"/>
    <w:rsid w:val="0020307C"/>
    <w:rsid w:val="00237FCF"/>
    <w:rsid w:val="002F2BD1"/>
    <w:rsid w:val="00323548"/>
    <w:rsid w:val="00361423"/>
    <w:rsid w:val="0072617A"/>
    <w:rsid w:val="007C1B9C"/>
    <w:rsid w:val="008A209E"/>
    <w:rsid w:val="00920EDA"/>
    <w:rsid w:val="00A22213"/>
    <w:rsid w:val="00AB410D"/>
    <w:rsid w:val="00BB4A20"/>
    <w:rsid w:val="00C643A4"/>
    <w:rsid w:val="00C757C2"/>
    <w:rsid w:val="00D80048"/>
    <w:rsid w:val="00F26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="Times New Roman" w:ascii="Times New Roman"/>
        <w:sz w:val="24"/>
        <w:szCs w:val="22"/>
        <w:lang w:bidi="ar-SA" w:eastAsia="en-US" w:val="hr-HR"/>
      </w:rPr>
    </w:rPrDefault>
    <w:pPrDefault/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  <w:rsid w:val="00C757C2"/>
    <w:rPr>
      <w:noProof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Bezproreda" w:type="paragraph">
    <w:name w:val="No Spacing"/>
    <w:uiPriority w:val="1"/>
    <w:qFormat/>
    <w:rsid w:val="00C757C2"/>
  </w:style>
  <w:style w:styleId="Tekstbalonia" w:type="paragraph">
    <w:name w:val="Balloon Text"/>
    <w:basedOn w:val="Normal"/>
    <w:link w:val="TekstbaloniaChar"/>
    <w:uiPriority w:val="99"/>
    <w:semiHidden/>
    <w:unhideWhenUsed/>
    <w:rsid w:val="008A209E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8A209E"/>
    <w:rPr>
      <w:rFonts w:cs="Tahoma" w:hAnsi="Tahoma" w:ascii="Tahoma"/>
      <w:noProof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323548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323548"/>
    <w:rPr>
      <w:rFonts w:cs="Times New Roman" w:hAnsi="Times New Roman" w:ascii="Times New Roman"/>
      <w:sz w:val="24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323548"/>
    <w:rPr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323548"/>
    <w:rPr>
      <w:rFonts w:cs="Times New Roman" w:hAnsi="Times New Roman" w:ascii="Times New Roman"/>
      <w:sz w:val="24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323548"/>
    <w:rPr>
      <w:rFonts w:cs="Times New Roman" w:hAnsi="Times New Roman" w:ascii="Times New Roman"/>
      <w:sz w:val="24"/>
      <w:bdr w:space="0" w:sz="0" w:color="auto" w:val="none"/>
      <w:shd w:fill="CCFFCC" w:color="auto" w:val="clear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="Times New Roman" w:cstheme="minorBidi" w:eastAsiaTheme="minorHAnsi" w:hAnsi="Times New Roman"/>
        <w:sz w:val="24"/>
        <w:szCs w:val="22"/>
        <w:lang w:bidi="ar-SA" w:eastAsia="en-US" w:val="hr-HR"/>
      </w:rPr>
    </w:rPrDefault>
    <w:pPrDefault/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  <w:rsid w:val="00C757C2"/>
    <w:rPr>
      <w:noProof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Bezproreda" w:type="paragraph">
    <w:name w:val="No Spacing"/>
    <w:uiPriority w:val="1"/>
    <w:qFormat/>
    <w:rsid w:val="00C757C2"/>
  </w:style>
  <w:style w:styleId="Tekstbalonia" w:type="paragraph">
    <w:name w:val="Balloon Text"/>
    <w:basedOn w:val="Normal"/>
    <w:link w:val="TekstbaloniaChar"/>
    <w:uiPriority w:val="99"/>
    <w:semiHidden/>
    <w:unhideWhenUsed/>
    <w:rsid w:val="008A209E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8A209E"/>
    <w:rPr>
      <w:rFonts w:ascii="Tahoma" w:cs="Tahoma" w:hAnsi="Tahoma"/>
      <w:noProof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323548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323548"/>
    <w:rPr>
      <w:rFonts w:ascii="Times New Roman" w:cs="Times New Roman" w:hAnsi="Times New Roman"/>
      <w:sz w:val="24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323548"/>
    <w:rPr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323548"/>
    <w:rPr>
      <w:rFonts w:ascii="Times New Roman" w:cs="Times New Roman" w:hAnsi="Times New Roman"/>
      <w:sz w:val="24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323548"/>
    <w:rPr>
      <w:rFonts w:ascii="Times New Roman" w:cs="Times New Roman" w:hAnsi="Times New Roman"/>
      <w:sz w:val="24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St-5557/2016-35</izvorni_sadrzaj>
    <derivirana_varijabla naziv="DomainObject.Oznaka_1">St-5557/2016-35</derivirana_varijabla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>1</izvorni_sadrzaj>
    <derivirana_varijabla naziv="DomainObject.BrojStranica_1">1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5557</izvorni_sadrzaj>
    <derivirana_varijabla naziv="DomainObject.Predmet.Broj_1">5557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11. kolovoza 2016.</izvorni_sadrzaj>
    <derivirana_varijabla naziv="DomainObject.Predmet.DatumOsnivanja_1">11. kolovoza 2016.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St-5557/2016</izvorni_sadrzaj>
    <derivirana_varijabla naziv="DomainObject.Predmet.OznakaBroj_1">St-5557/2016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>  SEGESTA d.o.o. zastupanog po punomoćniku Damir Nogić; Vlado Kartelo</izvorni_sadrzaj>
    <derivirana_varijabla naziv="DomainObject.Predmet.ProtustrankaFormated_1">  SEGESTA d.o.o. zastupanog po punomoćniku Damir Nogić; Vlado Kartelo</derivirana_varijabla>
  </DomainObject.Predmet.ProtustrankaFormated>
  <DomainObject.Predmet.ProtustrankaFormatedOIB>
    <izvorni_sadrzaj>  SEGESTA d.o.o., OIB 43700120580 zastupanog po punomoćniku Damir Nogić; Vlado Kartelo</izvorni_sadrzaj>
    <derivirana_varijabla naziv="DomainObject.Predmet.ProtustrankaFormatedOIB_1">  SEGESTA d.o.o., OIB 43700120580 zastupanog po punomoćniku Damir Nogić; Vlado Kartelo</derivirana_varijabla>
  </DomainObject.Predmet.ProtustrankaFormatedOIB>
  <DomainObject.Predmet.ProtustrankaFormatedWithAdress>
    <izvorni_sadrzaj> SEGESTA d.o.o., Borisa Brnada 56, 44000 Sisak zastupanog po punomoćniku Damir Nogić; Vlado Kartelo</izvorni_sadrzaj>
    <derivirana_varijabla naziv="DomainObject.Predmet.ProtustrankaFormatedWithAdress_1"> SEGESTA d.o.o., Borisa Brnada 56, 44000 Sisak zastupanog po punomoćniku Damir Nogić; Vlado Kartelo</derivirana_varijabla>
  </DomainObject.Predmet.ProtustrankaFormatedWithAdress>
  <DomainObject.Predmet.ProtustrankaFormatedWithAdressOIB>
    <izvorni_sadrzaj> SEGESTA d.o.o., OIB 43700120580, Borisa Brnada 56, 44000 Sisak zastupanog po punomoćniku Damir Nogić; Vlado Kartelo</izvorni_sadrzaj>
    <derivirana_varijabla naziv="DomainObject.Predmet.ProtustrankaFormatedWithAdressOIB_1"> SEGESTA d.o.o., OIB 43700120580, Borisa Brnada 56, 44000 Sisak zastupanog po punomoćniku Damir Nogić; Vlado Kartelo</derivirana_varijabla>
  </DomainObject.Predmet.ProtustrankaFormatedWithAdressOIB>
  <DomainObject.Predmet.ProtustrankaWithAdress>
    <izvorni_sadrzaj>SEGESTA d.o.o. Borisa Brnada 56, 44000 Sisak</izvorni_sadrzaj>
    <derivirana_varijabla naziv="DomainObject.Predmet.ProtustrankaWithAdress_1">SEGESTA d.o.o. Borisa Brnada 56, 44000 Sisak</derivirana_varijabla>
  </DomainObject.Predmet.ProtustrankaWithAdress>
  <DomainObject.Predmet.ProtustrankaWithAdressOIB>
    <izvorni_sadrzaj>SEGESTA d.o.o., OIB 43700120580, Borisa Brnada 56, 44000 Sisak</izvorni_sadrzaj>
    <derivirana_varijabla naziv="DomainObject.Predmet.ProtustrankaWithAdressOIB_1">SEGESTA d.o.o., OIB 43700120580, Borisa Brnada 56, 44000 Sisak</derivirana_varijabla>
  </DomainObject.Predmet.ProtustrankaWithAdressOIB>
  <DomainObject.Predmet.ProtustrankaNazivFormated>
    <izvorni_sadrzaj>SEGESTA d.o.o.</izvorni_sadrzaj>
    <derivirana_varijabla naziv="DomainObject.Predmet.ProtustrankaNazivFormated_1">SEGESTA d.o.o.</derivirana_varijabla>
  </DomainObject.Predmet.ProtustrankaNazivFormated>
  <DomainObject.Predmet.ProtustrankaNazivFormatedOIB>
    <izvorni_sadrzaj>SEGESTA d.o.o., OIB 43700120580</izvorni_sadrzaj>
    <derivirana_varijabla naziv="DomainObject.Predmet.ProtustrankaNazivFormatedOIB_1">SEGESTA d.o.o., OIB 43700120580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7.St - V. Malenica</izvorni_sadrzaj>
    <derivirana_varijabla naziv="DomainObject.Predmet.Referada.Naziv_1">7.St - V. Malenica</derivirana_varijabla>
  </DomainObject.Predmet.Referada.Naziv>
  <DomainObject.Predmet.Referada.Oznaka>
    <izvorni_sadrzaj>7. St</izvorni_sadrzaj>
    <derivirana_varijabla naziv="DomainObject.Predmet.Referada.Oznaka_1">7. St</derivirana_varijabla>
  </DomainObject.Predmet.Referada.Oznaka>
  <DomainObject.Predmet.Referada.Prostorija.Naziv>
    <izvorni_sadrzaj>Soba UZ II 93</izvorni_sadrzaj>
    <derivirana_varijabla naziv="DomainObject.Predmet.Referada.Prostorija.Naziv_1">Soba UZ II 93</derivirana_varijabla>
  </DomainObject.Predmet.Referada.Prostorija.Naziv>
  <DomainObject.Predmet.Referada.Prostorija.Oznaka>
    <izvorni_sadrzaj>UZ II 93</izvorni_sadrzaj>
    <derivirana_varijabla naziv="DomainObject.Predmet.Referada.Prostorija.Oznaka_1">UZ II 93</derivirana_varijabla>
  </DomainObject.Predmet.Referada.Prostorija.Oznaka>
  <DomainObject.Predmet.Referada.Sud.Naziv>
    <izvorni_sadrzaj>Trgovački sud u Zagrebu</izvorni_sadrzaj>
    <derivirana_varijabla naziv="DomainObject.Predmet.Referada.Sud.Naziv_1">Trgovački sud u Zagrebu</derivirana_varijabla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FINA Regionalni centar Zagreb; AUTO PROMET SISAK društvo s ograničenom odgovornošću za prijevoz robe i putnika u javnom prometu i za turističku agenciju; SISAČKI VODOVOD društvo s ograničenom odgovornošću za opskrbu pitkom vodom, odvodnju i pročišćavanje otpadnih voda; vjerovnici</izvorni_sadrzaj>
    <derivirana_varijabla naziv="DomainObject.Predmet.StrankaFormated_1">  FINA Regionalni centar Zagreb; AUTO PROMET SISAK društvo s ograničenom odgovornošću za prijevoz robe i putnika u javnom prometu i za turističku agenciju; SISAČKI VODOVOD društvo s ograničenom odgovornošću za opskrbu pitkom vodom, odvodnju i pročišćavanje otpadnih voda; vjerovnici</derivirana_varijabla>
  </DomainObject.Predmet.StrankaFormated>
  <DomainObject.Predmet.StrankaFormatedOIB>
    <izvorni_sadrzaj>  FINA Regionalni centar Zagreb, OIB 85821130368; AUTO PROMET SISAK društvo s ograničenom odgovornošću za prijevoz robe i putnika u javnom prometu i za turističku agenciju, OIB 71445870691; SISAČKI VODOVOD društvo s ograničenom odgovornošću za opskrbu pitkom vodom, odvodnju i pročišćavanje otpadnih voda, OIB 84218628128; vjerovnici</izvorni_sadrzaj>
    <derivirana_varijabla naziv="DomainObject.Predmet.StrankaFormatedOIB_1">  FINA Regionalni centar Zagreb, OIB 85821130368; AUTO PROMET SISAK društvo s ograničenom odgovornošću za prijevoz robe i putnika u javnom prometu i za turističku agenciju, OIB 71445870691; SISAČKI VODOVOD društvo s ograničenom odgovornošću za opskrbu pitkom vodom, odvodnju i pročišćavanje otpadnih voda, OIB 84218628128; vjerovnici</derivirana_varijabla>
  </DomainObject.Predmet.StrankaFormatedOIB>
  <DomainObject.Predmet.StrankaFormatedWithAdress>
    <izvorni_sadrzaj> FINA Regionalni centar Zagreb, Trg Svibanjskih žrtava 1995. br. 1, 10000 Zagreb; AUTO PROMET SISAK društvo s ograničenom odgovornošću za prijevoz robe i putnika u javnom prometu i za turističku agenciju, Zagrebačka 19, 44000 Sisak; SISAČKI VODOVOD društvo s ograničenom odgovornošću za opskrbu pitkom vodom, odvodnju i pročišćavanje otpadnih voda, Ruđera Boškovića 10, 44000 Sisak; vjerovnici</izvorni_sadrzaj>
    <derivirana_varijabla naziv="DomainObject.Predmet.StrankaFormatedWithAdress_1"> FINA Regionalni centar Zagreb, Trg Svibanjskih žrtava 1995. br. 1, 10000 Zagreb; AUTO PROMET SISAK društvo s ograničenom odgovornošću za prijevoz robe i putnika u javnom prometu i za turističku agenciju, Zagrebačka 19, 44000 Sisak; SISAČKI VODOVOD društvo s ograničenom odgovornošću za opskrbu pitkom vodom, odvodnju i pročišćavanje otpadnih voda, Ruđera Boškovića 10, 44000 Sisak; vjerovnici</derivirana_varijabla>
  </DomainObject.Predmet.StrankaFormatedWithAdress>
  <DomainObject.Predmet.StrankaFormatedWithAdressOIB>
    <izvorni_sadrzaj> FINA Regionalni centar Zagreb, OIB 85821130368, Trg Svibanjskih žrtava 1995. br. 1, 10000 Zagreb; AUTO PROMET SISAK društvo s ograničenom odgovornošću za prijevoz robe i putnika u javnom prometu i za turističku agenciju, OIB 71445870691, Zagrebačka 19, 44000 Sisak; SISAČKI VODOVOD društvo s ograničenom odgovornošću za opskrbu pitkom vodom, odvodnju i pročišćavanje otpadnih voda, OIB 84218628128, Ruđera Boškovića 10, 44000 Sisak; vjerovnici</izvorni_sadrzaj>
    <derivirana_varijabla naziv="DomainObject.Predmet.StrankaFormatedWithAdressOIB_1"> FINA Regionalni centar Zagreb, OIB 85821130368, Trg Svibanjskih žrtava 1995. br. 1, 10000 Zagreb; AUTO PROMET SISAK društvo s ograničenom odgovornošću za prijevoz robe i putnika u javnom prometu i za turističku agenciju, OIB 71445870691, Zagrebačka 19, 44000 Sisak; SISAČKI VODOVOD društvo s ograničenom odgovornošću za opskrbu pitkom vodom, odvodnju i pročišćavanje otpadnih voda, OIB 84218628128, Ruđera Boškovića 10, 44000 Sisak; vjerovnici</derivirana_varijabla>
  </DomainObject.Predmet.StrankaFormatedWithAdressOIB>
  <DomainObject.Predmet.StrankaWithAdress>
    <izvorni_sadrzaj>FINA Regionalni centar Zagreb Trg Svibanjskih žrtava 1995. br. 1,10000 Zagreb,AUTO PROMET SISAK društvo s ograničenom odgovornošću za prijevoz robe i putnika u javnom prometu i za turističku agenciju Zagrebačka 19,44000 Sisak,SISAČKI VODOVOD društvo s ograničenom odgovornošću za opskrbu pitkom vodom, odvodnju i pročišćavanje otpadnih voda Ruđera Boškovića 10,44000 Sisak,vjerovnici </izvorni_sadrzaj>
    <derivirana_varijabla naziv="DomainObject.Predmet.StrankaWithAdress_1">FINA Regionalni centar Zagreb Trg Svibanjskih žrtava 1995. br. 1,10000 Zagreb,AUTO PROMET SISAK društvo s ograničenom odgovornošću za prijevoz robe i putnika u javnom prometu i za turističku agenciju Zagrebačka 19,44000 Sisak,SISAČKI VODOVOD društvo s ograničenom odgovornošću za opskrbu pitkom vodom, odvodnju i pročišćavanje otpadnih voda Ruđera Boškovića 10,44000 Sisak,vjerovnici </derivirana_varijabla>
  </DomainObject.Predmet.StrankaWithAdress>
  <DomainObject.Predmet.StrankaWithAdressOIB>
    <izvorni_sadrzaj>FINA Regionalni centar Zagreb, OIB 85821130368, Trg Svibanjskih žrtava 1995. br. 1,10000 Zagreb,AUTO PROMET SISAK društvo s ograničenom odgovornošću za prijevoz robe i putnika u javnom prometu i za turističku agenciju, OIB 71445870691, Zagrebačka 19,44000 Sisak,SISAČKI VODOVOD društvo s ograničenom odgovornošću za opskrbu pitkom vodom, odvodnju i pročišćavanje otpadnih voda, OIB 84218628128, Ruđera Boškovića 10,44000 Sisak,vjerovnici</izvorni_sadrzaj>
    <derivirana_varijabla naziv="DomainObject.Predmet.StrankaWithAdressOIB_1">FINA Regionalni centar Zagreb, OIB 85821130368, Trg Svibanjskih žrtava 1995. br. 1,10000 Zagreb,AUTO PROMET SISAK društvo s ograničenom odgovornošću za prijevoz robe i putnika u javnom prometu i za turističku agenciju, OIB 71445870691, Zagrebačka 19,44000 Sisak,SISAČKI VODOVOD društvo s ograničenom odgovornošću za opskrbu pitkom vodom, odvodnju i pročišćavanje otpadnih voda, OIB 84218628128, Ruđera Boškovića 10,44000 Sisak,vjerovnici</derivirana_varijabla>
  </DomainObject.Predmet.StrankaWithAdressOIB>
  <DomainObject.Predmet.StrankaNazivFormated>
    <izvorni_sadrzaj>FINA Regionalni centar Zagreb,AUTO PROMET SISAK društvo s ograničenom odgovornošću za prijevoz robe i putnika u javnom prometu i za turističku agenciju,SISAČKI VODOVOD društvo s ograničenom odgovornošću za opskrbu pitkom vodom, odvodnju i pročišćavanje otpadnih voda,vjerovnici</izvorni_sadrzaj>
    <derivirana_varijabla naziv="DomainObject.Predmet.StrankaNazivFormated_1">FINA Regionalni centar Zagreb,AUTO PROMET SISAK društvo s ograničenom odgovornošću za prijevoz robe i putnika u javnom prometu i za turističku agenciju,SISAČKI VODOVOD društvo s ograničenom odgovornošću za opskrbu pitkom vodom, odvodnju i pročišćavanje otpadnih voda,vjerovnici</derivirana_varijabla>
  </DomainObject.Predmet.StrankaNazivFormated>
  <DomainObject.Predmet.StrankaNazivFormatedOIB>
    <izvorni_sadrzaj>FINA Regionalni centar Zagreb, OIB 85821130368,AUTO PROMET SISAK društvo s ograničenom odgovornošću za prijevoz robe i putnika u javnom prometu i za turističku agenciju, OIB 71445870691,SISAČKI VODOVOD društvo s ograničenom odgovornošću za opskrbu pitkom vodom, odvodnju i pročišćavanje otpadnih voda, OIB 84218628128,vjerovnici</izvorni_sadrzaj>
    <derivirana_varijabla naziv="DomainObject.Predmet.StrankaNazivFormatedOIB_1">FINA Regionalni centar Zagreb, OIB 85821130368,AUTO PROMET SISAK društvo s ograničenom odgovornošću za prijevoz robe i putnika u javnom prometu i za turističku agenciju, OIB 71445870691,SISAČKI VODOVOD društvo s ograničenom odgovornošću za opskrbu pitkom vodom, odvodnju i pročišćavanje otpadnih voda, OIB 84218628128,vjerovnici</derivirana_varijabla>
  </DomainObject.Predmet.StrankaNazivFormatedOIB>
  <DomainObject.Predmet.Sud.Adresa.Naselje>
    <izvorni_sadrzaj>Zagreb</izvorni_sadrzaj>
    <derivirana_varijabla naziv="DomainObject.Predmet.Sud.Adresa.Naselje_1">Zagreb</derivirana_varijabla>
  </DomainObject.Predmet.Sud.Adresa.Naselje>
  <DomainObject.Predmet.Sud.Adresa.NaseljeLokativ>
    <izvorni_sadrzaj>Zagrebu</izvorni_sadrzaj>
    <derivirana_varijabla naziv="DomainObject.Predmet.Sud.Adresa.NaseljeLokativ_1">Zagrebu</derivirana_varijabla>
  </DomainObject.Predmet.Sud.Adresa.NaseljeLokativ>
  <DomainObject.Predmet.Sud.Adresa.PostBroj>
    <izvorni_sadrzaj>10002</izvorni_sadrzaj>
    <derivirana_varijabla naziv="DomainObject.Predmet.Sud.Adresa.PostBroj_1">10002</derivirana_varijabla>
  </DomainObject.Predmet.Sud.Adresa.PostBroj>
  <DomainObject.Predmet.Sud.Adresa.UlicaIKBR>
    <izvorni_sadrzaj>Amruševa 2/II desno (p.p. 432)</izvorni_sadrzaj>
    <derivirana_varijabla naziv="DomainObject.Predmet.Sud.Adresa.UlicaIKBR_1">Amruševa 2/II desno (p.p. 432)</derivirana_varijabla>
  </DomainObject.Predmet.Sud.Adresa.UlicaIKBR>
  <DomainObject.Predmet.Sud.Naziv>
    <izvorni_sadrzaj>Trgovački sud u Zagrebu</izvorni_sadrzaj>
    <derivirana_varijabla naziv="DomainObject.Predmet.Sud.Naziv_1">Trgovački sud u Zagrebu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7.St - V. Malenica</izvorni_sadrzaj>
    <derivirana_varijabla naziv="DomainObject.Predmet.TrenutnaLokacijaSpisa.Naziv_1">7.St - V. Malenica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Zagrebu</izvorni_sadrzaj>
    <derivirana_varijabla naziv="DomainObject.Predmet.TrenutnaLokacijaSpisa.Sud.Naziv_1">Trgovački sud u Zagrebu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Izvanparnična pisarnica</izvorni_sadrzaj>
    <derivirana_varijabla naziv="DomainObject.Predmet.UstrojstvenaJedinicaVodi.Naziv_1">Izvanparnična pisarnica</derivirana_varijabla>
  </DomainObject.Predmet.UstrojstvenaJedinicaVodi.Naziv>
  <DomainObject.Predmet.UstrojstvenaJedinicaVodi.Oznaka>
    <izvorni_sadrzaj>Izv</izvorni_sadrzaj>
    <derivirana_varijabla naziv="DomainObject.Predmet.UstrojstvenaJedinicaVodi.Oznaka_1">Izv</derivirana_varijabla>
  </DomainObject.Predmet.UstrojstvenaJedinicaVodi.Oznaka>
  <DomainObject.Predmet.UstrojstvenaJedinicaVodi.Prostorija.Naziv>
    <izvorni_sadrzaj>UZ Pisarnica</izvorni_sadrzaj>
    <derivirana_varijabla naziv="DomainObject.Predmet.UstrojstvenaJedinicaVodi.Prostorija.Naziv_1">UZ Pisarnica</derivirana_varijabla>
  </DomainObject.Predmet.UstrojstvenaJedinicaVodi.Prostorija.Naziv>
  <DomainObject.Predmet.UstrojstvenaJedinicaVodi.Prostorija.Oznaka>
    <izvorni_sadrzaj>UZ Pisarnica</izvorni_sadrzaj>
    <derivirana_varijabla naziv="DomainObject.Predmet.UstrojstvenaJedinicaVodi.Prostorija.Oznaka_1">UZ Pisarnica</derivirana_varijabla>
  </DomainObject.Predmet.UstrojstvenaJedinicaVodi.Prostorija.Oznaka>
  <DomainObject.Predmet.UstrojstvenaJedinicaVodi.Sud.Naziv>
    <izvorni_sadrzaj>Trgovački sud u Zagrebu</izvorni_sadrzaj>
    <derivirana_varijabla naziv="DomainObject.Predmet.UstrojstvenaJedinicaVodi.Sud.Naziv_1">Trgovački sud u Zagrebu</derivirana_varijabla>
  </DomainObject.Predmet.UstrojstvenaJedinicaVodi.Sud.Naziv>
  <DomainObject.Predmet.VrstaSpora.Naziv>
    <izvorni_sadrzaj>Stečaj društva sa ograničenom odgovornošću</izvorni_sadrzaj>
    <derivirana_varijabla naziv="DomainObject.Predmet.VrstaSpora.Naziv_1">Stečaj društva sa ograničenom odgovornošću</derivirana_varijabla>
  </DomainObject.Predmet.VrstaSpora.Naziv>
  <DomainObject.Predmet.Zapisnicar>
    <izvorni_sadrzaj>Kristina Švajger</izvorni_sadrzaj>
    <derivirana_varijabla naziv="DomainObject.Predmet.Zapisnicar_1">Kristina Švajger</derivirana_varijabla>
  </DomainObject.Predmet.Zapisnicar>
  <DomainObject.Predmet.StrankaListFormated>
    <izvorni_sadrzaj>
      <item>FINA Regionalni centar Zagreb</item>
      <item>AUTO PROMET SISAK društvo s ograničenom odgovornošću za prijevoz robe i putnika u javnom prometu i za turističku agenciju</item>
      <item>SISAČKI VODOVOD društvo s ograničenom odgovornošću za opskrbu pitkom vodom, odvodnju i pročišćavanje otpadnih voda</item>
      <item>vjerovnici</item>
    </izvorni_sadrzaj>
    <derivirana_varijabla naziv="DomainObject.Predmet.StrankaListFormated_1">
      <item>FINA Regionalni centar Zagreb</item>
      <item>AUTO PROMET SISAK društvo s ograničenom odgovornošću za prijevoz robe i putnika u javnom prometu i za turističku agenciju</item>
      <item>SISAČKI VODOVOD društvo s ograničenom odgovornošću za opskrbu pitkom vodom, odvodnju i pročišćavanje otpadnih voda</item>
      <item>vjerovnici</item>
    </derivirana_varijabla>
  </DomainObject.Predmet.StrankaListFormated>
  <DomainObject.Predmet.StrankaListFormatedOIB>
    <izvorni_sadrzaj>
      <item>FINA Regionalni centar Zagreb, OIB 85821130368</item>
      <item>AUTO PROMET SISAK društvo s ograničenom odgovornošću za prijevoz robe i putnika u javnom prometu i za turističku agenciju, OIB 71445870691</item>
      <item>SISAČKI VODOVOD društvo s ograničenom odgovornošću za opskrbu pitkom vodom, odvodnju i pročišćavanje otpadnih voda, OIB 84218628128</item>
      <item>vjerovnici</item>
    </izvorni_sadrzaj>
    <derivirana_varijabla naziv="DomainObject.Predmet.StrankaListFormatedOIB_1">
      <item>FINA Regionalni centar Zagreb, OIB 85821130368</item>
      <item>AUTO PROMET SISAK društvo s ograničenom odgovornošću za prijevoz robe i putnika u javnom prometu i za turističku agenciju, OIB 71445870691</item>
      <item>SISAČKI VODOVOD društvo s ograničenom odgovornošću za opskrbu pitkom vodom, odvodnju i pročišćavanje otpadnih voda, OIB 84218628128</item>
      <item>vjerovnici</item>
    </derivirana_varijabla>
  </DomainObject.Predmet.StrankaListFormatedOIB>
  <DomainObject.Predmet.StrankaListFormatedWithAdress>
    <izvorni_sadrzaj>
      <item>FINA Regionalni centar Zagreb, Trg Svibanjskih žrtava 1995. br. 1, 10000 Zagreb</item>
      <item>AUTO PROMET SISAK društvo s ograničenom odgovornošću za prijevoz robe i putnika u javnom prometu i za turističku agenciju, Zagrebačka 19, 44000 Sisak</item>
      <item>SISAČKI VODOVOD društvo s ograničenom odgovornošću za opskrbu pitkom vodom, odvodnju i pročišćavanje otpadnih voda, Ruđera Boškovića 10, 44000 Sisak</item>
      <item>vjerovnici</item>
    </izvorni_sadrzaj>
    <derivirana_varijabla naziv="DomainObject.Predmet.StrankaListFormatedWithAdress_1">
      <item>FINA Regionalni centar Zagreb, Trg Svibanjskih žrtava 1995. br. 1, 10000 Zagreb</item>
      <item>AUTO PROMET SISAK društvo s ograničenom odgovornošću za prijevoz robe i putnika u javnom prometu i za turističku agenciju, Zagrebačka 19, 44000 Sisak</item>
      <item>SISAČKI VODOVOD društvo s ograničenom odgovornošću za opskrbu pitkom vodom, odvodnju i pročišćavanje otpadnih voda, Ruđera Boškovića 10, 44000 Sisak</item>
      <item>vjerovnici</item>
    </derivirana_varijabla>
  </DomainObject.Predmet.StrankaListFormatedWithAdress>
  <DomainObject.Predmet.StrankaListFormatedWithAdressOIB>
    <izvorni_sadrzaj>
      <item>FINA Regionalni centar Zagreb, OIB 85821130368, Trg Svibanjskih žrtava 1995. br. 1, 10000 Zagreb</item>
      <item>AUTO PROMET SISAK društvo s ograničenom odgovornošću za prijevoz robe i putnika u javnom prometu i za turističku agenciju, OIB 71445870691, Zagrebačka 19, 44000 Sisak</item>
      <item>SISAČKI VODOVOD društvo s ograničenom odgovornošću za opskrbu pitkom vodom, odvodnju i pročišćavanje otpadnih voda, OIB 84218628128, Ruđera Boškovića 10, 44000 Sisak</item>
      <item>vjerovnici</item>
    </izvorni_sadrzaj>
    <derivirana_varijabla naziv="DomainObject.Predmet.StrankaListFormatedWithAdressOIB_1">
      <item>FINA Regionalni centar Zagreb, OIB 85821130368, Trg Svibanjskih žrtava 1995. br. 1, 10000 Zagreb</item>
      <item>AUTO PROMET SISAK društvo s ograničenom odgovornošću za prijevoz robe i putnika u javnom prometu i za turističku agenciju, OIB 71445870691, Zagrebačka 19, 44000 Sisak</item>
      <item>SISAČKI VODOVOD društvo s ograničenom odgovornošću za opskrbu pitkom vodom, odvodnju i pročišćavanje otpadnih voda, OIB 84218628128, Ruđera Boškovića 10, 44000 Sisak</item>
      <item>vjerovnici</item>
    </derivirana_varijabla>
  </DomainObject.Predmet.StrankaListFormatedWithAdressOIB>
  <DomainObject.Predmet.StrankaListNazivFormated>
    <izvorni_sadrzaj>
      <item>FINA Regionalni centar Zagreb</item>
      <item>AUTO PROMET SISAK društvo s ograničenom odgovornošću za prijevoz robe i putnika u javnom prometu i za turističku agenciju</item>
      <item>SISAČKI VODOVOD društvo s ograničenom odgovornošću za opskrbu pitkom vodom, odvodnju i pročišćavanje otpadnih voda</item>
      <item>vjerovnici</item>
    </izvorni_sadrzaj>
    <derivirana_varijabla naziv="DomainObject.Predmet.StrankaListNazivFormated_1">
      <item>FINA Regionalni centar Zagreb</item>
      <item>AUTO PROMET SISAK društvo s ograničenom odgovornošću za prijevoz robe i putnika u javnom prometu i za turističku agenciju</item>
      <item>SISAČKI VODOVOD društvo s ograničenom odgovornošću za opskrbu pitkom vodom, odvodnju i pročišćavanje otpadnih voda</item>
      <item>vjerovnici</item>
    </derivirana_varijabla>
  </DomainObject.Predmet.StrankaListNazivFormated>
  <DomainObject.Predmet.StrankaListNazivFormatedOIB>
    <izvorni_sadrzaj>
      <item>FINA Regionalni centar Zagreb, OIB 85821130368</item>
      <item>AUTO PROMET SISAK društvo s ograničenom odgovornošću za prijevoz robe i putnika u javnom prometu i za turističku agenciju, OIB 71445870691</item>
      <item>SISAČKI VODOVOD društvo s ograničenom odgovornošću za opskrbu pitkom vodom, odvodnju i pročišćavanje otpadnih voda, OIB 84218628128</item>
      <item>vjerovnici</item>
    </izvorni_sadrzaj>
    <derivirana_varijabla naziv="DomainObject.Predmet.StrankaListNazivFormatedOIB_1">
      <item>FINA Regionalni centar Zagreb, OIB 85821130368</item>
      <item>AUTO PROMET SISAK društvo s ograničenom odgovornošću za prijevoz robe i putnika u javnom prometu i za turističku agenciju, OIB 71445870691</item>
      <item>SISAČKI VODOVOD društvo s ograničenom odgovornošću za opskrbu pitkom vodom, odvodnju i pročišćavanje otpadnih voda, OIB 84218628128</item>
      <item>vjerovnici</item>
    </derivirana_varijabla>
  </DomainObject.Predmet.StrankaListNazivFormatedOIB>
  <DomainObject.Predmet.ProtuStrankaListFormated>
    <izvorni_sadrzaj>
      <item>SEGESTA d.o.o. zastupanog po punomoćniku Damir Nogić; Vlado Kartelo</item>
    </izvorni_sadrzaj>
    <derivirana_varijabla naziv="DomainObject.Predmet.ProtuStrankaListFormated_1">
      <item>SEGESTA d.o.o. zastupanog po punomoćniku Damir Nogić; Vlado Kartelo</item>
    </derivirana_varijabla>
  </DomainObject.Predmet.ProtuStrankaListFormated>
  <DomainObject.Predmet.ProtuStrankaListFormatedOIB>
    <izvorni_sadrzaj>
      <item>SEGESTA d.o.o., OIB 43700120580 zastupanog po punomoćniku Damir Nogić; Vlado Kartelo</item>
    </izvorni_sadrzaj>
    <derivirana_varijabla naziv="DomainObject.Predmet.ProtuStrankaListFormatedOIB_1">
      <item>SEGESTA d.o.o., OIB 43700120580 zastupanog po punomoćniku Damir Nogić; Vlado Kartelo</item>
    </derivirana_varijabla>
  </DomainObject.Predmet.ProtuStrankaListFormatedOIB>
  <DomainObject.Predmet.ProtuStrankaListFormatedWithAdress>
    <izvorni_sadrzaj>
      <item>SEGESTA d.o.o., Borisa Brnada 56, 44000 Sisak zastupanog po punomoćniku Damir Nogić; Vlado Kartelo</item>
    </izvorni_sadrzaj>
    <derivirana_varijabla naziv="DomainObject.Predmet.ProtuStrankaListFormatedWithAdress_1">
      <item>SEGESTA d.o.o., Borisa Brnada 56, 44000 Sisak zastupanog po punomoćniku Damir Nogić; Vlado Kartelo</item>
    </derivirana_varijabla>
  </DomainObject.Predmet.ProtuStrankaListFormatedWithAdress>
  <DomainObject.Predmet.ProtuStrankaListFormatedWithAdressOIB>
    <izvorni_sadrzaj>
      <item>SEGESTA d.o.o., OIB 43700120580, Borisa Brnada 56, 44000 Sisak zastupanog po punomoćniku Damir Nogić; Vlado Kartelo</item>
    </izvorni_sadrzaj>
    <derivirana_varijabla naziv="DomainObject.Predmet.ProtuStrankaListFormatedWithAdressOIB_1">
      <item>SEGESTA d.o.o., OIB 43700120580, Borisa Brnada 56, 44000 Sisak zastupanog po punomoćniku Damir Nogić; Vlado Kartelo</item>
    </derivirana_varijabla>
  </DomainObject.Predmet.ProtuStrankaListFormatedWithAdressOIB>
  <DomainObject.Predmet.ProtuStrankaListNazivFormated>
    <izvorni_sadrzaj>
      <item>SEGESTA d.o.o.</item>
    </izvorni_sadrzaj>
    <derivirana_varijabla naziv="DomainObject.Predmet.ProtuStrankaListNazivFormated_1">
      <item>SEGESTA d.o.o.</item>
    </derivirana_varijabla>
  </DomainObject.Predmet.ProtuStrankaListNazivFormated>
  <DomainObject.Predmet.ProtuStrankaListNazivFormatedOIB>
    <izvorni_sadrzaj>
      <item>SEGESTA d.o.o., OIB 43700120580</item>
    </izvorni_sadrzaj>
    <derivirana_varijabla naziv="DomainObject.Predmet.ProtuStrankaListNazivFormatedOIB_1">
      <item>SEGESTA d.o.o., OIB 43700120580</item>
    </derivirana_varijabla>
  </DomainObject.Predmet.ProtuStrankaListNazivFormatedOIB>
  <DomainObject.Predmet.OstaliListFormated>
    <izvorni_sadrzaj>
      <item>Damir Nogić punomoćnik sudionika u postupku SEGESTA d.o.o.</item>
      <item>Janko Vidiček</item>
      <item>Odvjetničko društvo Krajinović i partneri društvo s ograničenom odgovornošću</item>
      <item>Danko Kovač</item>
      <item>Vlado Kartelo punomoćnik sudionika u postupku SEGESTA d.o.o.</item>
    </izvorni_sadrzaj>
    <derivirana_varijabla naziv="DomainObject.Predmet.OstaliListFormated_1">
      <item>Damir Nogić punomoćnik sudionika u postupku SEGESTA d.o.o.</item>
      <item>Janko Vidiček</item>
      <item>Odvjetničko društvo Krajinović i partneri društvo s ograničenom odgovornošću</item>
      <item>Danko Kovač</item>
      <item>Vlado Kartelo punomoćnik sudionika u postupku SEGESTA d.o.o.</item>
    </derivirana_varijabla>
  </DomainObject.Predmet.OstaliListFormated>
  <DomainObject.Predmet.OstaliListFormatedOIB>
    <izvorni_sadrzaj>
      <item>Damir Nogić, OIB 88908793682 punomoćnik sudionika u postupku SEGESTA d.o.o.</item>
      <item>Janko Vidiček, OIB 51043553915</item>
      <item>Odvjetničko društvo Krajinović i partneri društvo s ograničenom odgovornošću, OIB 69806466762</item>
      <item>Danko Kovač, OIB 61027215192</item>
      <item>Vlado Kartelo punomoćnik sudionika u postupku SEGESTA d.o.o.</item>
    </izvorni_sadrzaj>
    <derivirana_varijabla naziv="DomainObject.Predmet.OstaliListFormatedOIB_1">
      <item>Damir Nogić, OIB 88908793682 punomoćnik sudionika u postupku SEGESTA d.o.o.</item>
      <item>Janko Vidiček, OIB 51043553915</item>
      <item>Odvjetničko društvo Krajinović i partneri društvo s ograničenom odgovornošću, OIB 69806466762</item>
      <item>Danko Kovač, OIB 61027215192</item>
      <item>Vlado Kartelo punomoćnik sudionika u postupku SEGESTA d.o.o.</item>
    </derivirana_varijabla>
  </DomainObject.Predmet.OstaliListFormatedOIB>
  <DomainObject.Predmet.OstaliListFormatedWithAdress>
    <izvorni_sadrzaj>
      <item>Damir Nogić, Ulica Olivera Potzla 4, 44000 Sisak punomoćnik sudionika u postupku SEGESTA d.o.o.</item>
      <item>Janko Vidiček, Brazilska 3, 10000 Zagreb</item>
      <item>Odvjetničko društvo Krajinović i partneri društvo s ograničenom odgovornošću, Boškovićeva 6, 10000 Zagreb</item>
      <item>Danko Kovač, S. i A. Radića 15, 44000 Sisak</item>
      <item>Vlado Kartelo, A.Starčevića 16, 44000 Sisak punomoćnik sudionika u postupku SEGESTA d.o.o.</item>
    </izvorni_sadrzaj>
    <derivirana_varijabla naziv="DomainObject.Predmet.OstaliListFormatedWithAdress_1">
      <item>Damir Nogić, Ulica Olivera Potzla 4, 44000 Sisak punomoćnik sudionika u postupku SEGESTA d.o.o.</item>
      <item>Janko Vidiček, Brazilska 3, 10000 Zagreb</item>
      <item>Odvjetničko društvo Krajinović i partneri društvo s ograničenom odgovornošću, Boškovićeva 6, 10000 Zagreb</item>
      <item>Danko Kovač, S. i A. Radića 15, 44000 Sisak</item>
      <item>Vlado Kartelo, A.Starčevića 16, 44000 Sisak punomoćnik sudionika u postupku SEGESTA d.o.o.</item>
    </derivirana_varijabla>
  </DomainObject.Predmet.OstaliListFormatedWithAdress>
  <DomainObject.Predmet.OstaliListFormatedWithAdressOIB>
    <izvorni_sadrzaj>
      <item>Damir Nogić, OIB 88908793682, Ulica Olivera Potzla 4, 44000 Sisak punomoćnik sudionika u postupku SEGESTA d.o.o.</item>
      <item>Janko Vidiček, OIB 51043553915, Brazilska 3, 10000 Zagreb</item>
      <item>Odvjetničko društvo Krajinović i partneri društvo s ograničenom odgovornošću, OIB 69806466762, Boškovićeva 6, 10000 Zagreb</item>
      <item>Danko Kovač, OIB 61027215192, S. i A. Radića 15, 44000 Sisak</item>
      <item>Vlado Kartelo, A.Starčevića 16, 44000 Sisak punomoćnik sudionika u postupku SEGESTA d.o.o.</item>
    </izvorni_sadrzaj>
    <derivirana_varijabla naziv="DomainObject.Predmet.OstaliListFormatedWithAdressOIB_1">
      <item>Damir Nogić, OIB 88908793682, Ulica Olivera Potzla 4, 44000 Sisak punomoćnik sudionika u postupku SEGESTA d.o.o.</item>
      <item>Janko Vidiček, OIB 51043553915, Brazilska 3, 10000 Zagreb</item>
      <item>Odvjetničko društvo Krajinović i partneri društvo s ograničenom odgovornošću, OIB 69806466762, Boškovićeva 6, 10000 Zagreb</item>
      <item>Danko Kovač, OIB 61027215192, S. i A. Radića 15, 44000 Sisak</item>
      <item>Vlado Kartelo, A.Starčevića 16, 44000 Sisak punomoćnik sudionika u postupku SEGESTA d.o.o.</item>
    </derivirana_varijabla>
  </DomainObject.Predmet.OstaliListFormatedWithAdressOIB>
  <DomainObject.Predmet.OstaliListNazivFormated>
    <izvorni_sadrzaj>
      <item>Damir Nogić</item>
      <item>Janko Vidiček</item>
      <item>Odvjetničko društvo Krajinović i partneri društvo s ograničenom odgovornošću</item>
      <item>Danko Kovač</item>
      <item>Vlado Kartelo</item>
    </izvorni_sadrzaj>
    <derivirana_varijabla naziv="DomainObject.Predmet.OstaliListNazivFormated_1">
      <item>Damir Nogić</item>
      <item>Janko Vidiček</item>
      <item>Odvjetničko društvo Krajinović i partneri društvo s ograničenom odgovornošću</item>
      <item>Danko Kovač</item>
      <item>Vlado Kartelo</item>
    </derivirana_varijabla>
  </DomainObject.Predmet.OstaliListNazivFormated>
  <DomainObject.Predmet.OstaliListNazivFormatedOIB>
    <izvorni_sadrzaj>
      <item>Damir Nogić, OIB 88908793682</item>
      <item>Janko Vidiček, OIB 51043553915</item>
      <item>Odvjetničko društvo Krajinović i partneri društvo s ograničenom odgovornošću, OIB 69806466762</item>
      <item>Danko Kovač, OIB 61027215192</item>
      <item>Vlado Kartelo</item>
    </izvorni_sadrzaj>
    <derivirana_varijabla naziv="DomainObject.Predmet.OstaliListNazivFormatedOIB_1">
      <item>Damir Nogić, OIB 88908793682</item>
      <item>Janko Vidiček, OIB 51043553915</item>
      <item>Odvjetničko društvo Krajinović i partneri društvo s ograničenom odgovornošću, OIB 69806466762</item>
      <item>Danko Kovač, OIB 61027215192</item>
      <item>Vlado Kartelo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4. srpnja 2017.</izvorni_sadrzaj>
    <derivirana_varijabla naziv="DomainObject.Datum_1">4. srpnja 2017.</derivirana_varijabla>
  </DomainObject.Datum>
  <DomainObject.PoslovniBrojDokumenta>
    <izvorni_sadrzaj/>
    <derivirana_varijabla naziv="DomainObject.PoslovniBrojDokumenta_1"/>
  </DomainObject.PoslovniBrojDokumenta>
  <DomainObject.Predmet.StrankaIDrugi>
    <izvorni_sadrzaj>FINA Regionalni centar Zagreb i dr.</izvorni_sadrzaj>
    <derivirana_varijabla naziv="DomainObject.Predmet.StrankaIDrugi_1">FINA Regionalni centar Zagreb i dr.</derivirana_varijabla>
  </DomainObject.Predmet.StrankaIDrugi>
  <DomainObject.Predmet.ProtustrankaIDrugi>
    <izvorni_sadrzaj>SEGESTA d.o.o.</izvorni_sadrzaj>
    <derivirana_varijabla naziv="DomainObject.Predmet.ProtustrankaIDrugi_1">SEGESTA d.o.o.</derivirana_varijabla>
  </DomainObject.Predmet.ProtustrankaIDrugi>
  <DomainObject.Predmet.StrankaIDrugiAdressOIB>
    <izvorni_sadrzaj>FINA Regionalni centar Zagreb, OIB 85821130368, Trg Svibanjskih žrtava 1995. br. 1, 10000 Zagreb i dr.</izvorni_sadrzaj>
    <derivirana_varijabla naziv="DomainObject.Predmet.StrankaIDrugiAdressOIB_1">FINA Regionalni centar Zagreb, OIB 85821130368, Trg Svibanjskih žrtava 1995. br. 1, 10000 Zagreb i dr.</derivirana_varijabla>
  </DomainObject.Predmet.StrankaIDrugiAdressOIB>
  <DomainObject.Predmet.ProtustrankaIDrugiAdressOIB>
    <izvorni_sadrzaj>SEGESTA d.o.o., OIB 43700120580, Borisa Brnada 56, 44000 Sisak</izvorni_sadrzaj>
    <derivirana_varijabla naziv="DomainObject.Predmet.ProtustrankaIDrugiAdressOIB_1">SEGESTA d.o.o., OIB 43700120580, Borisa Brnada 56, 44000 Sisak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SEGESTA d.o.o.</item>
      <item>FINA Regionalni centar Zagreb</item>
      <item>Damir Nogić</item>
      <item>AUTO PROMET SISAK društvo s ograničenom odgovornošću za prijevoz robe i putnika u javnom prometu i za turističku agenciju</item>
      <item>SISAČKI VODOVOD društvo s ograničenom odgovornošću za opskrbu pitkom vodom, odvodnju i pročišćavanje otpadnih voda</item>
      <item>Janko Vidiček</item>
      <item>Odvjetničko društvo Krajinović i partneri društvo s ograničenom odgovornošću</item>
      <item>Danko Kovač</item>
      <item>vjerovnici</item>
      <item>Vlado Kartelo</item>
    </izvorni_sadrzaj>
    <derivirana_varijabla naziv="DomainObject.Predmet.SudioniciListNaziv_1">
      <item>SEGESTA d.o.o.</item>
      <item>FINA Regionalni centar Zagreb</item>
      <item>Damir Nogić</item>
      <item>AUTO PROMET SISAK društvo s ograničenom odgovornošću za prijevoz robe i putnika u javnom prometu i za turističku agenciju</item>
      <item>SISAČKI VODOVOD društvo s ograničenom odgovornošću za opskrbu pitkom vodom, odvodnju i pročišćavanje otpadnih voda</item>
      <item>Janko Vidiček</item>
      <item>Odvjetničko društvo Krajinović i partneri društvo s ograničenom odgovornošću</item>
      <item>Danko Kovač</item>
      <item>vjerovnici</item>
      <item>Vlado Kartelo</item>
    </derivirana_varijabla>
  </DomainObject.Predmet.SudioniciListNaziv>
  <DomainObject.Predmet.SudioniciListAdressOIB>
    <izvorni_sadrzaj>
      <item>SEGESTA d.o.o., OIB 43700120580, Borisa Brnada 56,44000 Sisak</item>
      <item>FINA Regionalni centar Zagreb, OIB 85821130368, Trg Svibanjskih žrtava 1995. br. 1,10000 Zagreb</item>
      <item>Damir Nogić, OIB 88908793682, Ulica Olivera Potzla 4,44000 Sisak</item>
      <item>AUTO PROMET SISAK društvo s ograničenom odgovornošću za prijevoz robe i putnika u javnom prometu i za turističku agenciju, OIB 71445870691, Zagrebačka 19,44000 Sisak</item>
      <item>SISAČKI VODOVOD društvo s ograničenom odgovornošću za opskrbu pitkom vodom, odvodnju i pročišćavanje otpadnih voda, OIB 84218628128, Ruđera Boškovića 10,44000 Sisak</item>
      <item>Janko Vidiček, OIB 51043553915, Brazilska 3,10000 Zagreb</item>
      <item>Odvjetničko društvo Krajinović i partneri društvo s ograničenom odgovornošću, OIB 69806466762, Boškovićeva 6,10000 Zagreb</item>
      <item>Danko Kovač, OIB 61027215192, S. i A. Radića 15,44000 Sisak</item>
      <item>vjerovnici</item>
      <item>Vlado Kartelo, A.Starčevića 16,44000 Sisak</item>
    </izvorni_sadrzaj>
    <derivirana_varijabla naziv="DomainObject.Predmet.SudioniciListAdressOIB_1">
      <item>SEGESTA d.o.o., OIB 43700120580, Borisa Brnada 56,44000 Sisak</item>
      <item>FINA Regionalni centar Zagreb, OIB 85821130368, Trg Svibanjskih žrtava 1995. br. 1,10000 Zagreb</item>
      <item>Damir Nogić, OIB 88908793682, Ulica Olivera Potzla 4,44000 Sisak</item>
      <item>AUTO PROMET SISAK društvo s ograničenom odgovornošću za prijevoz robe i putnika u javnom prometu i za turističku agenciju, OIB 71445870691, Zagrebačka 19,44000 Sisak</item>
      <item>SISAČKI VODOVOD društvo s ograničenom odgovornošću za opskrbu pitkom vodom, odvodnju i pročišćavanje otpadnih voda, OIB 84218628128, Ruđera Boškovića 10,44000 Sisak</item>
      <item>Janko Vidiček, OIB 51043553915, Brazilska 3,10000 Zagreb</item>
      <item>Odvjetničko društvo Krajinović i partneri društvo s ograničenom odgovornošću, OIB 69806466762, Boškovićeva 6,10000 Zagreb</item>
      <item>Danko Kovač, OIB 61027215192, S. i A. Radića 15,44000 Sisak</item>
      <item>vjerovnici</item>
      <item>Vlado Kartelo, A.Starčevića 16,44000 Sisak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>
      <item>, OIB 43700120580</item>
      <item>, OIB 85821130368</item>
      <item>, OIB 88908793682</item>
      <item>, OIB 71445870691</item>
      <item>, OIB 84218628128</item>
      <item>, OIB 51043553915</item>
      <item>, OIB 69806466762</item>
      <item>, OIB 61027215192</item>
      <item>, OIB null</item>
      <item>, OIB null</item>
    </izvorni_sadrzaj>
    <derivirana_varijabla naziv="DomainObject.Predmet.SudioniciListNazivOIB_1">
      <item>, OIB 43700120580</item>
      <item>, OIB 85821130368</item>
      <item>, OIB 88908793682</item>
      <item>, OIB 71445870691</item>
      <item>, OIB 84218628128</item>
      <item>, OIB 51043553915</item>
      <item>, OIB 69806466762</item>
      <item>, OIB 61027215192</item>
      <item>, OIB null</item>
      <item>, OIB null</item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>
      <item>Janko Vidiček, OIB 51043553915, Brazilska 3 Zagreb</item>
    </izvorni_sadrzaj>
    <derivirana_varijabla naziv="DomainObject.Predmet.StecajniUpraviteljiListAddressOIB_1">
      <item>Janko Vidiček, OIB 51043553915, Brazilska 3 Zagreb</item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4</properties:Pages>
  <properties:Words>0</properties:Words>
  <properties:Characters>0</properties:Characters>
  <properties:Lines>8</properties:Lines>
  <properties:Paragraphs>0</properties:Paragraphs>
  <properties:TotalTime>3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2017-07-04T11:25:00Z</dcterms:created>
  <dc:creator>Kristina Švajger</dc:creator>
  <cp:lastModifiedBy>Kristina Švajger</cp:lastModifiedBy>
  <dcterms:modified xmlns:xsi="http://www.w3.org/2001/XMLSchema-instance" xsi:type="dcterms:W3CDTF">2017-07-04T11:30:00Z</dcterms:modified>
  <cp:revision>3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St-5557/2016-35 / Podnesak - Podnesak</vt:lpwstr>
  </prop:property>
  <prop:property name="CC_coloring" pid="4" fmtid="{D5CDD505-2E9C-101B-9397-08002B2CF9AE}">
    <vt:bool>false</vt:bool>
  </prop:property>
  <prop:property name="BrojStranica" pid="5" fmtid="{D5CDD505-2E9C-101B-9397-08002B2CF9AE}">
    <vt:i4>4</vt:i4>
  </prop:property>
</prop:Properties>
</file>