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8b93" w14:paraId="6388b93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6A427D">
        <w:t>9185</w:t>
      </w:r>
      <w:r w:rsidR="008015F3" w:rsidRPr="00FE7435">
        <w:t>/2015</w:t>
      </w:r>
      <w:r w:rsidR="00D849A2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6A427D">
        <w:t>9185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6A427D" w:rsidRPr="000826CB">
        <w:t>STYLISH NAILS j.d.o.o., Odra (Grad Zagreb), Ulica Ivana Lackovića Croate 39, OIB: 247666617</w:t>
      </w:r>
      <w:r w:rsidR="006A427D">
        <w:t>35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A427D">
        <w:t>15.810,84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611EB"/>
    <w:rsid w:val="002E24A0"/>
    <w:rsid w:val="00387730"/>
    <w:rsid w:val="004B7931"/>
    <w:rsid w:val="004D578A"/>
    <w:rsid w:val="005C1D22"/>
    <w:rsid w:val="006A427D"/>
    <w:rsid w:val="0078658F"/>
    <w:rsid w:val="008015F3"/>
    <w:rsid w:val="00A1360E"/>
    <w:rsid w:val="00B267EF"/>
    <w:rsid w:val="00BD2E3D"/>
    <w:rsid w:val="00CA2E65"/>
    <w:rsid w:val="00D7025F"/>
    <w:rsid w:val="00D849A2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9185</izvorni_sadrzaj>
    <derivirana_varijabla naziv="DomainObject.Predmet.Broj_1">9185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St-9185/2015</izvorni_sadrzaj>
    <derivirana_varijabla naziv="DomainObject.Predmet.OznakaBroj_1">St-9185/2015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STYLISH NAILS j.d.o.o.</izvorni_sadrzaj>
    <derivirana_varijabla naziv="DomainObject.Predmet.ProtustrankaFormated_1">  STYLISH NAILS j.d.o.o.</derivirana_varijabla>
  </DomainObject.Predmet.ProtustrankaFormated>
  <DomainObject.Predmet.ProtustrankaFormatedOIB>
    <izvorni_sadrzaj>  STYLISH NAILS j.d.o.o., OIB 24766661735</izvorni_sadrzaj>
    <derivirana_varijabla naziv="DomainObject.Predmet.ProtustrankaFormatedOIB_1">  STYLISH NAILS j.d.o.o., OIB 24766661735</derivirana_varijabla>
  </DomainObject.Predmet.ProtustrankaFormatedOIB>
  <DomainObject.Predmet.ProtustrankaFormatedWithAdress>
    <izvorni_sadrzaj> STYLISH NAILS j.d.o.o., Ulica Ivana Lackovića Croate 39, 10020 Odra</izvorni_sadrzaj>
    <derivirana_varijabla naziv="DomainObject.Predmet.ProtustrankaFormatedWithAdress_1"> STYLISH NAILS j.d.o.o., Ulica Ivana Lackovića Croate 39, 10020 Odra</derivirana_varijabla>
  </DomainObject.Predmet.ProtustrankaFormatedWithAdress>
  <DomainObject.Predmet.ProtustrankaFormatedWithAdressOIB>
    <izvorni_sadrzaj> STYLISH NAILS j.d.o.o., OIB 24766661735, Ulica Ivana Lackovića Croate 39, 10020 Odra</izvorni_sadrzaj>
    <derivirana_varijabla naziv="DomainObject.Predmet.ProtustrankaFormatedWithAdressOIB_1"> STYLISH NAILS j.d.o.o., OIB 24766661735, Ulica Ivana Lackovića Croate 39, 10020 Odra</derivirana_varijabla>
  </DomainObject.Predmet.ProtustrankaFormatedWithAdressOIB>
  <DomainObject.Predmet.ProtustrankaWithAdress>
    <izvorni_sadrzaj>STYLISH NAILS j.d.o.o. Ulica Ivana Lackovića Croate 39, 10020 Odra</izvorni_sadrzaj>
    <derivirana_varijabla naziv="DomainObject.Predmet.ProtustrankaWithAdress_1">STYLISH NAILS j.d.o.o. Ulica Ivana Lackovića Croate 39, 10020 Odra</derivirana_varijabla>
  </DomainObject.Predmet.ProtustrankaWithAdress>
  <DomainObject.Predmet.ProtustrankaWithAdressOIB>
    <izvorni_sadrzaj>STYLISH NAILS j.d.o.o., OIB 24766661735, Ulica Ivana Lackovića Croate 39, 10020 Odra</izvorni_sadrzaj>
    <derivirana_varijabla naziv="DomainObject.Predmet.ProtustrankaWithAdressOIB_1">STYLISH NAILS j.d.o.o., OIB 24766661735, Ulica Ivana Lackovića Croate 39, 10020 Odra</derivirana_varijabla>
  </DomainObject.Predmet.ProtustrankaWithAdressOIB>
  <DomainObject.Predmet.ProtustrankaNazivFormated>
    <izvorni_sadrzaj>STYLISH NAILS j.d.o.o.</izvorni_sadrzaj>
    <derivirana_varijabla naziv="DomainObject.Predmet.ProtustrankaNazivFormated_1">STYLISH NAILS j.d.o.o.</derivirana_varijabla>
  </DomainObject.Predmet.ProtustrankaNazivFormated>
  <DomainObject.Predmet.ProtustrankaNazivFormatedOIB>
    <izvorni_sadrzaj>STYLISH NAILS j.d.o.o., OIB 24766661735</izvorni_sadrzaj>
    <derivirana_varijabla naziv="DomainObject.Predmet.ProtustrankaNazivFormatedOIB_1">STYLISH NAILS j.d.o.o., OIB 24766661735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STYLISH NAILS j.d.o.o.</item>
    </izvorni_sadrzaj>
    <derivirana_varijabla naziv="DomainObject.Predmet.ProtuStrankaListFormated_1">
      <item>STYLISH NAILS j.d.o.o.</item>
    </derivirana_varijabla>
  </DomainObject.Predmet.ProtuStrankaListFormated>
  <DomainObject.Predmet.ProtuStrankaListFormatedOIB>
    <izvorni_sadrzaj>
      <item>STYLISH NAILS j.d.o.o., OIB 24766661735</item>
    </izvorni_sadrzaj>
    <derivirana_varijabla naziv="DomainObject.Predmet.ProtuStrankaListFormatedOIB_1">
      <item>STYLISH NAILS j.d.o.o., OIB 24766661735</item>
    </derivirana_varijabla>
  </DomainObject.Predmet.ProtuStrankaListFormatedOIB>
  <DomainObject.Predmet.ProtuStrankaListFormatedWithAdress>
    <izvorni_sadrzaj>
      <item>STYLISH NAILS j.d.o.o., Ulica Ivana Lackovića Croate 39, 10020 Odra</item>
    </izvorni_sadrzaj>
    <derivirana_varijabla naziv="DomainObject.Predmet.ProtuStrankaListFormatedWithAdress_1">
      <item>STYLISH NAILS j.d.o.o., Ulica Ivana Lackovića Croate 39, 10020 Odra</item>
    </derivirana_varijabla>
  </DomainObject.Predmet.ProtuStrankaListFormatedWithAdress>
  <DomainObject.Predmet.ProtuStrankaListFormatedWithAdressOIB>
    <izvorni_sadrzaj>
      <item>STYLISH NAILS j.d.o.o., OIB 24766661735, Ulica Ivana Lackovića Croate 39, 10020 Odra</item>
    </izvorni_sadrzaj>
    <derivirana_varijabla naziv="DomainObject.Predmet.ProtuStrankaListFormatedWithAdressOIB_1">
      <item>STYLISH NAILS j.d.o.o., OIB 24766661735, Ulica Ivana Lackovića Croate 39, 10020 Odra</item>
    </derivirana_varijabla>
  </DomainObject.Predmet.ProtuStrankaListFormatedWithAdressOIB>
  <DomainObject.Predmet.ProtuStrankaListNazivFormated>
    <izvorni_sadrzaj>
      <item>STYLISH NAILS j.d.o.o.</item>
    </izvorni_sadrzaj>
    <derivirana_varijabla naziv="DomainObject.Predmet.ProtuStrankaListNazivFormated_1">
      <item>STYLISH NAILS j.d.o.o.</item>
    </derivirana_varijabla>
  </DomainObject.Predmet.ProtuStrankaListNazivFormated>
  <DomainObject.Predmet.ProtuStrankaListNazivFormatedOIB>
    <izvorni_sadrzaj>
      <item>STYLISH NAILS j.d.o.o., OIB 24766661735</item>
    </izvorni_sadrzaj>
    <derivirana_varijabla naziv="DomainObject.Predmet.ProtuStrankaListNazivFormatedOIB_1">
      <item>STYLISH NAILS j.d.o.o., OIB 24766661735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STYLISH NAILS j.d.o.o.</izvorni_sadrzaj>
    <derivirana_varijabla naziv="DomainObject.Predmet.ProtustrankaIDrugi_1">STYLISH NAILS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STYLISH NAILS j.d.o.o., OIB 24766661735, Ulica Ivana Lackovića Croate 39, 10020 Odra</izvorni_sadrzaj>
    <derivirana_varijabla naziv="DomainObject.Predmet.ProtustrankaIDrugiAdressOIB_1">STYLISH NAILS j.d.o.o., OIB 24766661735, Ulica Ivana Lackovića Croate 39,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STYLISH NAILS j.d.o.o.</item>
      <item>HRVATSKI ZAVOD ZA MIROVINSKO OSIGURANJE</item>
      <item>Financijska agencija</item>
    </izvorni_sadrzaj>
    <derivirana_varijabla naziv="DomainObject.Predmet.SudioniciListNaziv_1">
      <item>FINA Regionalni centar Zagreb</item>
      <item>STYLISH NAILS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24766661735</item>
      <item>, OIB 84397956623</item>
      <item>, OIB 85821130368</item>
    </izvorni_sadrzaj>
    <derivirana_varijabla naziv="DomainObject.Predmet.SudioniciListNazivOIB_1">
      <item>, OIB 85821130368</item>
      <item>, OIB 24766661735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1296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2016-03-17T10:19:00Z</dcterms:created>
  <dc:creator>Nikola Ribarić</dc:creator>
  <cp:lastModifiedBy>Jadranka Zelić</cp:lastModifiedBy>
  <cp:lastPrinted>2016-03-18T08:30:00Z</cp:lastPrinted>
  <dcterms:modified xmlns:xsi="http://www.w3.org/2001/XMLSchema-instance" xsi:type="dcterms:W3CDTF">2016-03-18T08:31:00Z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