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e1d3" w14:paraId="50ae1d3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002A22">
        <w:t>87</w:t>
      </w:r>
      <w:r w:rsidR="001D78D8">
        <w:t>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02A22">
        <w:t>87</w:t>
      </w:r>
      <w:r w:rsidR="001D78D8">
        <w:t>/2016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002A22">
        <w:t xml:space="preserve">RAŽERO PROMET j.d.o.o. za proizvodnju i usluge, OIB 02305754315, Zagreb, </w:t>
      </w:r>
      <w:proofErr w:type="spellStart"/>
      <w:r w:rsidR="00002A22">
        <w:t>Unčanska</w:t>
      </w:r>
      <w:proofErr w:type="spellEnd"/>
      <w:r w:rsidR="00002A22">
        <w:t xml:space="preserve"> 5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02A22">
        <w:t>25.576,33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B3EF2"/>
    <w:rsid w:val="00101281"/>
    <w:rsid w:val="00176522"/>
    <w:rsid w:val="00194DE9"/>
    <w:rsid w:val="001D78D8"/>
    <w:rsid w:val="00215918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C1743"/>
    <w:rsid w:val="00BE6AA0"/>
    <w:rsid w:val="00C250CD"/>
    <w:rsid w:val="00C445F4"/>
    <w:rsid w:val="00CB0D71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RAŽERO PROMET j.d.o.o. zastupanog po punomoćniku ŽELJKO RADOŠEVIĆ</izvorni_sadrzaj>
    <derivirana_varijabla naziv="DomainObject.Predmet.ProtustrankaFormated_1">  RAŽERO PROMET j.d.o.o. zastupanog po punomoćniku ŽELJKO RADOŠEVIĆ</derivirana_varijabla>
  </DomainObject.Predmet.ProtustrankaFormated>
  <DomainObject.Predmet.ProtustrankaFormatedOIB>
    <izvorni_sadrzaj>  RAŽERO PROMET j.d.o.o., OIB 02305754315 zastupanog po punomoćniku ŽELJKO RADOŠEVIĆ</izvorni_sadrzaj>
    <derivirana_varijabla naziv="DomainObject.Predmet.ProtustrankaFormatedOIB_1">  RAŽERO PROMET j.d.o.o., OIB 02305754315 zastupanog po punomoćniku ŽELJKO RADOŠEVIĆ</derivirana_varijabla>
  </DomainObject.Predmet.ProtustrankaFormatedOIB>
  <DomainObject.Predmet.ProtustrankaFormatedWithAdress>
    <izvorni_sadrzaj> RAŽERO PROMET j.d.o.o., Unčanska 5, 10000 Zagreb zastupanog po punomoćniku ŽELJKO RADOŠEVIĆ</izvorni_sadrzaj>
    <derivirana_varijabla naziv="DomainObject.Predmet.ProtustrankaFormatedWithAdress_1"> RAŽERO PROMET j.d.o.o., Unčanska 5, 10000 Zagreb zastupanog po punomoćniku ŽELJKO RADOŠEVIĆ</derivirana_varijabla>
  </DomainObject.Predmet.ProtustrankaFormatedWithAdress>
  <DomainObject.Predmet.ProtustrankaFormatedWithAdressOIB>
    <izvorni_sadrzaj> RAŽERO PROMET j.d.o.o., OIB 02305754315, Unčanska 5, 10000 Zagreb zastupanog po punomoćniku ŽELJKO RADOŠEVIĆ</izvorni_sadrzaj>
    <derivirana_varijabla naziv="DomainObject.Predmet.ProtustrankaFormatedWithAdressOIB_1"> RAŽERO PROMET j.d.o.o., OIB 02305754315, Unčanska 5, 10000 Zagreb zastupanog po punomoćniku ŽELJKO RADOŠEVIĆ</derivirana_varijabla>
  </DomainObject.Predmet.ProtustrankaFormatedWithAdressOIB>
  <DomainObject.Predmet.ProtustrankaWithAdress>
    <izvorni_sadrzaj>RAŽERO PROMET j.d.o.o. Unčanska 5, 10000 Zagreb</izvorni_sadrzaj>
    <derivirana_varijabla naziv="DomainObject.Predmet.ProtustrankaWithAdress_1">RAŽERO PROMET j.d.o.o. Unčanska 5, 10000 Zagreb</derivirana_varijabla>
  </DomainObject.Predmet.ProtustrankaWithAdress>
  <DomainObject.Predmet.ProtustrankaWithAdressOIB>
    <izvorni_sadrzaj>RAŽERO PROMET j.d.o.o., OIB 02305754315, Unčanska 5, 10000 Zagreb</izvorni_sadrzaj>
    <derivirana_varijabla naziv="DomainObject.Predmet.ProtustrankaWithAdressOIB_1">RAŽERO PROMET j.d.o.o., OIB 02305754315, Unčanska 5, 10000 Zagreb</derivirana_varijabla>
  </DomainObject.Predmet.ProtustrankaWithAdressOIB>
  <DomainObject.Predmet.ProtustrankaNazivFormated>
    <izvorni_sadrzaj>RAŽERO PROMET j.d.o.o.</izvorni_sadrzaj>
    <derivirana_varijabla naziv="DomainObject.Predmet.ProtustrankaNazivFormated_1">RAŽERO PROMET j.d.o.o.</derivirana_varijabla>
  </DomainObject.Predmet.ProtustrankaNazivFormated>
  <DomainObject.Predmet.ProtustrankaNazivFormatedOIB>
    <izvorni_sadrzaj>RAŽERO PROMET j.d.o.o., OIB 02305754315</izvorni_sadrzaj>
    <derivirana_varijabla naziv="DomainObject.Predmet.ProtustrankaNazivFormatedOIB_1">RAŽERO PROMET j.d.o.o., OIB 02305754315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RAŽERO PROMET j.d.o.o. zastupanog po punomoćniku ŽELJKO RADOŠEVIĆ</item>
    </izvorni_sadrzaj>
    <derivirana_varijabla naziv="DomainObject.Predmet.ProtuStrankaListFormated_1">
      <item>RAŽERO PROMET j.d.o.o. zastupanog po punomoćniku ŽELJKO RADOŠEVIĆ</item>
    </derivirana_varijabla>
  </DomainObject.Predmet.ProtuStrankaListFormated>
  <DomainObject.Predmet.ProtuStrankaListFormatedOIB>
    <izvorni_sadrzaj>
      <item>RAŽERO PROMET j.d.o.o., OIB 02305754315 zastupanog po punomoćniku ŽELJKO RADOŠEVIĆ</item>
    </izvorni_sadrzaj>
    <derivirana_varijabla naziv="DomainObject.Predmet.ProtuStrankaListFormatedOIB_1">
      <item>RAŽERO PROMET j.d.o.o., OIB 02305754315 zastupanog po punomoćniku ŽELJKO RADOŠEVIĆ</item>
    </derivirana_varijabla>
  </DomainObject.Predmet.ProtuStrankaListFormatedOIB>
  <DomainObject.Predmet.ProtuStrankaListFormatedWithAdress>
    <izvorni_sadrzaj>
      <item>RAŽERO PROMET j.d.o.o., Unčanska 5, 10000 Zagreb zastupanog po punomoćniku ŽELJKO RADOŠEVIĆ</item>
    </izvorni_sadrzaj>
    <derivirana_varijabla naziv="DomainObject.Predmet.ProtuStrankaListFormatedWithAdress_1">
      <item>RAŽERO PROMET j.d.o.o., Unčanska 5, 10000 Zagreb zastupanog po punomoćniku ŽELJKO RADOŠEVIĆ</item>
    </derivirana_varijabla>
  </DomainObject.Predmet.ProtuStrankaListFormatedWithAdress>
  <DomainObject.Predmet.ProtuStrankaListFormatedWithAdressOIB>
    <izvorni_sadrzaj>
      <item>RAŽERO PROMET j.d.o.o., OIB 02305754315, Unčanska 5, 10000 Zagreb zastupanog po punomoćniku ŽELJKO RADOŠEVIĆ</item>
    </izvorni_sadrzaj>
    <derivirana_varijabla naziv="DomainObject.Predmet.ProtuStrankaListFormatedWithAdressOIB_1">
      <item>RAŽERO PROMET j.d.o.o., OIB 02305754315, Unčanska 5, 10000 Zagreb zastupanog po punomoćniku ŽELJKO RADOŠEVIĆ</item>
    </derivirana_varijabla>
  </DomainObject.Predmet.ProtuStrankaListFormatedWithAdressOIB>
  <DomainObject.Predmet.ProtuStrankaListNazivFormated>
    <izvorni_sadrzaj>
      <item>RAŽERO PROMET j.d.o.o.</item>
    </izvorni_sadrzaj>
    <derivirana_varijabla naziv="DomainObject.Predmet.ProtuStrankaListNazivFormated_1">
      <item>RAŽERO PROMET j.d.o.o.</item>
    </derivirana_varijabla>
  </DomainObject.Predmet.ProtuStrankaListNazivFormated>
  <DomainObject.Predmet.ProtuStrankaListNazivFormatedOIB>
    <izvorni_sadrzaj>
      <item>RAŽERO PROMET j.d.o.o., OIB 02305754315</item>
    </izvorni_sadrzaj>
    <derivirana_varijabla naziv="DomainObject.Predmet.ProtuStrankaListNazivFormatedOIB_1">
      <item>RAŽERO PROMET j.d.o.o., OIB 02305754315</item>
    </derivirana_varijabla>
  </DomainObject.Predmet.ProtuStrankaListNazivFormatedOIB>
  <DomainObject.Predmet.OstaliListFormated>
    <izvorni_sadrzaj>
      <item>ŽELJKO RADOŠEVIĆ punomoćnik sudionika u postupku RAŽERO PROMET j.d.o.o.</item>
    </izvorni_sadrzaj>
    <derivirana_varijabla naziv="DomainObject.Predmet.OstaliListFormated_1">
      <item>ŽELJKO RADOŠEVIĆ punomoćnik sudionika u postupku RAŽERO PROMET j.d.o.o.</item>
    </derivirana_varijabla>
  </DomainObject.Predmet.OstaliListFormated>
  <DomainObject.Predmet.OstaliListFormatedOIB>
    <izvorni_sadrzaj>
      <item>ŽELJKO RADOŠEVIĆ, OIB 87205740568 punomoćnik sudionika u postupku RAŽERO PROMET j.d.o.o.</item>
    </izvorni_sadrzaj>
    <derivirana_varijabla naziv="DomainObject.Predmet.OstaliListFormatedOIB_1">
      <item>ŽELJKO RADOŠEVIĆ, OIB 87205740568 punomoćnik sudionika u postupku RAŽERO PROMET j.d.o.o.</item>
    </derivirana_varijabla>
  </DomainObject.Predmet.OstaliListFormatedOIB>
  <DomainObject.Predmet.OstaliListFormatedWithAdress>
    <izvorni_sadrzaj>
      <item>ŽELJKO RADOŠEVIĆ, Karlovačka cesta 24, 10000 Zagreb punomoćnik sudionika u postupku RAŽERO PROMET j.d.o.o.</item>
    </izvorni_sadrzaj>
    <derivirana_varijabla naziv="DomainObject.Predmet.OstaliListFormatedWithAdress_1">
      <item>ŽELJKO RADOŠEVIĆ, Karlovačka cesta 24, 10000 Zagreb punomoćnik sudionika u postupku RAŽERO PROMET j.d.o.o.</item>
    </derivirana_varijabla>
  </DomainObject.Predmet.OstaliListFormatedWithAdress>
  <DomainObject.Predmet.OstaliListFormatedWithAdressOIB>
    <izvorni_sadrzaj>
      <item>ŽELJKO RADOŠEVIĆ, OIB 87205740568, Karlovačka cesta 24, 10000 Zagreb punomoćnik sudionika u postupku RAŽERO PROMET j.d.o.o.</item>
    </izvorni_sadrzaj>
    <derivirana_varijabla naziv="DomainObject.Predmet.OstaliListFormatedWithAdressOIB_1">
      <item>ŽELJKO RADOŠEVIĆ, OIB 87205740568, Karlovačka cesta 24, 10000 Zagreb punomoćnik sudionika u postupku RAŽERO PROMET j.d.o.o.</item>
    </derivirana_varijabla>
  </DomainObject.Predmet.OstaliListFormatedWithAdressOIB>
  <DomainObject.Predmet.OstaliListNazivFormated>
    <izvorni_sadrzaj>
      <item>ŽELJKO RADOŠEVIĆ</item>
    </izvorni_sadrzaj>
    <derivirana_varijabla naziv="DomainObject.Predmet.OstaliListNazivFormated_1">
      <item>ŽELJKO RADOŠEVIĆ</item>
    </derivirana_varijabla>
  </DomainObject.Predmet.OstaliListNazivFormated>
  <DomainObject.Predmet.OstaliListNazivFormatedOIB>
    <izvorni_sadrzaj>
      <item>ŽELJKO RADOŠEVIĆ, OIB 87205740568</item>
    </izvorni_sadrzaj>
    <derivirana_varijabla naziv="DomainObject.Predmet.OstaliListNazivFormatedOIB_1">
      <item>ŽELJKO RADOŠEVIĆ, OIB 87205740568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RAŽERO PROMET j.d.o.o.</izvorni_sadrzaj>
    <derivirana_varijabla naziv="DomainObject.Predmet.ProtustrankaIDrugi_1">RAŽERO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RAŽERO PROMET j.d.o.o., OIB 02305754315, Unčanska 5, 10000 Zagreb</izvorni_sadrzaj>
    <derivirana_varijabla naziv="DomainObject.Predmet.ProtustrankaIDrugiAdressOIB_1">RAŽERO PROMET j.d.o.o., OIB 02305754315, Unčanska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RAŽERO PROMET j.d.o.o.</item>
      <item>ŽELJKO RADOŠEVIĆ</item>
    </izvorni_sadrzaj>
    <derivirana_varijabla naziv="DomainObject.Predmet.SudioniciListNaziv_1">
      <item>FINA Regionalni centar Zagreb</item>
      <item>RAŽERO PROMET j.d.o.o.</item>
      <item>ŽELJKO RADOŠEVIĆ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RAŽERO PROMET j.d.o.o., OIB 02305754315, Unčanska 5,10000 Zagreb</item>
      <item>ŽELJKO RADOŠEVIĆ, OIB 87205740568, Karlovačka cesta 24,10000 Zagreb</item>
    </izvorni_sadrzaj>
    <derivirana_varijabla naziv="DomainObject.Predmet.SudioniciListAdressOIB_1">
      <item>FINA Regionalni centar Zagreb, OIB 85821130368, Trg svibanjskih žrtava 1995. 1,10000 Zagreb</item>
      <item>RAŽERO PROMET j.d.o.o., OIB 02305754315, Unčanska 5,10000 Zagreb</item>
      <item>ŽELJKO RADOŠEVIĆ, OIB 87205740568, Karlovačka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02305754315</item>
      <item>, OIB 87205740568</item>
    </izvorni_sadrzaj>
    <derivirana_varijabla naziv="DomainObject.Predmet.SudioniciListNazivOIB_1">
      <item>, OIB 85821130368</item>
      <item>, OIB 02305754315</item>
      <item>, OIB 87205740568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A55FE-8D60-494A-B0DB-31E71FEAB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1340</properties:Characters>
  <properties:Lines>49</properties:Lines>
  <properties:Paragraphs>18</properties:Paragraphs>
  <properties:TotalTime>9</properties:TotalTime>
  <properties:ScaleCrop>false</properties:ScaleCrop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2016-01-21T10:06:00Z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