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6061" w14:paraId="c356061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A96FC7">
        <w:t>761</w:t>
      </w:r>
      <w:r w:rsidR="001C76A3">
        <w:t>/16-</w:t>
      </w:r>
      <w:r w:rsidR="00A96FC7">
        <w:t>18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4C6657">
        <w:t xml:space="preserve"> </w:t>
      </w:r>
      <w:r w:rsidR="00A96FC7">
        <w:t>KRŠEVAN d.o.o., Zadar, Antuna Barca 9/A, Zadar, OIB: 37754009113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D83BAE">
        <w:t>2</w:t>
      </w:r>
      <w:r w:rsidR="00E17E88">
        <w:t>9</w:t>
      </w:r>
      <w:r w:rsidR="00D83BAE">
        <w:t>.</w:t>
      </w:r>
      <w:r w:rsidR="000106E4">
        <w:t xml:space="preserve"> kolovoza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251E7F" w:rsidP="00251E7F" w:rsidR="00575BEC">
      <w:pPr>
        <w:pStyle w:val="Odlomakpopisa"/>
        <w:numPr>
          <w:ilvl w:val="0"/>
          <w:numId w:val="6"/>
        </w:numPr>
      </w:pPr>
      <w:r>
        <w:t xml:space="preserve"> </w:t>
      </w:r>
      <w:r w:rsidR="00AB6C4C"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00536A">
        <w:t>privremenom stečajnom upravitelju Željku Vrkiću</w:t>
      </w:r>
      <w:r w:rsidR="00967617" w:rsidRPr="00BF5D5E">
        <w:t xml:space="preserve"> </w:t>
      </w:r>
      <w:r w:rsidR="00FC120E">
        <w:t>u</w:t>
      </w:r>
      <w:r w:rsidR="00575BEC" w:rsidRPr="00BF5D5E">
        <w:t xml:space="preserve"> </w:t>
      </w:r>
      <w:r w:rsidR="00FC120E">
        <w:t xml:space="preserve">                  </w:t>
      </w:r>
      <w:r>
        <w:t xml:space="preserve">iznosu  </w:t>
      </w:r>
      <w:r w:rsidR="00575BEC" w:rsidRPr="00BF5D5E">
        <w:t xml:space="preserve">od </w:t>
      </w:r>
      <w:r w:rsidR="00A96FC7">
        <w:t>4</w:t>
      </w:r>
      <w:r w:rsidR="001C76A3">
        <w:t>.000,00 kuna</w:t>
      </w:r>
      <w:r w:rsidR="00FC120E">
        <w:t xml:space="preserve">.   </w:t>
      </w:r>
    </w:p>
    <w:p w:rsidRDefault="006B4C6C" w:rsidP="00FC120E" w:rsidR="006B4C6C">
      <w:pPr>
        <w:ind w:left="360"/>
      </w:pPr>
    </w:p>
    <w:p w:rsidRDefault="00251E7F" w:rsidP="00C83396" w:rsidR="00C83396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 w:rsidR="00A96FC7">
        <w:t>12. kolovoza</w:t>
      </w:r>
      <w:r w:rsidRPr="00251E7F">
        <w:t xml:space="preserve"> 2016. godine na način da se istome na račun plati iznos od </w:t>
      </w:r>
      <w:r w:rsidR="00A96FC7">
        <w:t>163,30</w:t>
      </w:r>
      <w:r w:rsidRPr="00251E7F">
        <w:t xml:space="preserve"> kuna.</w:t>
      </w:r>
    </w:p>
    <w:p w:rsidRDefault="00C83396" w:rsidP="00C83396" w:rsidR="00C83396">
      <w:pPr>
        <w:pStyle w:val="Odlomakpopisa"/>
      </w:pPr>
    </w:p>
    <w:p w:rsidRDefault="00C83396" w:rsidP="00C83396" w:rsidR="00C83396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575BEC" w:rsidP="00FC120E" w:rsidR="00575BEC" w:rsidRPr="00BF5D5E"/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A96FC7">
        <w:t>16. lipnja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dana </w:t>
      </w:r>
      <w:r w:rsidR="00A96FC7">
        <w:t>12. kolovoza</w:t>
      </w:r>
      <w:r w:rsidR="00A719D8">
        <w:t xml:space="preserve"> 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C83396" w:rsidP="00C83396" w:rsidR="00C83396" w:rsidRPr="00BF5D5E">
      <w:pPr>
        <w:ind w:firstLine="705"/>
        <w:jc w:val="both"/>
      </w:pPr>
      <w:r>
        <w:t xml:space="preserve">Visina nagrade određena je s obzirom na činjenicu da stečajni dužnik </w:t>
      </w:r>
      <w:r w:rsidR="00A96FC7">
        <w:t xml:space="preserve">ima </w:t>
      </w:r>
      <w:r>
        <w:t>imovinu koju je valjalo</w:t>
      </w:r>
      <w:r w:rsidR="00A96FC7">
        <w:t xml:space="preserve"> utvrditi i popisati i</w:t>
      </w:r>
      <w:r>
        <w:t xml:space="preserve"> </w:t>
      </w:r>
      <w:r w:rsidR="00A96FC7">
        <w:t xml:space="preserve">da ima jednog zaposlenog. 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E17E88">
        <w:t>29</w:t>
      </w:r>
      <w:r w:rsidR="00D83BAE">
        <w:t>.</w:t>
      </w:r>
      <w:r w:rsidR="000106E4">
        <w:t xml:space="preserve"> kolovoza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C83396" w:rsidR="0014013A">
      <w:pPr>
        <w:jc w:val="right"/>
      </w:pPr>
      <w:r>
        <w:t>Sutkinja</w:t>
      </w:r>
    </w:p>
    <w:p w:rsidRDefault="0014013A" w:rsidP="00C83396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837AC4" w:rsidP="00E774F1" w:rsidR="00837AC4" w:rsidRPr="00BF5D5E">
      <w:pPr>
        <w:numPr>
          <w:ilvl w:val="0"/>
          <w:numId w:val="7"/>
        </w:numPr>
      </w:pPr>
      <w:r>
        <w:t>računovodstvu suda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06E4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C76A3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63EE0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456EB"/>
    <w:rsid w:val="007D407F"/>
    <w:rsid w:val="00837AC4"/>
    <w:rsid w:val="0085333E"/>
    <w:rsid w:val="00886894"/>
    <w:rsid w:val="00967617"/>
    <w:rsid w:val="009909B0"/>
    <w:rsid w:val="00A719D8"/>
    <w:rsid w:val="00A91588"/>
    <w:rsid w:val="00A9207E"/>
    <w:rsid w:val="00A96FC7"/>
    <w:rsid w:val="00AA3523"/>
    <w:rsid w:val="00AB6C4C"/>
    <w:rsid w:val="00AE16BB"/>
    <w:rsid w:val="00AE386D"/>
    <w:rsid w:val="00B07C02"/>
    <w:rsid w:val="00B17477"/>
    <w:rsid w:val="00B53628"/>
    <w:rsid w:val="00B6118C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83BAE"/>
    <w:rsid w:val="00DA5B43"/>
    <w:rsid w:val="00DD431E"/>
    <w:rsid w:val="00DE29EB"/>
    <w:rsid w:val="00DF736A"/>
    <w:rsid w:val="00E01337"/>
    <w:rsid w:val="00E17E88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1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8CB38-C207-4BED-9DF4-CDBC73478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269</properties:Words>
  <properties:Characters>1204</properties:Characters>
  <properties:Lines>57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2016-08-29T08:43:00Z</dcterms:created>
  <dc:creator>abajlo</dc:creator>
  <cp:lastModifiedBy>wsadmin</cp:lastModifiedBy>
  <cp:lastPrinted>2016-04-28T13:28:00Z</cp:lastPrinted>
  <dcterms:modified xmlns:xsi="http://www.w3.org/2001/XMLSchema-instance" xsi:type="dcterms:W3CDTF">2016-08-29T12:28:00Z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