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2340334" w14:textId="2340334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800343">
        <w:t>519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Pr="00800343" w:rsidR="00800343">
        <w:rPr>
          <w:szCs w:val="20"/>
        </w:rPr>
        <w:t>SAPOR</w:t>
      </w:r>
      <w:proofErr w:type="spellEnd"/>
      <w:r w:rsidRPr="00800343" w:rsidR="00800343">
        <w:rPr>
          <w:szCs w:val="20"/>
        </w:rPr>
        <w:t xml:space="preserve"> d.o.o.</w:t>
      </w:r>
      <w:r w:rsidR="00307B1C">
        <w:rPr>
          <w:szCs w:val="20"/>
        </w:rPr>
        <w:t xml:space="preserve">, Zagreb, </w:t>
      </w:r>
      <w:r w:rsidR="00800343">
        <w:rPr>
          <w:szCs w:val="20"/>
        </w:rPr>
        <w:t>Petrinjska 9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800343">
        <w:rPr>
          <w:szCs w:val="20"/>
        </w:rPr>
        <w:t>80998886360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800343">
        <w:t>796.087,96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96755"/>
    <w:rsid w:val="002C4400"/>
    <w:rsid w:val="002F7E58"/>
    <w:rsid w:val="00307B1C"/>
    <w:rsid w:val="0034753A"/>
    <w:rsid w:val="00457EF8"/>
    <w:rsid w:val="005E5EE6"/>
    <w:rsid w:val="006D515E"/>
    <w:rsid w:val="006E57F9"/>
    <w:rsid w:val="006E7C46"/>
    <w:rsid w:val="00775769"/>
    <w:rsid w:val="007A1913"/>
    <w:rsid w:val="0080034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476C6"/>
    <w:rsid w:val="00A53DC3"/>
    <w:rsid w:val="00A61C3B"/>
    <w:rsid w:val="00A65A6C"/>
    <w:rsid w:val="00AD78D5"/>
    <w:rsid w:val="00B3703C"/>
    <w:rsid w:val="00B4105F"/>
    <w:rsid w:val="00C81BCE"/>
    <w:rsid w:val="00CA63C1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61C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1C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1C3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1C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1C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2020.</izvorni_sadrzaj>
    <derivirana_varijabla naziv="DomainObject.Predmet.DatumIzradeOptuznogAkta_1">14. veljače 2020.</derivirana_varijabla>
  </DomainObject.Predmet.DatumIzradeOptuznogAkta>
  <DomainObject.Predmet.DatumIzradeOptuznogAktaFormated>
    <izvorni_sadrzaj>14.2.2020.</izvorni_sadrzaj>
    <derivirana_varijabla naziv="DomainObject.Predmet.DatumIzradeOptuznogAktaFormated_1">14.2.2020.</derivirana_varijabla>
  </DomainObject.Predmet.DatumIzradeOptuznogAktaFormated>
  <DomainObject.Predmet.DatumOsnivanja>
    <izvorni_sadrzaj>17. veljače 2020.</izvorni_sadrzaj>
    <derivirana_varijabla naziv="DomainObject.Predmet.DatumOsnivanja_1">17.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2020.</izvorni_sadrzaj>
    <derivirana_varijabla naziv="DomainObject.Predmet.DatumPrimitkaOptuznogAkta_1">14.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St-519/2020</izvorni_sadrzaj>
    <derivirana_varijabla naziv="DomainObject.Predmet.OznakaBroj_1">St-519/2020</derivirana_varijabla>
  </DomainObject.Predmet.OznakaBroj>
  <DomainObject.Predmet.OznakaBrojOptuznogAkta>
    <izvorni_sadrzaj>04-06-20-4</izvorni_sadrzaj>
    <derivirana_varijabla naziv="DomainObject.Predmet.OznakaBrojOptuznogAkta_1">04-06-20-4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zastupanog po punomoćniku Ivan Stanko</izvorni_sadrzaj>
    <derivirana_varijabla naziv="DomainObject.Predmet.ProtustrankaFormated_1">  SAPOR d.o.o. zastupanog po punomoćniku Ivan Stanko</derivirana_varijabla>
  </DomainObject.Predmet.ProtustrankaFormated>
  <DomainObject.Predmet.ProtustrankaFormatedOIB>
    <izvorni_sadrzaj>  SAPOR d.o.o., OIB 80998886360 zastupanog po punomoćniku Ivan Stanko</izvorni_sadrzaj>
    <derivirana_varijabla naziv="DomainObject.Predmet.ProtustrankaFormatedOIB_1">  SAPOR d.o.o., OIB 80998886360 zastupanog po punomoćniku Ivan Stanko</derivirana_varijabla>
  </DomainObject.Predmet.ProtustrankaFormatedOIB>
  <DomainObject.Predmet.ProtustrankaFormatedWithAdress>
    <izvorni_sadrzaj> SAPOR d.o.o., Petrinjska 9, 10000 Zagreb zastupanog po punomoćniku Ivan Stanko</izvorni_sadrzaj>
    <derivirana_varijabla naziv="DomainObject.Predmet.ProtustrankaFormatedWithAdress_1"> SAPOR d.o.o., Petrinjska 9, 10000 Zagreb zastupanog po punomoćniku Ivan Stanko</derivirana_varijabla>
  </DomainObject.Predmet.ProtustrankaFormatedWithAdress>
  <DomainObject.Predmet.ProtustrankaFormatedWithAdressOIB>
    <izvorni_sadrzaj> SAPOR d.o.o., OIB 80998886360, Petrinjska 9, 10000 Zagreb zastupanog po punomoćniku Ivan Stanko</izvorni_sadrzaj>
    <derivirana_varijabla naziv="DomainObject.Predmet.ProtustrankaFormatedWithAdressOIB_1"> SAPOR d.o.o., OIB 80998886360, Petrinjska 9, 10000 Zagreb zastupanog po punomoćniku Ivan Stanko</derivirana_varijabla>
  </DomainObject.Predmet.ProtustrankaFormatedWithAdressOIB>
  <DomainObject.Predmet.ProtustrankaWithAdress>
    <izvorni_sadrzaj>SAPOR d.o.o. Petrinjska 9, 10000 Zagreb</izvorni_sadrzaj>
    <derivirana_varijabla naziv="DomainObject.Predmet.ProtustrankaWithAdress_1">SAPOR d.o.o. Petrinjska 9, 10000 Zagreb</derivirana_varijabla>
  </DomainObject.Predmet.ProtustrankaWithAdress>
  <DomainObject.Predmet.ProtustrankaWithAdressOIB>
    <izvorni_sadrzaj>SAPOR d.o.o., OIB 80998886360, Petrinjska 9, 10000 Zagreb</izvorni_sadrzaj>
    <derivirana_varijabla naziv="DomainObject.Predmet.ProtustrankaWithAdressOIB_1">SAPOR d.o.o., OIB 80998886360, Petrinjska 9, 10000 Zagreb</derivirana_varijabla>
  </DomainObject.Predmet.ProtustrankaWithAdressOIB>
  <DomainObject.Predmet.ProtustrankaNazivFormated>
    <izvorni_sadrzaj>SAPOR d.o.o.</izvorni_sadrzaj>
    <derivirana_varijabla naziv="DomainObject.Predmet.ProtustrankaNazivFormated_1">SAPOR d.o.o.</derivirana_varijabla>
  </DomainObject.Predmet.ProtustrankaNazivFormated>
  <DomainObject.Predmet.ProtustrankaNazivFormatedOIB>
    <izvorni_sadrzaj>SAPOR d.o.o., OIB 80998886360</izvorni_sadrzaj>
    <derivirana_varijabla naziv="DomainObject.Predmet.ProtustrankaNazivFormatedOIB_1">SAPOR d.o.o., OIB 80998886360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SAPOR d.o.o. zastupanog po punomoćniku Ivan Stanko</item>
    </izvorni_sadrzaj>
    <derivirana_varijabla naziv="DomainObject.Predmet.ProtuStrankaListFormated_1">
      <item>SAPOR d.o.o. zastupanog po punomoćniku Ivan Stanko</item>
    </derivirana_varijabla>
  </DomainObject.Predmet.ProtuStrankaListFormated>
  <DomainObject.Predmet.ProtuStrankaListFormatedOIB>
    <izvorni_sadrzaj>
      <item>SAPOR d.o.o., OIB 80998886360 zastupanog po punomoćniku Ivan Stanko</item>
    </izvorni_sadrzaj>
    <derivirana_varijabla naziv="DomainObject.Predmet.ProtuStrankaListFormatedOIB_1">
      <item>SAPOR d.o.o., OIB 80998886360 zastupanog po punomoćniku Ivan Stanko</item>
    </derivirana_varijabla>
  </DomainObject.Predmet.ProtuStrankaListFormatedOIB>
  <DomainObject.Predmet.ProtuStrankaListFormatedWithAdress>
    <izvorni_sadrzaj>
      <item>SAPOR d.o.o., Petrinjska 9, 10000 Zagreb zastupanog po punomoćniku Ivan Stanko</item>
    </izvorni_sadrzaj>
    <derivirana_varijabla naziv="DomainObject.Predmet.ProtuStrankaListFormatedWithAdress_1">
      <item>SAPOR d.o.o., Petrinjska 9, 10000 Zagreb zastupanog po punomoćniku Ivan Stanko</item>
    </derivirana_varijabla>
  </DomainObject.Predmet.ProtuStrankaListFormatedWithAdress>
  <DomainObject.Predmet.ProtuStrankaListFormatedWithAdressOIB>
    <izvorni_sadrzaj>
      <item>SAPOR d.o.o., OIB 80998886360, Petrinjska 9, 10000 Zagreb zastupanog po punomoćniku Ivan Stanko</item>
    </izvorni_sadrzaj>
    <derivirana_varijabla naziv="DomainObject.Predmet.ProtuStrankaListFormatedWithAdressOIB_1">
      <item>SAPOR d.o.o., OIB 80998886360, Petrinjska 9, 10000 Zagreb zastupanog po punomoćniku Ivan Stanko</item>
    </derivirana_varijabla>
  </DomainObject.Predmet.ProtuStrankaListFormatedWithAdressOIB>
  <DomainObject.Predmet.ProtuStrankaListNazivFormated>
    <izvorni_sadrzaj>
      <item>SAPOR d.o.o.</item>
    </izvorni_sadrzaj>
    <derivirana_varijabla naziv="DomainObject.Predmet.ProtuStrankaListNazivFormated_1">
      <item>SAPOR d.o.o.</item>
    </derivirana_varijabla>
  </DomainObject.Predmet.ProtuStrankaListNazivFormated>
  <DomainObject.Predmet.ProtuStrankaListNazivFormatedOIB>
    <izvorni_sadrzaj>
      <item>SAPOR d.o.o., OIB 80998886360</item>
    </izvorni_sadrzaj>
    <derivirana_varijabla naziv="DomainObject.Predmet.ProtuStrankaListNazivFormatedOIB_1">
      <item>SAPOR d.o.o., OIB 80998886360</item>
    </derivirana_varijabla>
  </DomainObject.Predmet.ProtuStrankaListNazivFormatedOIB>
  <DomainObject.Predmet.OstaliListFormated>
    <izvorni_sadrzaj>
      <item>Ivan Stanko punomoćnik sudionika u postupku SAPOR d.o.o.</item>
    </izvorni_sadrzaj>
    <derivirana_varijabla naziv="DomainObject.Predmet.OstaliListFormated_1">
      <item>Ivan Stanko punomoćnik sudionika u postupku SAPOR d.o.o.</item>
    </derivirana_varijabla>
  </DomainObject.Predmet.OstaliListFormated>
  <DomainObject.Predmet.OstaliListFormatedOIB>
    <izvorni_sadrzaj>
      <item>Ivan Stanko, OIB 16198543240 punomoćnik sudionika u postupku SAPOR d.o.o.</item>
    </izvorni_sadrzaj>
    <derivirana_varijabla naziv="DomainObject.Predmet.OstaliListFormatedOIB_1">
      <item>Ivan Stanko, OIB 16198543240 punomoćnik sudionika u postupku SAPOR d.o.o.</item>
    </derivirana_varijabla>
  </DomainObject.Predmet.OstaliListFormatedOIB>
  <DomainObject.Predmet.OstaliListFormatedWithAdress>
    <izvorni_sadrzaj>
      <item>Ivan Stanko, Vinogradi 91, 10000 Zagreb punomoćnik sudionika u postupku SAPOR d.o.o.</item>
    </izvorni_sadrzaj>
    <derivirana_varijabla naziv="DomainObject.Predmet.OstaliListFormatedWithAdress_1">
      <item>Ivan Stanko, Vinogradi 91, 10000 Zagreb punomoćnik sudionika u postupku SAPOR d.o.o.</item>
    </derivirana_varijabla>
  </DomainObject.Predmet.OstaliListFormatedWithAdress>
  <DomainObject.Predmet.OstaliListFormatedWithAdressOIB>
    <izvorni_sadrzaj>
      <item>Ivan Stanko, OIB 16198543240, Vinogradi 91, 10000 Zagreb punomoćnik sudionika u postupku SAPOR d.o.o.</item>
    </izvorni_sadrzaj>
    <derivirana_varijabla naziv="DomainObject.Predmet.OstaliListFormatedWithAdressOIB_1">
      <item>Ivan Stanko, OIB 16198543240, Vinogradi 91, 10000 Zagreb punomoćnik sudionika u postupku SAPOR d.o.o.</item>
    </derivirana_varijabla>
  </DomainObject.Predmet.OstaliListFormatedWithAdressOIB>
  <DomainObject.Predmet.OstaliListNazivFormated>
    <izvorni_sadrzaj>
      <item>Ivan Stanko</item>
    </izvorni_sadrzaj>
    <derivirana_varijabla naziv="DomainObject.Predmet.OstaliListNazivFormated_1">
      <item>Ivan Stanko</item>
    </derivirana_varijabla>
  </DomainObject.Predmet.OstaliListNazivFormated>
  <DomainObject.Predmet.OstaliListNazivFormatedOIB>
    <izvorni_sadrzaj>
      <item>Ivan Stanko, OIB 16198543240</item>
    </izvorni_sadrzaj>
    <derivirana_varijabla naziv="DomainObject.Predmet.OstaliListNazivFormatedOIB_1">
      <item>Ivan Stanko, OIB 16198543240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SAPOR d.o.o.</izvorni_sadrzaj>
    <derivirana_varijabla naziv="DomainObject.Predmet.ProtustrankaIDrugi_1">SAPOR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SAPOR d.o.o., OIB 80998886360, Petrinjska 9, 10000 Zagreb</izvorni_sadrzaj>
    <derivirana_varijabla naziv="DomainObject.Predmet.ProtustrankaIDrugiAdressOIB_1">SAPOR d.o.o., OIB 80998886360,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</item>
      <item>Financijska agencija</item>
      <item>Ivan Stanko</item>
    </izvorni_sadrzaj>
    <derivirana_varijabla naziv="DomainObject.Predmet.SudioniciListNaziv_1">
      <item>SAPOR d.o.o.</item>
      <item>Financijska agencija</item>
      <item>Ivan Stanko</item>
    </derivirana_varijabla>
  </DomainObject.Predmet.SudioniciListNaziv>
  <DomainObject.Predmet.SudioniciListAdressOIB>
    <izvorni_sadrzaj>
      <item>SAPOR d.o.o., OIB 80998886360, Petrinjska 9,10000 Zagreb</item>
      <item>Financijska agencija, OIB 85821130368, TRG SVIBANJSKIH ŽRTAVA 1995. 1,10000 Zagreb</item>
      <item>Ivan Stanko, OIB 16198543240, Vinogradi 91,10000 Zagreb</item>
    </izvorni_sadrzaj>
    <derivirana_varijabla naziv="DomainObject.Predmet.SudioniciListAdressOIB_1">
      <item>SAPOR d.o.o., OIB 80998886360, Petrinjska 9,10000 Zagreb</item>
      <item>Financijska agencija, OIB 85821130368, TRG SVIBANJSKIH ŽRTAVA 1995. 1,10000 Zagreb</item>
      <item>Ivan Stanko, OIB 16198543240, Vinogradi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80998886360</item>
      <item>, OIB 85821130368</item>
      <item>, OIB 16198543240</item>
    </izvorni_sadrzaj>
    <derivirana_varijabla naziv="DomainObject.Predmet.SudioniciListNazivOIB_1">
      <item>, OIB 80998886360</item>
      <item>, OIB 85821130368</item>
      <item>, OIB 16198543240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1316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2020-03-04T08:31:00Z</dcterms:created>
  <dc:creator>Ivana Manestar</dc:creator>
  <cp:lastModifiedBy>Petra Komučar</cp:lastModifiedBy>
  <cp:lastPrinted>2020-03-04T08:28:00Z</cp:lastPrinted>
  <dcterms:modified xmlns:xsi="http://www.w3.org/2001/XMLSchema-instance" xsi:type="dcterms:W3CDTF">2020-03-04T08:32:00Z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(St-519-20 SAPOR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