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e5e7" w14:paraId="42be5e7" w:rsidRDefault="00CC4E66" w:rsidP="00A91121" w:rsidR="00CC4E66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898/15-6</w:t>
      </w:r>
    </w:p>
    <w:p w:rsidRDefault="00CC4E66" w:rsidP="00BF3D61" w:rsidR="00CC4E66" w:rsidRPr="008C3132">
      <w:pPr>
        <w:jc w:val="center"/>
      </w:pPr>
    </w:p>
    <w:p w:rsidRDefault="00CC4E66" w:rsidP="00952B68" w:rsidR="00CC4E66" w:rsidRPr="008C3132">
      <w:r w:rsidRPr="008C3132">
        <w:t>REPUBLIKA HRVATSKA</w:t>
      </w:r>
    </w:p>
    <w:p w:rsidRDefault="00CC4E66" w:rsidP="00952B68" w:rsidR="00CC4E66">
      <w:r w:rsidRPr="008C3132">
        <w:t>TRGOVAČKI SUD U ZADRU</w:t>
      </w:r>
    </w:p>
    <w:p w:rsidRDefault="00CC4E66" w:rsidP="00952B68" w:rsidR="00CC4E66">
      <w:r>
        <w:t>Dr. Franje Tuđmana 35</w:t>
      </w:r>
    </w:p>
    <w:p w:rsidRDefault="00CC4E66" w:rsidP="00952B68" w:rsidR="00CC4E66"/>
    <w:p w:rsidRDefault="00CC4E66" w:rsidP="008C3132" w:rsidR="00CC4E66" w:rsidRPr="008C3132">
      <w:pPr>
        <w:jc w:val="center"/>
      </w:pPr>
      <w:r>
        <w:t xml:space="preserve">U  I M E  R E P U B L I K E  H R V A T S K E </w:t>
      </w:r>
    </w:p>
    <w:p w:rsidRDefault="00CC4E66" w:rsidP="00106EA8" w:rsidR="00CC4E66" w:rsidRPr="008C3132">
      <w:pPr>
        <w:jc w:val="both"/>
      </w:pPr>
    </w:p>
    <w:p w:rsidRDefault="00CC4E66" w:rsidP="001A4E75" w:rsidR="00CC4E6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CC4E66" w:rsidP="005440C2" w:rsidR="00CC4E66" w:rsidRPr="008C3132"/>
    <w:p w:rsidRDefault="00CC4E66" w:rsidP="008D4452" w:rsidR="00CC4E66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742D19">
        <w:t>j</w:t>
      </w:r>
      <w:r w:rsidRPr="008C3132">
        <w:t xml:space="preserve"> su</w:t>
      </w:r>
      <w:r w:rsidR="00742D19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BIS d.o.o., Zadar, Polačišće 11, Zadar, OIB: 68084797131</w:t>
      </w:r>
      <w:r w:rsidRPr="008C3132">
        <w:t xml:space="preserve">, dana </w:t>
      </w:r>
      <w:r w:rsidR="003C4DC2">
        <w:t>2</w:t>
      </w:r>
      <w:r w:rsidR="003F3F78">
        <w:t>3</w:t>
      </w:r>
      <w:r w:rsidR="003C4DC2">
        <w:t>. ožujka</w:t>
      </w:r>
      <w:r>
        <w:t xml:space="preserve"> 2016</w:t>
      </w:r>
      <w:r w:rsidRPr="008C3132">
        <w:t>.,</w:t>
      </w:r>
    </w:p>
    <w:p w:rsidRDefault="00CC4E66" w:rsidP="00316882" w:rsidR="00CC4E66" w:rsidRPr="008C3132">
      <w:pPr>
        <w:jc w:val="both"/>
      </w:pPr>
    </w:p>
    <w:p w:rsidRDefault="00CC4E66" w:rsidP="005440C2" w:rsidR="00CC4E66" w:rsidRPr="008C3132">
      <w:pPr>
        <w:jc w:val="center"/>
      </w:pPr>
      <w:r w:rsidRPr="008C3132">
        <w:t>r i j e š i o  j e</w:t>
      </w:r>
    </w:p>
    <w:p w:rsidRDefault="00CC4E66" w:rsidP="005440C2" w:rsidR="00CC4E66" w:rsidRPr="008C3132">
      <w:pPr>
        <w:jc w:val="center"/>
      </w:pPr>
    </w:p>
    <w:p w:rsidRDefault="00CC4E66" w:rsidP="00193657" w:rsidR="00CC4E66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3C4DC2">
        <w:t xml:space="preserve">skraćeni </w:t>
      </w:r>
      <w:r w:rsidRPr="002B5AAE">
        <w:t xml:space="preserve">stečajni postupak nad stečajnim dužnikom </w:t>
      </w:r>
      <w:r>
        <w:t>BIS d.o.o., Zadar, Polačišće 11, Zadar, OIB: 68084797131</w:t>
      </w:r>
      <w:r w:rsidRPr="002B5AAE">
        <w:t>.</w:t>
      </w:r>
    </w:p>
    <w:p w:rsidRDefault="00CC4E66" w:rsidP="00193657" w:rsidR="00CC4E66" w:rsidRPr="002B5AAE">
      <w:pPr>
        <w:ind w:hanging="705" w:left="705"/>
        <w:jc w:val="both"/>
        <w:rPr>
          <w:b/>
        </w:rPr>
      </w:pPr>
    </w:p>
    <w:p w:rsidRDefault="00CC4E66" w:rsidP="00193657" w:rsidR="00CC4E66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 xml:space="preserve">BIS d.o.o., Zadar, Polačišće 11, Zadar, OIB: 68084797131, </w:t>
      </w:r>
      <w:r w:rsidRPr="002B5AAE">
        <w:t xml:space="preserve">otvara se </w:t>
      </w:r>
      <w:r w:rsidR="003C4DC2">
        <w:t>2</w:t>
      </w:r>
      <w:r w:rsidR="003F3F78">
        <w:t>3</w:t>
      </w:r>
      <w:r w:rsidR="003C4DC2">
        <w:t xml:space="preserve">. </w:t>
      </w:r>
      <w:r>
        <w:t>ožujka</w:t>
      </w:r>
      <w:r w:rsidRPr="002B5AAE">
        <w:t xml:space="preserve"> 2016. u 14,</w:t>
      </w:r>
      <w:r w:rsidR="00D12772">
        <w:t>30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CC4E66" w:rsidP="00193657" w:rsidR="00CC4E66" w:rsidRPr="002B5AAE">
      <w:pPr>
        <w:ind w:hanging="705" w:left="705"/>
        <w:jc w:val="both"/>
      </w:pPr>
    </w:p>
    <w:p w:rsidRDefault="00CC4E66" w:rsidP="00596584" w:rsidR="00CC4E66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8B72D1">
        <w:t>Stečajnim upraviteljem imenuje se</w:t>
      </w:r>
      <w:r w:rsidR="008B72D1" w:rsidRPr="008B72D1">
        <w:t xml:space="preserve"> Vencel Čuljak iz Osijeka, </w:t>
      </w:r>
      <w:r w:rsidR="00596584" w:rsidRPr="00A66001">
        <w:t>Plješevička 16 E</w:t>
      </w:r>
      <w:r w:rsidR="008B72D1" w:rsidRPr="008B72D1">
        <w:t>, OIB: 60951188779.</w:t>
      </w:r>
    </w:p>
    <w:p w:rsidRDefault="00CC4E66" w:rsidP="00E41244" w:rsidR="00CC4E66" w:rsidRPr="002B5AAE">
      <w:pPr>
        <w:ind w:hanging="705" w:left="705"/>
        <w:jc w:val="both"/>
      </w:pPr>
    </w:p>
    <w:p w:rsidRDefault="00CC4E66" w:rsidP="00193657" w:rsidR="00CC4E66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3C4DC2">
        <w:t xml:space="preserve">skraćeni </w:t>
      </w:r>
      <w:r w:rsidRPr="002B5AAE">
        <w:t xml:space="preserve">stečajni postupak nad dužnikom </w:t>
      </w:r>
      <w:r>
        <w:t>BIS d.o.o., Zadar, Polačišće 11, Zadar, OIB: 68084797131</w:t>
      </w:r>
      <w:r w:rsidRPr="002B5AAE">
        <w:t>.</w:t>
      </w:r>
    </w:p>
    <w:p w:rsidRDefault="00CC4E66" w:rsidP="00193657" w:rsidR="00CC4E66">
      <w:pPr>
        <w:ind w:hanging="705" w:left="705"/>
        <w:jc w:val="both"/>
        <w:rPr>
          <w:b/>
        </w:rPr>
      </w:pPr>
    </w:p>
    <w:p w:rsidRDefault="00CC4E66" w:rsidP="00193657" w:rsidR="00CC4E66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CC4E66" w:rsidP="00193657" w:rsidR="00CC4E66" w:rsidRPr="002B5AAE">
      <w:pPr>
        <w:jc w:val="both"/>
      </w:pPr>
    </w:p>
    <w:p w:rsidRDefault="00CC4E66" w:rsidP="00193657" w:rsidR="00CC4E66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CC4E66" w:rsidP="00193657" w:rsidR="00CC4E66" w:rsidRPr="002B5AAE">
      <w:pPr>
        <w:ind w:hanging="705" w:left="705"/>
        <w:jc w:val="both"/>
      </w:pPr>
    </w:p>
    <w:p w:rsidRDefault="00CC4E66" w:rsidP="00193657" w:rsidR="00CC4E66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CC4E66" w:rsidP="00193657" w:rsidR="00CC4E66" w:rsidRPr="002B5AAE">
      <w:pPr>
        <w:jc w:val="both"/>
      </w:pPr>
    </w:p>
    <w:p w:rsidRDefault="00CC4E66" w:rsidP="00193657" w:rsidR="00CC4E66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CC4E66" w:rsidP="00193657" w:rsidR="00CC4E66" w:rsidRPr="002B5AAE">
      <w:pPr>
        <w:rPr>
          <w:b/>
        </w:rPr>
      </w:pPr>
    </w:p>
    <w:p w:rsidRDefault="00CC4E66" w:rsidP="00193657" w:rsidR="00CC4E66" w:rsidRPr="002B5AAE">
      <w:pPr>
        <w:jc w:val="center"/>
      </w:pPr>
      <w:r w:rsidRPr="002B5AAE">
        <w:t>Obrazloženje</w:t>
      </w:r>
    </w:p>
    <w:p w:rsidRDefault="00CC4E66" w:rsidP="00193657" w:rsidR="00CC4E66" w:rsidRPr="002B5AAE">
      <w:pPr>
        <w:jc w:val="center"/>
        <w:rPr>
          <w:b/>
        </w:rPr>
      </w:pPr>
    </w:p>
    <w:p w:rsidRDefault="00CC4E66" w:rsidP="00193657" w:rsidR="00CC4E66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742D19">
        <w:t>9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398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94.525,42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CC4E66" w:rsidP="00193657" w:rsidR="00CC4E66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CC4E66" w:rsidP="00193657" w:rsidR="00CC4E66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CC4E66" w:rsidP="00193657" w:rsidR="00CC4E66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8B72D1" w:rsidRPr="008B72D1">
        <w:t>Vencel Čuljak iz Osijeka</w:t>
      </w:r>
      <w:r w:rsidRPr="00D75141">
        <w:t>.</w:t>
      </w:r>
    </w:p>
    <w:p w:rsidRDefault="00CC4E66" w:rsidP="00193657" w:rsidR="00CC4E66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CC4E66" w:rsidP="00193657" w:rsidR="00CC4E66" w:rsidRPr="002B5AAE">
      <w:pPr>
        <w:jc w:val="both"/>
      </w:pPr>
      <w:r w:rsidRPr="002B5AAE">
        <w:t xml:space="preserve">          Stoga je odlučeno kao u izreci.</w:t>
      </w:r>
    </w:p>
    <w:p w:rsidRDefault="00CC4E66" w:rsidP="00193657" w:rsidR="00CC4E66" w:rsidRPr="002B5AAE">
      <w:pPr>
        <w:jc w:val="both"/>
      </w:pPr>
    </w:p>
    <w:p w:rsidRDefault="00CC4E66" w:rsidP="00193657" w:rsidR="00CC4E66" w:rsidRPr="00240F6B">
      <w:pPr>
        <w:jc w:val="center"/>
      </w:pPr>
      <w:r w:rsidRPr="00240F6B">
        <w:t xml:space="preserve">U Zadru, dana </w:t>
      </w:r>
      <w:r w:rsidR="003C4DC2">
        <w:t>2</w:t>
      </w:r>
      <w:r w:rsidR="003F3F78">
        <w:t>3</w:t>
      </w:r>
      <w:r w:rsidR="003C4DC2">
        <w:t>. ožujka</w:t>
      </w:r>
      <w:r w:rsidRPr="00240F6B">
        <w:t xml:space="preserve"> 2016. </w:t>
      </w:r>
    </w:p>
    <w:p w:rsidRDefault="00CC4E66" w:rsidP="00193657" w:rsidR="00CC4E66" w:rsidRPr="00240F6B">
      <w:pPr>
        <w:jc w:val="both"/>
      </w:pPr>
    </w:p>
    <w:p w:rsidRDefault="00CC4E66" w:rsidP="00193657" w:rsidR="00CC4E6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CC4E66" w:rsidP="00193657" w:rsidR="00CC4E6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CC4E66" w:rsidP="00193657" w:rsidR="00CC4E66" w:rsidRPr="002B5AAE">
      <w:pPr>
        <w:jc w:val="both"/>
        <w:rPr>
          <w:b/>
        </w:rPr>
      </w:pPr>
    </w:p>
    <w:p w:rsidRDefault="00CC4E66" w:rsidP="00193657" w:rsidR="00CC4E66" w:rsidRPr="002B5AAE">
      <w:pPr>
        <w:jc w:val="both"/>
        <w:rPr>
          <w:b/>
        </w:rPr>
      </w:pPr>
    </w:p>
    <w:p w:rsidRDefault="00CC4E66" w:rsidP="00193657" w:rsidR="00CC4E66">
      <w:pPr>
        <w:jc w:val="both"/>
        <w:rPr>
          <w:b/>
        </w:rPr>
      </w:pPr>
    </w:p>
    <w:p w:rsidRDefault="00CC4E66" w:rsidP="00193657" w:rsidR="00CC4E66" w:rsidRPr="002B5AAE">
      <w:pPr>
        <w:jc w:val="both"/>
        <w:rPr>
          <w:b/>
        </w:rPr>
      </w:pPr>
    </w:p>
    <w:p w:rsidRDefault="00CC4E66" w:rsidP="00193657" w:rsidR="00CC4E66" w:rsidRPr="00240F6B">
      <w:pPr>
        <w:jc w:val="both"/>
      </w:pPr>
      <w:r w:rsidRPr="00240F6B">
        <w:t>POUKA O PRAVNOM LIJEKU</w:t>
      </w:r>
    </w:p>
    <w:p w:rsidRDefault="003C4DC2" w:rsidP="003C4DC2" w:rsidR="003C4DC2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C4DC2" w:rsidP="003C4DC2" w:rsidR="003C4DC2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CC4E66" w:rsidP="00193657" w:rsidR="00CC4E66" w:rsidRPr="00240F6B">
      <w:pPr>
        <w:ind w:firstLine="705"/>
        <w:jc w:val="both"/>
      </w:pPr>
    </w:p>
    <w:p w:rsidRDefault="00CC4E66" w:rsidP="00193657" w:rsidR="00CC4E66" w:rsidRPr="002B5AAE">
      <w:pPr>
        <w:jc w:val="both"/>
        <w:rPr>
          <w:b/>
        </w:rPr>
      </w:pPr>
    </w:p>
    <w:p w:rsidRDefault="00CC4E66" w:rsidP="00193657" w:rsidR="00CC4E66" w:rsidRPr="00240F6B">
      <w:pPr>
        <w:jc w:val="both"/>
      </w:pPr>
      <w:r w:rsidRPr="00240F6B">
        <w:t>DNA: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FINA,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ŽDO - Zadar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Poreznoj upravi Zadar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Pisarnica suda-ovdje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CC4E66" w:rsidP="00193657" w:rsidR="00CC4E66" w:rsidRPr="00240F6B">
      <w:pPr>
        <w:numPr>
          <w:ilvl w:val="0"/>
          <w:numId w:val="4"/>
        </w:numPr>
      </w:pPr>
      <w:r w:rsidRPr="00240F6B">
        <w:t>u spis</w:t>
      </w:r>
    </w:p>
    <w:p w:rsidRDefault="00CC4E66" w:rsidP="00193657" w:rsidR="00CC4E66" w:rsidRPr="002B5AAE">
      <w:pPr>
        <w:jc w:val="both"/>
      </w:pPr>
    </w:p>
    <w:p w:rsidRDefault="00CC4E66" w:rsidP="00193657" w:rsidR="00CC4E66" w:rsidRPr="002B5AAE">
      <w:pPr>
        <w:ind w:hanging="705" w:left="705"/>
        <w:jc w:val="both"/>
      </w:pPr>
    </w:p>
    <w:p w:rsidRDefault="00CC4E66" w:rsidP="00193657" w:rsidR="00CC4E66">
      <w:pPr>
        <w:ind w:hanging="705" w:left="705"/>
        <w:jc w:val="both"/>
      </w:pPr>
    </w:p>
    <w:sectPr w:rsidSect="00BE1154" w:rsidR="00CC4E6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E66" w:rsidR="00CC4E66">
      <w:r>
        <w:separator/>
      </w:r>
    </w:p>
  </w:endnote>
  <w:endnote w:id="0" w:type="continuationSeparator">
    <w:p w:rsidRDefault="00CC4E66" w:rsidR="00CC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E66" w:rsidR="00CC4E66">
      <w:r>
        <w:separator/>
      </w:r>
    </w:p>
  </w:footnote>
  <w:footnote w:id="0" w:type="continuationSeparator">
    <w:p w:rsidRDefault="00CC4E66" w:rsidR="00CC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E66" w:rsidP="00E37B9D" w:rsidR="00CC4E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4E66" w:rsidR="00CC4E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E66" w:rsidP="00E37B9D" w:rsidR="00CC4E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C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4E66" w:rsidP="008C3132" w:rsidR="00CC4E66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898/15-6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30666"/>
    <w:rsid w:val="00075384"/>
    <w:rsid w:val="000764A2"/>
    <w:rsid w:val="00077552"/>
    <w:rsid w:val="00082765"/>
    <w:rsid w:val="00086EBE"/>
    <w:rsid w:val="0008729C"/>
    <w:rsid w:val="00091D5A"/>
    <w:rsid w:val="000931FC"/>
    <w:rsid w:val="000A0DAE"/>
    <w:rsid w:val="000C3568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6612C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02EFF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44166"/>
    <w:rsid w:val="0038575A"/>
    <w:rsid w:val="003B17EE"/>
    <w:rsid w:val="003C01D9"/>
    <w:rsid w:val="003C4DC2"/>
    <w:rsid w:val="003C58EA"/>
    <w:rsid w:val="003D0523"/>
    <w:rsid w:val="003D7466"/>
    <w:rsid w:val="003F1185"/>
    <w:rsid w:val="003F118A"/>
    <w:rsid w:val="003F3F78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96584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722809"/>
    <w:rsid w:val="0072570A"/>
    <w:rsid w:val="00742D19"/>
    <w:rsid w:val="00753E5D"/>
    <w:rsid w:val="0075628E"/>
    <w:rsid w:val="00785980"/>
    <w:rsid w:val="007B57C4"/>
    <w:rsid w:val="007C0700"/>
    <w:rsid w:val="00821286"/>
    <w:rsid w:val="008455B6"/>
    <w:rsid w:val="008503D7"/>
    <w:rsid w:val="00862CC5"/>
    <w:rsid w:val="008B5890"/>
    <w:rsid w:val="008B72D1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4E20"/>
    <w:rsid w:val="00CA3E6B"/>
    <w:rsid w:val="00CA6E9D"/>
    <w:rsid w:val="00CC4E66"/>
    <w:rsid w:val="00D10636"/>
    <w:rsid w:val="00D12772"/>
    <w:rsid w:val="00D13993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05F82"/>
    <w:rsid w:val="00F23CA7"/>
    <w:rsid w:val="00F34B4B"/>
    <w:rsid w:val="00F35619"/>
    <w:rsid w:val="00F36175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3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3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7287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94525.42</izvorni_sadrzaj>
    <derivirana_varijabla naziv="DomainObject.Predmet.InicijalnaVrijednost_1">94525.42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d.o.o. za ugostiteljstvo i turizam</izvorni_sadrzaj>
    <derivirana_varijabla naziv="DomainObject.Predmet.ProtustrankaFormated_1">  BIS d.o.o. za ugostiteljstvo i turizam</derivirana_varijabla>
  </DomainObject.Predmet.ProtustrankaFormated>
  <DomainObject.Predmet.ProtustrankaFormatedOIB>
    <izvorni_sadrzaj>  BIS d.o.o. za ugostiteljstvo i turizam, OIB 68084797131</izvorni_sadrzaj>
    <derivirana_varijabla naziv="DomainObject.Predmet.ProtustrankaFormatedOIB_1">  BIS d.o.o. za ugostiteljstvo i turizam, OIB 68084797131</derivirana_varijabla>
  </DomainObject.Predmet.ProtustrankaFormatedOIB>
  <DomainObject.Predmet.ProtustrankaFormatedWithAdress>
    <izvorni_sadrzaj> BIS d.o.o. za ugostiteljstvo i turizam, Polačišće 11, 23000 Zadar</izvorni_sadrzaj>
    <derivirana_varijabla naziv="DomainObject.Predmet.ProtustrankaFormatedWithAdress_1"> BIS d.o.o. za ugostiteljstvo i turizam, Polačišće 11, 23000 Zadar</derivirana_varijabla>
  </DomainObject.Predmet.ProtustrankaFormatedWithAdress>
  <DomainObject.Predmet.ProtustrankaFormatedWithAdressOIB>
    <izvorni_sadrzaj> BIS d.o.o. za ugostiteljstvo i turizam, OIB 68084797131, Polačišće 11, 23000 Zadar</izvorni_sadrzaj>
    <derivirana_varijabla naziv="DomainObject.Predmet.ProtustrankaFormatedWithAdressOIB_1"> BIS d.o.o. za ugostiteljstvo i turizam, OIB 68084797131, Polačišće 11, 23000 Zadar</derivirana_varijabla>
  </DomainObject.Predmet.ProtustrankaFormatedWithAdressOIB>
  <DomainObject.Predmet.ProtustrankaWithAdress>
    <izvorni_sadrzaj>BIS d.o.o. za ugostiteljstvo i turizam Polačišće 11, 23000 Zadar</izvorni_sadrzaj>
    <derivirana_varijabla naziv="DomainObject.Predmet.ProtustrankaWithAdress_1">BIS d.o.o. za ugostiteljstvo i turizam Polačišće 11, 23000 Zadar</derivirana_varijabla>
  </DomainObject.Predmet.ProtustrankaWithAdress>
  <DomainObject.Predmet.ProtustrankaWithAdressOIB>
    <izvorni_sadrzaj>BIS d.o.o. za ugostiteljstvo i turizam, OIB 68084797131, Polačišće 11, 23000 Zadar</izvorni_sadrzaj>
    <derivirana_varijabla naziv="DomainObject.Predmet.ProtustrankaWithAdressOIB_1">BIS d.o.o. za ugostiteljstvo i turizam, OIB 68084797131, Polačišće 11, 23000 Zadar</derivirana_varijabla>
  </DomainObject.Predmet.ProtustrankaWithAdressOIB>
  <DomainObject.Predmet.ProtustrankaNazivFormated>
    <izvorni_sadrzaj>BIS d.o.o. za ugostiteljstvo i turizam</izvorni_sadrzaj>
    <derivirana_varijabla naziv="DomainObject.Predmet.ProtustrankaNazivFormated_1">BIS d.o.o. za ugostiteljstvo i turizam</derivirana_varijabla>
  </DomainObject.Predmet.ProtustrankaNazivFormated>
  <DomainObject.Predmet.ProtustrankaNazivFormatedOIB>
    <izvorni_sadrzaj>BIS d.o.o. za ugostiteljstvo i turizam, OIB 68084797131</izvorni_sadrzaj>
    <derivirana_varijabla naziv="DomainObject.Predmet.ProtustrankaNazivFormatedOIB_1">BIS d.o.o. za ugostiteljstvo i turizam, OIB 68084797131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BIS d.o.o. za ugostiteljstvo i turizam</item>
    </izvorni_sadrzaj>
    <derivirana_varijabla naziv="DomainObject.Predmet.ProtuStrankaListFormated_1">
      <item>BIS d.o.o. za ugostiteljstvo i turizam</item>
    </derivirana_varijabla>
  </DomainObject.Predmet.ProtuStrankaListFormated>
  <DomainObject.Predmet.ProtuStrankaListFormatedOIB>
    <izvorni_sadrzaj>
      <item>BIS d.o.o. za ugostiteljstvo i turizam, OIB 68084797131</item>
    </izvorni_sadrzaj>
    <derivirana_varijabla naziv="DomainObject.Predmet.ProtuStrankaListFormatedOIB_1">
      <item>BIS d.o.o. za ugostiteljstvo i turizam, OIB 68084797131</item>
    </derivirana_varijabla>
  </DomainObject.Predmet.ProtuStrankaListFormatedOIB>
  <DomainObject.Predmet.ProtuStrankaListFormatedWithAdress>
    <izvorni_sadrzaj>
      <item>BIS d.o.o. za ugostiteljstvo i turizam, Polačišće 11, 23000 Zadar</item>
    </izvorni_sadrzaj>
    <derivirana_varijabla naziv="DomainObject.Predmet.ProtuStrankaListFormatedWithAdress_1">
      <item>BIS d.o.o. za ugostiteljstvo i turizam, Polačišće 11, 23000 Zadar</item>
    </derivirana_varijabla>
  </DomainObject.Predmet.ProtuStrankaListFormatedWithAdress>
  <DomainObject.Predmet.ProtuStrankaListFormatedWithAdressOIB>
    <izvorni_sadrzaj>
      <item>BIS d.o.o. za ugostiteljstvo i turizam, OIB 68084797131, Polačišće 11, 23000 Zadar</item>
    </izvorni_sadrzaj>
    <derivirana_varijabla naziv="DomainObject.Predmet.ProtuStrankaListFormatedWithAdressOIB_1">
      <item>BIS d.o.o. za ugostiteljstvo i turizam, OIB 68084797131, Polačišće 11, 23000 Zadar</item>
    </derivirana_varijabla>
  </DomainObject.Predmet.ProtuStrankaListFormatedWithAdressOIB>
  <DomainObject.Predmet.ProtuStrankaListNazivFormated>
    <izvorni_sadrzaj>
      <item>BIS d.o.o. za ugostiteljstvo i turizam</item>
    </izvorni_sadrzaj>
    <derivirana_varijabla naziv="DomainObject.Predmet.ProtuStrankaListNazivFormated_1">
      <item>BIS d.o.o. za ugostiteljstvo i turizam</item>
    </derivirana_varijabla>
  </DomainObject.Predmet.ProtuStrankaListNazivFormated>
  <DomainObject.Predmet.ProtuStrankaListNazivFormatedOIB>
    <izvorni_sadrzaj>
      <item>BIS d.o.o. za ugostiteljstvo i turizam, OIB 68084797131</item>
    </izvorni_sadrzaj>
    <derivirana_varijabla naziv="DomainObject.Predmet.ProtuStrankaListNazivFormatedOIB_1">
      <item>BIS d.o.o. za ugostiteljstvo i turizam, OIB 68084797131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BIS d.o.o. za ugostiteljstvo i turizam</izvorni_sadrzaj>
    <derivirana_varijabla naziv="DomainObject.Predmet.ProtustrankaIDrugi_1">BIS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BIS d.o.o. za ugostiteljstvo i turizam, OIB 68084797131, Polačišće 11, 23000 Zadar</izvorni_sadrzaj>
    <derivirana_varijabla naziv="DomainObject.Predmet.ProtustrankaIDrugiAdressOIB_1">BIS d.o.o. za ugostiteljstvo i turizam, OIB 68084797131,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BIS d.o.o. za ugostiteljstvo i turizam</item>
    </izvorni_sadrzaj>
    <derivirana_varijabla naziv="DomainObject.Predmet.SudioniciListNaziv_1">
      <item>FINA</item>
      <item>BIS d.o.o. za ugostiteljstvo i turizam</item>
    </derivirana_varijabla>
  </DomainObject.Predmet.SudioniciListNaziv>
  <DomainObject.Predmet.SudioniciListAdressOIB>
    <izvorni_sadrzaj>
      <item>FINA, OIB 85821130368</item>
      <item>BIS d.o.o. za ugostiteljstvo i turizam, OIB 68084797131, Polačišće 11,23000 Zadar</item>
    </izvorni_sadrzaj>
    <derivirana_varijabla naziv="DomainObject.Predmet.SudioniciListAdressOIB_1">
      <item>FINA, OIB 85821130368</item>
      <item>BIS d.o.o. za ugostiteljstvo i turizam, OIB 68084797131,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68084797131</item>
    </izvorni_sadrzaj>
    <derivirana_varijabla naziv="DomainObject.Predmet.SudioniciListNazivOIB_1">
      <item>, OIB 85821130368</item>
      <item>, OIB 68084797131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792</properties:Words>
  <properties:Characters>4286</properties:Characters>
  <properties:Lines>109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2016-03-07T13:53:00Z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2016-03-23T07:56:00Z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