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9dfa" w14:paraId="8599dfa" w:rsidRDefault="004908C2" w:rsidP="0004104D" w:rsidR="0004104D" w:rsidRPr="00A66D7F">
      <w:pPr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A66D7F">
        <w:rPr>
          <w:rFonts w:hAnsi="Times New Roman" w:ascii="Times New Roman"/>
          <w:b/>
          <w:sz w:val="24"/>
          <w:szCs w:val="24"/>
          <w:lang w:val="pl-PL"/>
        </w:rPr>
        <w:t>NADLEŽNI TRGOVAČKI SUD</w:t>
      </w:r>
      <w:r w:rsidR="0004104D" w:rsidRPr="00A66D7F">
        <w:rPr>
          <w:rFonts w:hAnsi="Times New Roman" w:ascii="Times New Roman"/>
          <w:b/>
          <w:sz w:val="24"/>
          <w:szCs w:val="24"/>
          <w:lang w:val="pl-PL"/>
        </w:rPr>
        <w:t>:</w:t>
      </w:r>
      <w:r w:rsidRPr="00A66D7F">
        <w:rPr>
          <w:rFonts w:hAnsi="Times New Roman" w:ascii="Times New Roman"/>
          <w:b/>
          <w:sz w:val="24"/>
          <w:szCs w:val="24"/>
        </w:rPr>
        <w:t xml:space="preserve"> TRGOVAČKI SUD U </w:t>
      </w:r>
      <w:r w:rsidR="00BE4E1B">
        <w:rPr>
          <w:rFonts w:hAnsi="Times New Roman" w:ascii="Times New Roman"/>
          <w:b/>
          <w:sz w:val="24"/>
          <w:szCs w:val="24"/>
        </w:rPr>
        <w:t>BJELOVARU</w:t>
      </w:r>
      <w:r w:rsidR="0004104D" w:rsidRPr="00A66D7F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4908C2" w:rsidP="0004104D" w:rsidR="0004104D" w:rsidRPr="00A66D7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66D7F"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 w:rsidR="009C7982" w:rsidRPr="00A66D7F">
        <w:rPr>
          <w:rFonts w:hAnsi="Times New Roman" w:ascii="Times New Roman"/>
          <w:b/>
          <w:sz w:val="24"/>
          <w:szCs w:val="24"/>
          <w:lang w:val="pl-PL"/>
        </w:rPr>
        <w:t>:</w:t>
      </w:r>
      <w:r w:rsidR="00BE4E1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4104D" w:rsidRPr="00A66D7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E40C70">
        <w:rPr>
          <w:rFonts w:hAnsi="Times New Roman" w:ascii="Times New Roman"/>
          <w:b/>
          <w:sz w:val="24"/>
          <w:szCs w:val="24"/>
          <w:lang w:val="pl-PL"/>
        </w:rPr>
        <w:t>269/2017-7</w:t>
      </w:r>
    </w:p>
    <w:p w:rsidRDefault="0004104D" w:rsidP="0004104D" w:rsidR="0004104D" w:rsidRPr="00A66D7F">
      <w:pPr>
        <w:rPr>
          <w:rFonts w:hAnsi="Times New Roman" w:ascii="Times New Roman"/>
          <w:b/>
          <w:sz w:val="24"/>
          <w:szCs w:val="24"/>
        </w:rPr>
      </w:pPr>
      <w:r w:rsidRPr="00A66D7F">
        <w:rPr>
          <w:rFonts w:hAnsi="Times New Roman" w:ascii="Times New Roman"/>
          <w:b/>
          <w:sz w:val="24"/>
          <w:szCs w:val="24"/>
          <w:lang w:val="pl-PL"/>
        </w:rPr>
        <w:t>D</w:t>
      </w:r>
      <w:r w:rsidR="004908C2" w:rsidRPr="00A66D7F">
        <w:rPr>
          <w:rFonts w:hAnsi="Times New Roman" w:ascii="Times New Roman"/>
          <w:b/>
          <w:sz w:val="24"/>
          <w:szCs w:val="24"/>
          <w:lang w:val="pl-PL"/>
        </w:rPr>
        <w:t>UŽNIK</w:t>
      </w:r>
      <w:r w:rsidR="00081DE4" w:rsidRPr="00A66D7F">
        <w:rPr>
          <w:rFonts w:hAnsi="Times New Roman" w:ascii="Times New Roman"/>
          <w:b/>
          <w:sz w:val="24"/>
          <w:szCs w:val="24"/>
          <w:lang w:val="pl-PL"/>
        </w:rPr>
        <w:t>:</w:t>
      </w:r>
      <w:r w:rsidRPr="00A66D7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E4E1B">
        <w:rPr>
          <w:rFonts w:hAnsi="Times New Roman" w:ascii="Times New Roman"/>
          <w:b/>
          <w:sz w:val="24"/>
          <w:szCs w:val="24"/>
          <w:lang w:val="pl-PL"/>
        </w:rPr>
        <w:t>WERKOS</w:t>
      </w:r>
      <w:r w:rsidR="009C7982" w:rsidRPr="00A66D7F"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 w:rsidR="00081DE4" w:rsidRPr="00A66D7F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Pr="00A66D7F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="00BE4E1B">
        <w:rPr>
          <w:rFonts w:hAnsi="Times New Roman" w:ascii="Times New Roman"/>
          <w:b/>
          <w:sz w:val="24"/>
          <w:szCs w:val="24"/>
          <w:lang w:val="pl-PL"/>
        </w:rPr>
        <w:t>84820806875</w:t>
      </w:r>
      <w:r w:rsidRPr="00A66D7F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BE4E1B">
        <w:rPr>
          <w:rFonts w:hAnsi="Times New Roman" w:ascii="Times New Roman"/>
          <w:b/>
          <w:sz w:val="24"/>
          <w:szCs w:val="24"/>
          <w:lang w:val="pl-PL"/>
        </w:rPr>
        <w:t>Ulica borova 6, Osijek</w:t>
      </w:r>
    </w:p>
    <w:p w:rsidRDefault="0004104D" w:rsidP="00702487" w:rsidR="0004104D" w:rsidRPr="0004104D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4908C2" w:rsidP="004908C2" w:rsidR="004908C2">
      <w:pPr>
        <w:pStyle w:val="Bezproreda"/>
        <w:rPr>
          <w:rFonts w:hAnsi="Times New Roman" w:ascii="Times New Roman"/>
          <w:sz w:val="20"/>
          <w:szCs w:val="20"/>
        </w:rPr>
      </w:pPr>
    </w:p>
    <w:p w:rsidRDefault="004908C2" w:rsidP="004908C2" w:rsidR="006F2293" w:rsidRPr="005961C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5961C3">
        <w:rPr>
          <w:rFonts w:hAnsi="Times New Roman" w:ascii="Times New Roman"/>
          <w:b/>
          <w:sz w:val="24"/>
          <w:szCs w:val="24"/>
        </w:rPr>
        <w:t>POPIS VJEROVNIKA</w:t>
      </w:r>
    </w:p>
    <w:p w:rsidRDefault="004908C2" w:rsidP="004908C2" w:rsidR="004908C2" w:rsidRPr="004908C2">
      <w:pPr>
        <w:pStyle w:val="Bezproreda"/>
        <w:jc w:val="center"/>
        <w:rPr>
          <w:rFonts w:hAnsi="Times New Roman" w:ascii="Times New Roman"/>
          <w:sz w:val="20"/>
          <w:szCs w:val="20"/>
        </w:rPr>
      </w:pPr>
      <w:r w:rsidRPr="005961C3">
        <w:rPr>
          <w:rFonts w:hAnsi="Times New Roman" w:ascii="Times New Roman"/>
          <w:sz w:val="24"/>
          <w:szCs w:val="24"/>
        </w:rPr>
        <w:t>(ČL. 222 SZ</w:t>
      </w:r>
      <w:r w:rsidR="005961C3" w:rsidRPr="005961C3">
        <w:rPr>
          <w:rFonts w:hAnsi="Times New Roman" w:ascii="Times New Roman"/>
          <w:sz w:val="24"/>
          <w:szCs w:val="24"/>
        </w:rPr>
        <w:t xml:space="preserve"> Narodne novine broj 71/15</w:t>
      </w:r>
      <w:r w:rsidRPr="005961C3">
        <w:rPr>
          <w:rFonts w:hAnsi="Times New Roman" w:ascii="Times New Roman"/>
          <w:sz w:val="24"/>
          <w:szCs w:val="24"/>
        </w:rPr>
        <w:t>)</w:t>
      </w:r>
      <w:r w:rsidR="005961C3">
        <w:rPr>
          <w:rFonts w:hAnsi="Times New Roman" w:ascii="Times New Roman"/>
          <w:sz w:val="20"/>
          <w:szCs w:val="20"/>
        </w:rPr>
        <w:t xml:space="preserve"> </w:t>
      </w:r>
    </w:p>
    <w:p w:rsidRDefault="00E632A6" w:rsidP="00494012" w:rsidR="00494012" w:rsidRPr="00AC6720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0"/>
          <w:szCs w:val="20"/>
        </w:rPr>
      </w:pPr>
      <w:r w:rsidRPr="00AC6720">
        <w:rPr>
          <w:rFonts w:hAnsi="Times New Roman" w:ascii="Times New Roman"/>
          <w:b/>
          <w:sz w:val="20"/>
          <w:szCs w:val="20"/>
        </w:rPr>
        <w:t>Vjerovnici I</w:t>
      </w:r>
      <w:r w:rsidR="009169CC">
        <w:rPr>
          <w:rFonts w:hAnsi="Times New Roman" w:ascii="Times New Roman"/>
          <w:b/>
          <w:sz w:val="20"/>
          <w:szCs w:val="20"/>
        </w:rPr>
        <w:t>.</w:t>
      </w:r>
      <w:r w:rsidRPr="00AC6720">
        <w:rPr>
          <w:rFonts w:hAnsi="Times New Roman" w:ascii="Times New Roman"/>
          <w:b/>
          <w:sz w:val="20"/>
          <w:szCs w:val="20"/>
        </w:rPr>
        <w:t xml:space="preserve"> višeg isplatnog reda</w:t>
      </w:r>
    </w:p>
    <w:tbl>
      <w:tblPr>
        <w:tblpPr w:tblpY="1" w:tblpX="4" w:vertAnchor="text" w:rightFromText="180" w:leftFromText="180"/>
        <w:tblOverlap w:val="never"/>
        <w:tblW w:type="dxa" w:w="1459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46"/>
        <w:gridCol w:w="3827"/>
        <w:gridCol w:w="1843"/>
        <w:gridCol w:w="3118"/>
        <w:gridCol w:w="2410"/>
        <w:gridCol w:w="2552"/>
      </w:tblGrid>
      <w:tr w:rsidTr="00AC6720" w:rsidR="0032408F" w:rsidRPr="00AC6720">
        <w:trPr>
          <w:trHeight w:val="978"/>
        </w:trPr>
        <w:tc>
          <w:tcPr>
            <w:tcW w:type="dxa" w:w="846"/>
            <w:shd w:fill="auto" w:color="auto" w:val="pct10"/>
            <w:vAlign w:val="center"/>
          </w:tcPr>
          <w:p w:rsidRDefault="0032408F" w:rsidP="00AC6720" w:rsidR="0032408F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 xml:space="preserve">Redni broj </w:t>
            </w:r>
          </w:p>
        </w:tc>
        <w:tc>
          <w:tcPr>
            <w:tcW w:type="dxa" w:w="3827"/>
            <w:shd w:fill="auto" w:color="auto" w:val="pct10"/>
            <w:vAlign w:val="center"/>
          </w:tcPr>
          <w:p w:rsidRDefault="00E632A6" w:rsidP="00AC6720" w:rsidR="0032408F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>Vjerovnik</w:t>
            </w:r>
          </w:p>
        </w:tc>
        <w:tc>
          <w:tcPr>
            <w:tcW w:type="dxa" w:w="1843"/>
            <w:shd w:fill="auto" w:color="auto" w:val="pct10"/>
            <w:vAlign w:val="center"/>
          </w:tcPr>
          <w:p w:rsidRDefault="00A66D7F" w:rsidP="00AC6720" w:rsidR="0032408F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 xml:space="preserve">OIB </w:t>
            </w:r>
            <w:r w:rsidR="0032408F" w:rsidRPr="00AC672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dxa" w:w="3118"/>
            <w:shd w:fill="auto" w:color="auto" w:val="pct10"/>
            <w:vAlign w:val="center"/>
          </w:tcPr>
          <w:p w:rsidRDefault="0032408F" w:rsidP="00AC6720" w:rsidR="0032408F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dxa" w:w="2410"/>
            <w:shd w:fill="auto" w:color="auto" w:val="pct10"/>
            <w:vAlign w:val="center"/>
          </w:tcPr>
          <w:p w:rsidRDefault="0032408F" w:rsidP="009169CC" w:rsidR="0032408F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>Pravna osnova tražbine</w:t>
            </w:r>
          </w:p>
        </w:tc>
        <w:tc>
          <w:tcPr>
            <w:tcW w:type="dxa" w:w="2552"/>
            <w:shd w:fill="auto" w:color="auto" w:val="pct10"/>
            <w:vAlign w:val="center"/>
          </w:tcPr>
          <w:p w:rsidRDefault="0032408F" w:rsidP="00AC6720" w:rsidR="0032408F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>Iznos tražbine</w:t>
            </w:r>
          </w:p>
          <w:p w:rsidRDefault="0032408F" w:rsidP="00AC6720" w:rsidR="0032408F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</w:tr>
      <w:tr w:rsidTr="00AC6720" w:rsidR="00F96168" w:rsidRPr="00AC6720">
        <w:trPr>
          <w:trHeight w:val="452"/>
        </w:trPr>
        <w:tc>
          <w:tcPr>
            <w:tcW w:type="dxa" w:w="846"/>
            <w:tcBorders>
              <w:bottom w:space="0" w:sz="4" w:color="auto" w:val="single"/>
            </w:tcBorders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F96168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827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Budimir-Pacek Dajana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18341087736</w:t>
            </w:r>
          </w:p>
        </w:tc>
        <w:tc>
          <w:tcPr>
            <w:tcW w:type="dxa" w:w="3118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Mostarska 26, 31000 Osijek</w:t>
            </w:r>
          </w:p>
        </w:tc>
        <w:tc>
          <w:tcPr>
            <w:tcW w:type="dxa" w:w="2410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2552"/>
          </w:tcPr>
          <w:p w:rsidRDefault="00DF5A14" w:rsidP="00AC6720" w:rsidR="00F96168" w:rsidRPr="00AC672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29.326,05</w:t>
            </w:r>
            <w:r w:rsidR="00AC672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kn</w:t>
            </w:r>
          </w:p>
        </w:tc>
      </w:tr>
      <w:tr w:rsidTr="00AC6720" w:rsidR="00F96168" w:rsidRPr="00AC6720">
        <w:trPr>
          <w:trHeight w:val="497"/>
        </w:trPr>
        <w:tc>
          <w:tcPr>
            <w:tcW w:type="dxa" w:w="846"/>
            <w:tcBorders>
              <w:bottom w:space="0" w:sz="4" w:color="auto" w:val="single"/>
            </w:tcBorders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3827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Franc Ranđelović Martina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01373187904</w:t>
            </w:r>
          </w:p>
        </w:tc>
        <w:tc>
          <w:tcPr>
            <w:tcW w:type="dxa" w:w="3118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Vijenac Gorana Zobundžije 12, 31000 Osijek</w:t>
            </w:r>
          </w:p>
        </w:tc>
        <w:tc>
          <w:tcPr>
            <w:tcW w:type="dxa" w:w="2410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2552"/>
          </w:tcPr>
          <w:p w:rsidRDefault="00DF5A14" w:rsidP="00AC6720" w:rsidR="00F96168" w:rsidRPr="00AC672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18.032,54</w:t>
            </w:r>
            <w:r w:rsidR="00F96168" w:rsidRPr="00AC672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AC6720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</w:tr>
      <w:tr w:rsidTr="00AC6720" w:rsidR="00F96168" w:rsidRPr="00AC6720">
        <w:trPr>
          <w:trHeight w:val="525"/>
        </w:trPr>
        <w:tc>
          <w:tcPr>
            <w:tcW w:type="dxa" w:w="846"/>
            <w:tcBorders>
              <w:bottom w:space="0" w:sz="4" w:color="auto" w:val="single"/>
            </w:tcBorders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3827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Matijević Brankica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97424836685</w:t>
            </w:r>
          </w:p>
        </w:tc>
        <w:tc>
          <w:tcPr>
            <w:tcW w:type="dxa" w:w="3118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Sv. Leopolda B. Mandića 220, 31000 Osijek</w:t>
            </w:r>
          </w:p>
        </w:tc>
        <w:tc>
          <w:tcPr>
            <w:tcW w:type="dxa" w:w="2410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2552"/>
          </w:tcPr>
          <w:p w:rsidRDefault="00DF5A14" w:rsidP="00AC6720" w:rsidR="00F96168" w:rsidRPr="00AC672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31.822,91</w:t>
            </w:r>
            <w:r w:rsidR="00AC6720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</w:tr>
      <w:tr w:rsidTr="00AC6720" w:rsidR="00F96168" w:rsidRPr="00AC6720">
        <w:trPr>
          <w:trHeight w:val="425"/>
        </w:trPr>
        <w:tc>
          <w:tcPr>
            <w:tcW w:type="dxa" w:w="846"/>
            <w:tcBorders>
              <w:bottom w:space="0" w:sz="4" w:color="auto" w:val="single"/>
            </w:tcBorders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3827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Sigeti Josip</w:t>
            </w:r>
            <w:r w:rsidR="00F96168" w:rsidRPr="00AC6720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30728311429</w:t>
            </w:r>
          </w:p>
        </w:tc>
        <w:tc>
          <w:tcPr>
            <w:tcW w:type="dxa" w:w="3118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Dr. Franje Tuđmana 25, 31216 Antunovac</w:t>
            </w:r>
          </w:p>
        </w:tc>
        <w:tc>
          <w:tcPr>
            <w:tcW w:type="dxa" w:w="2410"/>
            <w:tcBorders>
              <w:bottom w:space="0" w:sz="4" w:color="auto" w:val="single"/>
            </w:tcBorders>
          </w:tcPr>
          <w:p w:rsidRDefault="00F96168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 xml:space="preserve">obračunski </w:t>
            </w:r>
            <w:r w:rsidR="00DF5A14" w:rsidRPr="00AC6720">
              <w:rPr>
                <w:rFonts w:hAnsi="Times New Roman" w:ascii="Times New Roman"/>
                <w:sz w:val="20"/>
                <w:szCs w:val="20"/>
              </w:rPr>
              <w:t>listovi</w:t>
            </w:r>
          </w:p>
        </w:tc>
        <w:tc>
          <w:tcPr>
            <w:tcW w:type="dxa" w:w="2552"/>
          </w:tcPr>
          <w:p w:rsidRDefault="00DF5A14" w:rsidP="00AC6720" w:rsidR="00F96168" w:rsidRPr="00AC672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22.539,88</w:t>
            </w:r>
            <w:r w:rsidR="00AC672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kn</w:t>
            </w:r>
            <w:r w:rsidR="00F96168" w:rsidRPr="00AC6720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AC6720" w:rsidR="00F96168" w:rsidRPr="00AC6720">
        <w:trPr>
          <w:trHeight w:val="549"/>
        </w:trPr>
        <w:tc>
          <w:tcPr>
            <w:tcW w:type="dxa" w:w="846"/>
            <w:tcBorders>
              <w:bottom w:space="0" w:sz="4" w:color="auto" w:val="single"/>
            </w:tcBorders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3827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Velicki Petar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13289959216</w:t>
            </w:r>
          </w:p>
        </w:tc>
        <w:tc>
          <w:tcPr>
            <w:tcW w:type="dxa" w:w="3118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Ružina ulica 121, 31000 Osijek</w:t>
            </w:r>
          </w:p>
        </w:tc>
        <w:tc>
          <w:tcPr>
            <w:tcW w:type="dxa" w:w="2410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2552"/>
          </w:tcPr>
          <w:p w:rsidRDefault="00DF5A14" w:rsidP="00AC6720" w:rsidR="00F96168" w:rsidRPr="00AC672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14.735,14</w:t>
            </w:r>
            <w:r w:rsidR="00AC672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kn</w:t>
            </w:r>
            <w:r w:rsidR="00F96168" w:rsidRPr="00AC6720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AC6720" w:rsidR="00F96168" w:rsidRPr="00AC6720">
        <w:tc>
          <w:tcPr>
            <w:tcW w:type="dxa" w:w="846"/>
            <w:tcBorders>
              <w:bottom w:space="0" w:sz="4" w:color="auto" w:val="single"/>
            </w:tcBorders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3827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Witovsky Ana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66993018451</w:t>
            </w:r>
          </w:p>
        </w:tc>
        <w:tc>
          <w:tcPr>
            <w:tcW w:type="dxa" w:w="3118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Kardinala Alojzija Stepinca 17, 31000 Osijek</w:t>
            </w:r>
          </w:p>
        </w:tc>
        <w:tc>
          <w:tcPr>
            <w:tcW w:type="dxa" w:w="2410"/>
            <w:tcBorders>
              <w:bottom w:space="0" w:sz="4" w:color="auto" w:val="single"/>
            </w:tcBorders>
          </w:tcPr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sz w:val="20"/>
                <w:szCs w:val="20"/>
              </w:rPr>
              <w:t>obračunski listovi</w:t>
            </w:r>
          </w:p>
        </w:tc>
        <w:tc>
          <w:tcPr>
            <w:tcW w:type="dxa" w:w="2552"/>
          </w:tcPr>
          <w:p w:rsidRDefault="00DF5A14" w:rsidP="00AC6720" w:rsidR="00F96168" w:rsidRPr="00AC672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>10.290,93</w:t>
            </w:r>
            <w:r w:rsidR="00AC672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kn</w:t>
            </w:r>
            <w:r w:rsidR="00F96168" w:rsidRPr="00AC672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Tr="00AC6720" w:rsidR="00F96168" w:rsidRPr="00AC6720">
        <w:trPr>
          <w:trHeight w:val="589"/>
        </w:trPr>
        <w:tc>
          <w:tcPr>
            <w:tcW w:type="dxa" w:w="846"/>
            <w:tcBorders>
              <w:bottom w:space="0" w:sz="4" w:color="auto" w:val="single"/>
            </w:tcBorders>
            <w:shd w:themeFillShade="D9" w:themeFill="background1" w:fill="D9D9D9" w:color="auto" w:val="clear"/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827"/>
            <w:tcBorders>
              <w:bottom w:space="0" w:sz="4" w:color="auto" w:val="single"/>
            </w:tcBorders>
            <w:shd w:themeFillShade="D9" w:themeFill="background1" w:fill="D9D9D9" w:color="auto" w:val="clear"/>
          </w:tcPr>
          <w:p w:rsidRDefault="00DF5A14" w:rsidP="00AC6720" w:rsidR="00DF5A14" w:rsidRPr="00AC672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DF5A14" w:rsidP="00AC6720" w:rsidR="00F96168" w:rsidRPr="00AC672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dxa" w:w="1843"/>
            <w:tcBorders>
              <w:bottom w:space="0" w:sz="4" w:color="auto" w:val="single"/>
            </w:tcBorders>
            <w:shd w:themeFillShade="D9" w:themeFill="background1" w:fill="D9D9D9" w:color="auto" w:val="clear"/>
          </w:tcPr>
          <w:p w:rsidRDefault="00F96168" w:rsidP="00AC6720" w:rsidR="00F96168" w:rsidRPr="00AC672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3118"/>
            <w:tcBorders>
              <w:bottom w:space="0" w:sz="4" w:color="auto" w:val="single"/>
            </w:tcBorders>
            <w:shd w:themeFillShade="D9" w:themeFill="background1" w:fill="D9D9D9" w:color="auto" w:val="clear"/>
          </w:tcPr>
          <w:p w:rsidRDefault="00F96168" w:rsidP="00AC6720" w:rsidR="00F96168" w:rsidRPr="00AC672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410"/>
            <w:tcBorders>
              <w:bottom w:space="0" w:sz="4" w:color="auto" w:val="single"/>
            </w:tcBorders>
            <w:shd w:themeFillShade="D9" w:themeFill="background1" w:fill="D9D9D9" w:color="auto" w:val="clear"/>
          </w:tcPr>
          <w:p w:rsidRDefault="00F96168" w:rsidP="00AC6720" w:rsidR="00F96168" w:rsidRPr="00AC672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552"/>
            <w:shd w:themeFillShade="D9" w:themeFill="background1" w:fill="D9D9D9" w:color="auto" w:val="clear"/>
          </w:tcPr>
          <w:p w:rsidRDefault="00DF5A14" w:rsidP="00AC6720" w:rsidR="00DF5A14" w:rsidRPr="00AC6720">
            <w:pPr>
              <w:pStyle w:val="Bezproreda"/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  <w:p w:rsidRDefault="00DF5A14" w:rsidP="00AC6720" w:rsidR="00F96168" w:rsidRPr="00AC6720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AC6720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126.747,45</w:t>
            </w:r>
            <w:r w:rsidR="00AC6720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kn</w:t>
            </w:r>
          </w:p>
        </w:tc>
      </w:tr>
    </w:tbl>
    <w:p w:rsidRDefault="00336489" w:rsidP="00494012" w:rsidR="00336489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C6720" w:rsidP="00494012" w:rsidR="00AC6720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C6720" w:rsidP="00494012" w:rsidR="00AC6720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AC6720" w:rsidP="00494012" w:rsidR="00AC6720" w:rsidRPr="00AC6720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E632A6" w:rsidP="00114DC7" w:rsidR="006F2293" w:rsidRPr="00AC6720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0"/>
          <w:szCs w:val="20"/>
        </w:rPr>
      </w:pPr>
      <w:r w:rsidRPr="00AC6720">
        <w:rPr>
          <w:rFonts w:hAnsi="Times New Roman" w:ascii="Times New Roman"/>
          <w:b/>
          <w:sz w:val="20"/>
          <w:szCs w:val="20"/>
        </w:rPr>
        <w:lastRenderedPageBreak/>
        <w:t>Vjerovnici II višeg isplatnog reda</w:t>
      </w:r>
    </w:p>
    <w:tbl>
      <w:tblPr>
        <w:tblW w:type="dxa" w:w="14591"/>
        <w:tblLook w:val="04A0" w:noVBand="1" w:noHBand="0" w:lastColumn="0" w:firstColumn="1" w:lastRow="0" w:firstRow="1"/>
      </w:tblPr>
      <w:tblGrid>
        <w:gridCol w:w="875"/>
        <w:gridCol w:w="3793"/>
        <w:gridCol w:w="1701"/>
        <w:gridCol w:w="3260"/>
        <w:gridCol w:w="2410"/>
        <w:gridCol w:w="2552"/>
      </w:tblGrid>
      <w:tr w:rsidTr="00AC6720" w:rsidR="00AC6720" w:rsidRPr="00AC6720">
        <w:trPr>
          <w:trHeight w:val="377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R. broj</w:t>
            </w:r>
          </w:p>
        </w:tc>
        <w:tc>
          <w:tcPr>
            <w:tcW w:type="dxa" w:w="379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32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Adresa/sjedište vjerovnika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Pravna osnova tražbine</w:t>
            </w:r>
          </w:p>
        </w:tc>
        <w:tc>
          <w:tcPr>
            <w:tcW w:type="dxa" w:w="255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BFBFBF" w:color="000000" w:val="clear"/>
            <w:noWrap/>
            <w:hideMark/>
          </w:tcPr>
          <w:p w:rsidRDefault="00AC6720" w:rsidP="009169CC" w:rsidR="00AC6720" w:rsidRPr="00AC6720">
            <w:pPr>
              <w:tabs>
                <w:tab w:pos="1835" w:val="left"/>
              </w:tabs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Iznos tražbine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 41,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642,95 kn </w:t>
            </w:r>
          </w:p>
        </w:tc>
      </w:tr>
      <w:tr w:rsidTr="00AC6720" w:rsidR="00AC6720" w:rsidRPr="00AC6720">
        <w:trPr>
          <w:trHeight w:val="624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FOND ZA ZAŠTITU OKOLIŠA I ENERGETSKU UČINKOVITOST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85828625994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Ksaver 208,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739,35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KD ČISTOĆA d.o.o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06531901714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Dolac 14,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761,72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ISTARSKI VODOVOD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13269963589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Sv. Ivan 8, BUZET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857,45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VIZIJA RAČUNOVODSTVO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99403188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Tržaška cesta 297, Ljubljana,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1.101,46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ILOČKI PODRUMI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38793818363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Dr. F. Tuđmana 62, ILOK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1.015,20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KOMUNALNO ODRŽAVANJE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44270699963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 Kralja Tomislava 7, PLOČE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2.663,29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FEAL Hrvatska d.o.o. Poslovnica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39824206096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Jablanova 20,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1.086,45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PBZ CARD 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Lastovska 23,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1.132,34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BEKAVAC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75618460048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Zelena 47,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1.112,50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H.I.P.E.R.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93095311297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Castello 22, VODNJAN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1.120,00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RED vl.Geromella Fiorenzo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89795616203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I.Gundulića 23, PAZIN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1.125,00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HEP-ELEKTROPRIMORJE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V. Cara Emina 2,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1.109,83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FINANCIJSKA AGENCIJA - FINA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L. Jegera 1-3,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1.137,50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VULKANIZER-AUTOPRAONICA-PRODAJA GUMA  vl. Ivan Pet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80244922328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Lijepe naše 30, KLANJEC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1.162,50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VENTILACIJA d.o.o. ZA  PROIZVODNJU,TRGOVINU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86747651839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Vrbaska 1 c,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1.180,00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APARTMAN RAČKI  vl. Bara Rački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53626919185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Vučnik 56, DELNICE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MARCHÉ RESTORANI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26125432822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Draganić bb, DRAGANIĆI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1.212,50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MAIOR DOMUS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91299229250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HRVATSKE REPUBLIKE 43,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1.214,58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VIGRAD TRGOVINA POSREDOVANJE, PROIZVODNJA D.O.O. CELJE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37092278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Kocbekova cesta 30A, Ljubečna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1.201,74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QUEHENBERGER LOGISTICS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20901416727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Jankomir 25,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1.250,00 kn </w:t>
            </w:r>
          </w:p>
        </w:tc>
      </w:tr>
      <w:tr w:rsidTr="00AC6720" w:rsidR="00AC6720" w:rsidRPr="00AC6720">
        <w:trPr>
          <w:trHeight w:val="57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IMITOR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34705979564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Ivana Gorana Kovačića 17, Kuševac, ĐAKOVO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1.265,61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EVENTUS USLUGE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60371326116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Podsusedski trg 14/b,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1.290,00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ORDINACIJA MEDICINE RADA-ĐURO AMBRUŠIĆ,dr.med.spec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92301895586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KRALJA ZVONIMIRA 53, VINKOVCI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1.292,68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MATIĆ održavanje i popravak motornih vozila, vl. 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59662837007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Vukovarska cesta 208,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1.310,00 kn </w:t>
            </w:r>
          </w:p>
        </w:tc>
      </w:tr>
      <w:tr w:rsidTr="00AC6720" w:rsidR="00AC6720" w:rsidRPr="00AC6720">
        <w:trPr>
          <w:trHeight w:val="51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TELE2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70133616033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269d,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1.315,52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CAPRICORNO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9517317411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Hercegovačka 57/A, SPLIT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1.339,43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DADO SISAK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79282509413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Petrinjska 156, SISAK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1.375,00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AUTO-REOR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57868130781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Sv.l.B.Mandića 48,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1.425,00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PAJDAKOVIĆ vl.Željko Pajdaković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16667258097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Novoselija 16, OTOČAC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1.425,00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M.B.M. USLUGE j.d.o.o.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33417236677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Šubetov most 2, SKRAD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1.427,00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JULIANA COOL DRUŽBA ZA DISTRIBUCIJO PIJAČ, D.O.O.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68735677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Loka 36, Tržič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1.383,92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HIDRANT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97006161081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Kornatska 29,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1.442,34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PRESEČKI GRUPA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85843181422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Frana Galovića 15, KRAPINA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1.452,25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35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OXYLUS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44121315078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Hutlerova 19,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1.470,00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DVD KUSTOŠIJA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43281554060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Ilica 256,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ZAGREBAČKI HOLDING d.o.o. - PODRUŽNICA ZAGREBAČKE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Donje Svetice 48,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1.517,56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ALCA ZAGREB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58353015102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Koledovčina 2,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1.595,13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ADEO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62428114050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Livadska 2a,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1.623,75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ŽIVINA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28030764714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Velika Veterniča 20, MIHOVLJAN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1.625,00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CITY EX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99406899243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Donje Svetice 40,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1.653,57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PLAVI PROSTOR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04269148903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274,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1.695,42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MK TRGOVINA D.D.      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48494216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Slovenska cesta 29, Ljubljana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1.605,80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SERVIS GUBERAC USLUŽNI OBRT vl.MARIO GUBERAC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32570298020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Vrtna 92,Briješće,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1.750,00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SALONA LIBER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78472307466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K.ZVONIMIRA 73, SOLIN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1.755,40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TURISTIČKO - GRAĐEVINSKI OBRT "ALTO" VL. DAVOR BER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45210114681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Krvavica 100, BAŠKA VODA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1.781,25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BARANJSKI VODOVOD d.o.o. za vodoopskrbu i odvodnju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15843910109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A.Stepinca 7, BELI MANASTIR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1.822,50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PRO VITA-MEDICINA RADA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57502456908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Trpimirova 2/I,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1.873,25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DIV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33890755814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Bobovica 10/a, SAMOBOR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1.887,61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SOBE DIVIĆ vl. LJILJANA DIVIĆ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68861556223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Mažuranićeva 4, BJELOVAR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1.920,00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TAZODEJA, Vuksanovič Zoran s.p.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78245010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Opekarniška 12/f,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1.897,36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ZITEL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82525874830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Bolnička cesta br 96,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1.968,75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 TONKOVAC vl.Dražen Tonkovac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82076273666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Kralja Tomislava 75 a, ČEPIN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2.015,40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AMIS D.O.O.           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64552055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Tržaška cesta 85, Log pri Brezovici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2.022,45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TOI TOI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73497369534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Kvintička  16,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2.100,00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MILFLEX-CENTAR ZA IZRADU FLEX.I METALNIH CIJEVI, v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45942052007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Šodići 22, Kostrena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2.147,50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KONOBA VALTER-KOLINASI vl.Valter Glavić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14564689101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Kolinasi 13/1, ROČ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2.160,00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STANO-UPRAVA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17418170125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Brodarice 6, PLOČE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3.298,86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PLEMIĆKO DOBRO KUSTOŠAK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71008853844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Remetska cesta 29,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2.215,00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TENDERI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620826722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Langov trg 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2.220,00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TRGOVINA ŽELJEZO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40043420451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Nova cesta 130,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2.325,30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SAVA TRADE RIJEKA d. o. 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99144309146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F.La Guardia 12,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2.342,75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INSTOS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451971145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L. Mandića 111 š,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2.450,00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ARS DIZAJN CEDAR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38427951737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Svete Ane   19,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VITEZ PROJEKT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83956377306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Stonska 4,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ZORKO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44431677200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Finderli 11, BUZET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KOD DAMIRA obrt za ugostit., vl.Damir Čavić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74851118620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 Stjepana Radića 5, STARI GRAD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2.520,00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TUO DRINDA vl. Stjepan Vodenac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91802953943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Melin I/13, Cres, CRES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2.555,00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HRVATSKI ZAVOD ZA TOKSIKOLOGIJU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23691527614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Martićeva 63a,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2.724,00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LINGUA d.o.o. CENTAR ZA EDUKACIJU I USLUGE PREVOĐE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75721684075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I.F.Gundulića 5/III,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2.732,50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ROŽA TRANSPORT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58697942194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P.Šandora 19, SUZA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2.750,00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USLUGE I PRIJEVOZ vl. Robert Stanojević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34045614353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Optujska 113, VARAŽDIN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2.750,00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PRESEČKI vl.Mario Presečki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65254063529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Zagrebačka cesta 41, KRAPINA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2.770,00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PICERIJA LIMBO D.O.O. 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31662650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Cesta na Ljuečno 48,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2.701,63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IGLU ŠPORT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40081859293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Grahorova 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2.845,60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ACCL AUTO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32966713543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Maršala Tita 85, ZAPREŠIĆ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2.849,45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ENERGO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99393766301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Dolac 14,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3.343,08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AD HOC-CENTAR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75132412279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Draškovićeva 4 a,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2.936,25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UPRAVITELJ BMD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Dobrodolska 13a, SESVETE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5.315,85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BIRO OPREMA ŽOLNIR PODJETJE ZA POPRAVILO IN VZDRŽEVANJE PRECIZNE MEHAN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21275122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Gprica pri Šmartnem 51,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2.965,87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STUDIO APARTMANI HOME IN CITY vl. Kemal Bahonjić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96630337291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Hrastovička 25, ZAGREB - LUČKO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3.150,00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ANABBELA D.O.O. ZA PROIZVODNJU,PRERADU,TRGOVINU I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2360730097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K.Zvonimira 52a, BELI MANASTIR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3.164,00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VODOOPSKRBA I ODVODNJA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Folnegovićeva 1,,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3.633,59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DINAMO obrt za ugostiteljstvo  vl. Boja Srdić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05385253812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Mali Erjavec 59 A, OZALJ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3.214,00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HB PRODUKT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59737374721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Mije Kišpatića 2,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3.224,83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VALLIS AUREA vl.STJEPAN MESIĆ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32690401853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Zagrebačka ulica 47, GRAČAC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3.325,00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PGM RAGUSA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68907889567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Vukovarska 17, DUBROVNIK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3.330,00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LICCOS D.O.O.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07508802955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Mučići 31b, JURDANI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3.404,00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89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BE VARN VARNOSTNI IN POŽARNI INŽENIRING, M. PERKO S.P.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95890831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Bevke 123,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3.309,94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BIJELI OBLAK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19111074457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Vinka Milića   10, SPLIT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GEOTEST društvo s ograničenom odgovornošću za ispi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94281049855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Brezovička cesta 48 E,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ALFAPLAN GRAĐENJE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46889088938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Marka Marojice 3, DUBROVNIK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3.535,58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RENATA DROPULIĆ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52133639195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Sladinca 19, PLOČE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3.600,00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ILIRIC-EKO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86648038250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Dužice 19,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3.606,25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TERRA STROJ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58209298093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Plišići19a, DRIVENIK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3.607,09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VODOVOD OSIJEK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43654507669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Poljski put 1,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4.334,44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STROJARSKA TEHNIČKA RADIONICA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57341319888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Istarska 3,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3.750,00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KOTLAR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35544290067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Vinogradska 36, ĐURĐEVAC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3.848,08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ARECA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99127068747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Kneza Trpimira 1b,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3.900,00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TATJANA KULJANIĆ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09439683653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Brajdi 3, CRES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3.960,00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ORTEO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11038247402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Jablanova 15,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3.995,79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INŽENJERSKI  BIRO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84170114747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Heinzelova 4a,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4.000,00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E-COOL vl.Josip Burek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79499054672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S. rADIĆA 23, PUNITOVCI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4.018,50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MINISTARSTVO PRAVOSUĐA UPRAVA ZA ZATVORSKI SUSTAV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17231519023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Valtursko polje 211, PULA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4.123,67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NIKICA DRUŽIJANIĆ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12979919460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Sladinca23,Baćina, PLOČE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4.150,00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KAVANA-GRILL STARA DAMA vl. Nenad Jakić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83912011739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Neretvanskih gusara 4, PLOČE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4.169,70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107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UO IGRALIŠTE, vl. Franko Mavrinac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66097201090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Mavrinci br. 38, ČAVLE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4.245,46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SIMBIO d.o.o.         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54123135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Teharska cesta 49,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5.792,06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AKRIPOL  PROIZVODNJA IN PREDELAVA POLIMEROV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SL8210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Prijateljeva cesta 11, TREBNJE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4.215,53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STANIĆ vl.Damir Stanić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38120785094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Kabel 57a, BEDEKOVČINA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4.437,50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DUBAC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01376541497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Vukovarska 17, DUBROVNIK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4.481,26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UNIKOM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07507345484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Ružina 11a,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5.253,34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ZAGREBAČKO UČILIŠTE ustanova za obrazovanje odrasl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87219776080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Kruge 15,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TELEKOM SLOVENIJE D.D.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98511734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Cigaletova ulica 15, Ljubljana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4.349,94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GEOEXPERT-I.G.M. d.o.o. za ispitivanje građ. mater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99917958785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Horvaćanska 77, SESVETE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4.545,00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GEOGRAD PODJETJE ZA GEODETSKE STORITVE, D.O.O., LJUBLJANA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78014255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Tbilisijska ulica 59, Ljubljana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4.409,04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GORKI MARUŠIĆ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Kralja Zvonimira 14a, SOLIN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4.581,03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HRVATSKI ZAVOD ZA NORME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76844168802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78,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4.735,00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UGOSTITELJSKI OBRT POPAJ vl. Tonći Jurić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19963957951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Pojišanska bb, SPLIT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4.841,00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AUTOSERVIS RUDEC održavanje i popravak motornih 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12523984037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Duga ulica 12,Briješće,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4.868,42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HEP-TOPLINARSTVO 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15907062900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Ul. cara Hadrijana 3,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632,57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DRŽAVNA GEODETSKA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84891127540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Gruška 20,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5.000,00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KERSCHOFFSET ZAGREB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95125392657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Ježdovečka 112, ZAGREB - LUČKO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5.231,45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INSTRUKTAŽNI CENTAR USTANOVA ZA OBRAZOV. ODRASLIH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24632315791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Franje Račkoga 4, Križevci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5.265,00 kn </w:t>
            </w:r>
          </w:p>
        </w:tc>
      </w:tr>
      <w:tr w:rsidTr="00AC6720" w:rsidR="00AC6720" w:rsidRPr="00AC6720">
        <w:trPr>
          <w:trHeight w:val="51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125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RESTORAN MAKSIMILIJAN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90239421805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Maksimilijana Benkovića 5, N.Gradiška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5.294,65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METRONET TELEKOMUNIKACIJE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23269006802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269d,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8.086,25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GEOTEHNIKA j.d.o.o.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54793730035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Blata 35c, VODICE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5.550,00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HEP OPSKRBA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37,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9.021,07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ELEKTRO CELJE d.d.    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55722679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Vrunčeva ulica 2A,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4.607,50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IZGRADNJA MARINKOVIĆ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31502760262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Pavla Vitezovića 6, KARLOVAC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5.846,25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MABEL vl. Vlatka Kovačić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56989916819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Petretićev trg 1,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5.897,52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TICHE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11447531394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Antuna Barca 3/b,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6.037,50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RESTORAN ŠENOA vl. Marko Sertić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78684073425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Augusta Šenoe 27, BJELOVAR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6.336,00 kn </w:t>
            </w:r>
          </w:p>
        </w:tc>
      </w:tr>
      <w:tr w:rsidTr="00AC6720" w:rsidR="00AC6720" w:rsidRPr="00AC6720">
        <w:trPr>
          <w:trHeight w:val="58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TERRA JASKA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81184470570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Kralja Tomislava 20, STRMEC SAMOBORSKI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6.498,58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P.S.C. OSIJEK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84108719021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Sv. Leopolda Mandića 113,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6.627,26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MISTRAL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84549788599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Lička 25, VUKOVAR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6.716,25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SKLADIŠNA LOGISTIKA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81060143905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Josipa Lončara 3, ZAGREB-SUSEDGRAD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6.731,90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PUERTORICO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41119399617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Vrelo 17, MLINI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7.091,63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HRVATSKA POŠTA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Jurišićeva 13,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7.424,78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UGOSTITELJSKI OBRT KOD MOSTA vl. Vesna Severinski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88537755017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Gornje Pokupje 30, MAHIČNO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7.150,00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GEOTECH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02329110570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Moše Albaharija 10a,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INFO KARTA d.o.o. GEODETSKE I INFORM.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51812379846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Domovinskog rata 27 c, SPLIT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143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MB - TRANSGRADNJA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27920801942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Kralja Petra Svačića 20, KRAPINA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7.610,00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CENTAR ALATA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94198231508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A. Waldingera 1a,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7.695,21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GRAD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54382731928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Titov trg 3,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8.788,30 kn </w:t>
            </w:r>
          </w:p>
        </w:tc>
      </w:tr>
      <w:tr w:rsidTr="00AC6720" w:rsidR="00AC6720" w:rsidRPr="00AC6720">
        <w:trPr>
          <w:trHeight w:val="504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MOLARIS d.o.o. za rudarstvo,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44304979783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Giletinci 200, CERNIK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7.833,44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LIBUKOM JURDANI d.o.o. (za Komunalac)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77671806963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Jurdani 50/b, JURDANI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7.908,06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PLAN TRADE, UPRAVLJANJE, STORITVE IN MONTAŽA, D.O.O.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22575944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 M. Grevenbroich 9,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8.382,99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UO IVAN I vl. Ivan Gutić i Ante Gutić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06921727043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Domovinskog rata bb, KNIN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8.840,00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ZDRAVSTVENA USTANOVA dr. ŠPIRANOVIĆ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28499414661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S. Radića 54,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8.843,00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GEO-TIM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62249499912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Milke Trnine 16, ČAKOVEC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8.887,50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GRAFITI POSLOVNI SISTEMI D.O.O., CELJE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79944078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Kersnikova ulica 19,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8.668,48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Rovokop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70761838189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Bana Jelačića 29, Ludbreb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9.115,04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PLAVEC &amp; FIKET vl. Ksenija Plavec-Fiket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90065194696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Draškovićeva 3, VARAŽDIN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9.334,50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NACIONALNI LABORATORIJ ZA ZDRAVJE OKOLJE IN HRANO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19651295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Prvomajska ulica 1, Maribor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8.983,63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OBRT ROŽA vl. Šandor Roža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9932487548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P. Šandora 19, Suza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9.374,99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IPZ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94810978461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Prilaz baruna Filipovića 21,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9.500,00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HEP-PLIN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41317489366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Cara Hadrijana 7,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25.210,83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POSLON j.d.o.o.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12061582386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Polje Krapinsko 6 a, KRAPINA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9.948,18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DET NORSKE VERITAS ADRIATICA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66958856391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Ružićeva 32,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10.000,00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161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ŠUMAN ugostiteljstvo, trgovina i autopraona, vl. P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17811659769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Kožinčev put 2,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10.706,63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PLUS PLIN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53461742399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Šubićeva 49, SLAVONSKI BROD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10.768,51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ZAVOD ZA GRADBENIŠTVO SLOVENIJE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43950019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Dimčeva ulica 12, Ljubljana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10.963,98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GRAĐA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15429488788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Vranjički put 2, SOLIN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11.380,76 kn </w:t>
            </w:r>
          </w:p>
        </w:tc>
      </w:tr>
      <w:tr w:rsidTr="00AC6720" w:rsidR="00AC6720" w:rsidRPr="00AC6720">
        <w:trPr>
          <w:trHeight w:val="6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MOL, IZDELOVANJE JEKLENIH KONSTRUKCIJ, REKLAMNIH NAPISOV IN KOVINSKE 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11581832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Trnoveljska cesta 36,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11.449,35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RO-TEHNOLOGIJA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94757004774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Nova cesta 86, OPATIJA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12.037,50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PLADENT d.o.o., Podjetje za proizvo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51492342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Lokarje 19, Vodice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12.078,40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GRŽAN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Štrokinec 26, ZAGREB-SUSEDGRAD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12.660,00 kn </w:t>
            </w:r>
          </w:p>
        </w:tc>
      </w:tr>
      <w:tr w:rsidTr="00AC6720" w:rsidR="00AC6720" w:rsidRPr="00AC6720">
        <w:trPr>
          <w:trHeight w:val="7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PIPELIFE-HRVATSKA CIJEVNI SUSTAVI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12257815953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Prosinačka 7, Kerestinec, SVETA NEDJELJA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12.679,37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Prisavlje 3,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14.901,93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 Stjepana Radića 1,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18.204,82 kn </w:t>
            </w:r>
          </w:p>
        </w:tc>
      </w:tr>
      <w:tr w:rsidTr="00AC6720" w:rsidR="00AC6720" w:rsidRPr="00AC6720">
        <w:trPr>
          <w:trHeight w:val="51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JADRANSKO OSIGURANJE d.d. SPLIT - KREDITI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94472454976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Gundulićeva 5 b,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1.430,21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ACHILLEA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51644974425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Bilogorska 14,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13.943,25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 HRVATSKA AUTOSERVISI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77313259738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182,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14.632,67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GOSPODARSTVO ŠUMAK vl.Fanika Šumak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24467092191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Miljana 16, ZAGORSKA SELA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14.745,00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PLESLIĆ-REVIZIJA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84241011391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 A. Starćevića 10,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15.000,00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BAM-ING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67069466717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Belomanastirska 9,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15.050,79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178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FORNIX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85145170630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Vinkovčka 1/a,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15.353,52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BILIĆ-ERIĆ d.o.o. za privatnu zaštitu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68580128211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Ljudevita Posavskog 3, SESVETE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23.485,47 kn </w:t>
            </w:r>
          </w:p>
        </w:tc>
      </w:tr>
      <w:tr w:rsidTr="00AC6720" w:rsidR="00AC6720" w:rsidRPr="00AC6720">
        <w:trPr>
          <w:trHeight w:val="57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ZAGREBAČKI HOLDING d.o.o. - PODRUŽNICA ROBNI TERMINALI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Jankomir 25, ZAGREB-SUSEDGRAD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16.595,54 kn </w:t>
            </w:r>
          </w:p>
        </w:tc>
      </w:tr>
      <w:tr w:rsidTr="00AC6720" w:rsidR="00AC6720" w:rsidRPr="00AC6720">
        <w:trPr>
          <w:trHeight w:val="58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IRMA INŠTITUT ZA RAZISKAVO MATERIALOV IN APLIKACIJE D.O.O. LJUBLJANA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87584239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Slovenčeva ulica 95, Ljubljana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16.321,47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EUROIMPEX DOO LOZNICA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101924716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Loznica Srbija, Jovana Cvijića 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17.744,13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VIADUKT OBRT ZA UGOSTITELJSTVO, vl. Đino Rušnjak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28201000321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Riječka 22, BUZET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17.982,00 kn </w:t>
            </w:r>
          </w:p>
        </w:tc>
      </w:tr>
      <w:tr w:rsidTr="00AC6720" w:rsidR="00AC6720" w:rsidRPr="00AC6720">
        <w:trPr>
          <w:trHeight w:val="51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GALIR, d.o.o. za proizvodnju i trgovinu tekstilom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12593423342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Zavojna 13, VARAŽDIN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18.281,25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MEHANOTEHNA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59610651393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J. J. Strossmayera 101,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18.444,25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EUROAGRAM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99681708224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Drinska 123,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18.556,33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BESTRENT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78286431452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Slavonska avenija 14,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18.945,75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SALONA GRADITELJ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82864389549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Hektorovićeva 38, SOLIN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19.165,00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ZAJEDNIČKI ODVJETNIČKI URED SCHMIDT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66009370452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Školska 1,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19.375,00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ARKADA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87802939719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Kolodvorska 1a, DUGA RESA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19.496,00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WURTH-HRVATSKA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66401015248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Franje Lučića 23/III,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19.687,04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BORIS BRAJKOVIĆ Ured ovlaštenog inženjera geodezij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06020662581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Trg Hodočasnika 1, PAZIN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20.800,00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TTK NOVI BEOGRAD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102057338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Beograd, Cara Dušana 131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20.947,58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HANSA-FLEX CROATIA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60365429880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Šodići 31, Kostrena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20.975,65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195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SI.MOBIL D.D.         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60595256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Šmartinska 134B, Ljubljana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19.991,56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LETOM GOSTINSTVO IN TRGOVINA, D.O.O.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75312743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Dušana Kvedera 43A, Šentjur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23.142,28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PALFINGER KRAN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7930503403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Ivana Zavidića 27, Škrljevo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24.051,56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GEOBIM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15219045598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Livadska 1, Beletinec, Sveti Ilija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24.372,00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JAVNI BILJEŽNIK HRVATIN ŠUSTIĆ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51759634180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Hrvatske Republike 31 b,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24.424,15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CAR-MERKUR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75972334633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Velebitska 125, SPLIT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24.547,45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INTEGRA GROUP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74242216047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Horvaćanska cesta 23,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24.646,21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EPICENTAR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20930907351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Vukovarska cesta 139,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24.700,74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TREA TRADE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96536434016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Blažići 2 a, VIŠKOVO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25.055,09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GRADBENI BIRO MELE - JANKO MELE S.P.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15664228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Cesta Gradenj 6, Vrhika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26.005,87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IRGO CONSULTING D.O.O. 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57488924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Slovenčeva ulica 6, Ljubljana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24.462,44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RESTORAN TURIST vl.Dragica Bilonjić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02362636337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Autocesta A3, STARO PETROVO SELO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26.192,52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 HRVATSKA PRODAJNO SERVISNI CENTRI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87682591133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Zastavnice 25 c,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26.611,65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RAMIĆ-TRADE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39960448656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Put starog sela 11, PODSTRANA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26.689,27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LKW WALTER INTERNATIONALE TRANSPORORGANISATION AG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AT-2355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Strasse 14, WIENER NEUDORF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28.734,47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ANĐELKO A PR VRANJE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108462559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Vranje Srbija, S. Toplac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29.962,52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CARGO-PARTNER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84596041174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Jankomir 25 P,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30.444,62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DIZALICA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72989721952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Radnička cesta 184,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30.546,42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213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PAVČNIK D.O.O.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75404761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Partizanska cesta 59, Dol pri Hrastniku Slo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30.321,53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GRAD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30050049642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Franje Kuhača 9,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94.541,85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AUTOPRIJEVOZNIK Vlado Špoljar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99417127750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Mala Gora 13, PREGRADA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31.875,00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ZAŠTITAINSPEKT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28737940650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Reisnerova 95a,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33.556,25 kn </w:t>
            </w:r>
          </w:p>
        </w:tc>
      </w:tr>
      <w:tr w:rsidTr="00AC6720" w:rsidR="00AC6720" w:rsidRPr="00AC6720">
        <w:trPr>
          <w:trHeight w:val="52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FINVEST CORP d.d.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40819225982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Goranska 155, Prezid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33.800,50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SIGA ZAGREB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07126606415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Side Košutić 6, ZAGREB-SUSEDGRAD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34.017,54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KAMENOLOM ŽAKANJE d.o.o. za proizvodnju, trgovinu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42225929113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Sračak 1/B, RIBNIK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34.624,81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BETON PINTAR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09162779272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Vrbanj 221, VRBANJ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36.885,63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VALLIS d. o. 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08075236980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Ernesta Fumisa 8, UMAG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39.140,16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MAJSIĆ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17692263929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Čovići 108b, OTOČAC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41.290,04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SAMOBORKA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53149109818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Zagrebačka 32 a, SAMOBOR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42.848,76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UNIVERZAL ŽICA d.o.o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62988526948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IV Trokut 1 b,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44.417,32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ECOBETON PROIZVODNJA, TRGOVINA, STORITVE D.O.O.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70904120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Latkova vas 81C, Predbold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46.743,71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DALEKOVOD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47911242222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Marijana Čavića 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48.723,75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TEHNO PROJEKT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99858162349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Kalužica 2, KLANA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1.915,51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LETOM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75312743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Dušana Kvedra 43 a, ŠENTJUR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50.743,63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IGMA industrija građevnog materijala,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43695070004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Ciglana 10, KOPRIVNICA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53.563,80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BIOKOVO COMMERCE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91904453728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Karlovačka 145 a,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56.895,39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231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OTP Leasing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23780250353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Avenija Dubrovnik 16/V,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30.627,70 kn </w:t>
            </w:r>
          </w:p>
        </w:tc>
      </w:tr>
      <w:tr w:rsidTr="00AC6720" w:rsidR="00AC6720" w:rsidRPr="00AC6720">
        <w:trPr>
          <w:trHeight w:val="61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MT CVEK PODJETJE ZA PROIZVODNJO, ZASTOPSTVA, TRGOVINO, INŽENIRING IN 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56879059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Ilovka 9, Kranj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54.348,29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EOL GRUPA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71097298671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Ul. Tadije Smičiklasa 5c, KARLOVAC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60.934,30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GENERALI OSIGURANJE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10840749604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Bani 110,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62.315,03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APARTMANI vl.Vesna Pantić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69120565343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Munida 33, MEDULIN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65.161,22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ININ d.o.o. Informatički inženjering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52909770220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Dr. Mile Budaka 1, Slavonski Brod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67.699,04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ENERGOS d.o.o. za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85653376559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borova 3,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69.268,48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HIDREL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85896793612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Novo Čiče bb, NOVO ČIĆE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72.023,33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RUTHMANN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DE813384960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Nohlmannstrasse 13, Hückelhoven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70.058,78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LAGER BAŠIĆ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49617677906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Fra Luje Maruna 24,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77.340,26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ZMAS SI PROMETNE STORITVE IN SIGNALIZACIJA, D.O.O.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91754011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Trdinova ulica 1, Brežice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80.838,43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ELEKTROSIGNAL ELEKTRO TEHNIŠKO PODJETJE D.O.O. CELJE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25460188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Lava 6A,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93.753,26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U.O. RESTORAN SANDRA vl.Sandra Pantić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35867504331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Munida 33, MEDULIN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88.725,35 kn </w:t>
            </w:r>
          </w:p>
        </w:tc>
      </w:tr>
      <w:tr w:rsidTr="00AC6720" w:rsidR="00AC6720" w:rsidRPr="00AC6720">
        <w:trPr>
          <w:trHeight w:val="64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SUPER MARIO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97003245557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Novo Svibje 4, Svibje, SESVETE-KRALJEVEC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88.771,94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LJILJANA TRGOVINA NA MALO I UGOSTITELJSTVO vl.Ljiljana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09395112897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Podbrezovica 2c, ĐURMANEC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90.852,00 kn </w:t>
            </w:r>
          </w:p>
        </w:tc>
      </w:tr>
      <w:tr w:rsidTr="00AC6720" w:rsidR="00AC6720" w:rsidRPr="00AC6720">
        <w:trPr>
          <w:trHeight w:val="708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UGOSTITELJSKI OBRT ''TUROPOLJSKI DOM''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78043587969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Sv. izidora 6, Odra, ZAGREB-NOVI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91.439,60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STROJNI ISKOPI - TRANSPORTI "ZAJEC"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16705012314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Špičkovina 12, ZABOK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94.531,09 kn </w:t>
            </w:r>
          </w:p>
        </w:tc>
      </w:tr>
      <w:tr w:rsidTr="00AC6720" w:rsidR="00AC6720" w:rsidRPr="00AC6720">
        <w:trPr>
          <w:trHeight w:val="57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248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SCHENKER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51003352330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Dugoselska cesta 5,Rugvice, DUGO SELO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98.643,98 kn </w:t>
            </w:r>
          </w:p>
        </w:tc>
      </w:tr>
      <w:tr w:rsidTr="00AC6720" w:rsidR="00AC6720" w:rsidRPr="00AC6720">
        <w:trPr>
          <w:trHeight w:val="6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DYWIDAG-SYSTEMS INTERNATIONAL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AT-4061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Alfred-Wagner-Strasse 1, PASCHING/LINZ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98.915,83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INSTITUT IGH d.d. -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79766124714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Janka Rakuše 1,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103.472,35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KVEDER TRGOVINA, PROIZVODNJA IN PREDELAVA LESENIH IN KOVINSKIH IZDELKO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73392162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Zadobrova 135, Škofja Vas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120.145,05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HIDROEX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26999675898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Nova ulica 7, ZAPREŠIĆ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109.824,82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KAMENOLOM GORJAK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70092623710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Velika Ves bb, LEPAJCI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113.362,50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RAKAN GRADBENIŠTVO IN TRGOVINA D.O.O.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27641376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Bukovžlak 71A,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116.134,73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MACCAFERRI CENTRAL EUROPE s.r.o.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SK2022001718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Štvernik 662, BREZOVÁ  POD BRADLOM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153.296,60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VIP NET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Vrtni put 1,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165.075,30 kn </w:t>
            </w:r>
          </w:p>
        </w:tc>
      </w:tr>
      <w:tr w:rsidTr="00AC6720" w:rsidR="00AC6720" w:rsidRPr="00AC6720">
        <w:trPr>
          <w:trHeight w:val="576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GECOMMERCE TRGOVSKO IN PROIZVODNO PODJETJE GAVCE 83, ŠMARTNO OB PAKI,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97733016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Gavce 83, Šmartna ob Paki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192.908,44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TENCATE GEOSYNTHETICS AUSTRIA Ges.m.b.H.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ATU23167908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Schachermayerstaße 18, LINZ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205.048,57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INTERSTAR TRGOVINA, POSREDNIŠTVO IN STORITVE, D.O.O.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39631109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Cesta na svetino 6, Štore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213.967,68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ZAKLADANI STAVEB a.s. PODRUŽNICA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66304376486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II. Cvjetno naselje 19,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206.843,00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HRVATSKE AUTOCESTE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57500462912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Širolina 4,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208.278,42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PETROL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75550985023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Oreškovićeva 6/h,Otok,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212.166,65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Av. V. Holjevca 10,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218.397,46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ZAJÉP Kft.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HU14886791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Budapest Fehér út 10, BUDAPEST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239.662,37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265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ERSTE BANK MASTERCARD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Varšavska 3-5,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29.573,82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ERSTE BANK VISA CARD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Varšavska 3-5,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167.819,73 kn </w:t>
            </w:r>
          </w:p>
        </w:tc>
      </w:tr>
      <w:tr w:rsidTr="00AC6720" w:rsidR="00AC6720" w:rsidRPr="00AC6720">
        <w:trPr>
          <w:trHeight w:val="552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DINERS CLUB INTERNATIONAL-ERSTE CARD CLUB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Praška 5,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52.370,59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OBRT-OPREMA INŽENIRING D.O.O., LJUBLJANA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92095941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 trati 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54.209,21 kn </w:t>
            </w:r>
          </w:p>
        </w:tc>
      </w:tr>
      <w:tr w:rsidTr="00AC6720" w:rsidR="00AC6720" w:rsidRPr="00AC6720">
        <w:trPr>
          <w:trHeight w:val="7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INTER S.T.E.E.L.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98771145271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Turjaci 348, Gospodarska zona Kukuzovac, SINJ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323.841,36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PETRIČ PROIZVODNJA IN TRGOVINA D.O.O.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87178427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Goriška cesta 57, Ajdovščina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398.578,86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ROGLIĆ GRAĐEVINSKO-USLUŽNI OBRT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41397590319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Gračke skale 2, Makarska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372.972,30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PVS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ATU14343307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Voitgasse 19, WIEN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383.255,88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TBG BETON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13818779193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Ivana Lučića 2/A,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417.268,51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OBRT ĐON, vl. Đon Bulešić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57454963824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Paduljski put 51, PULA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450.623,75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275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CITY STUDIO prostorsko načrtovanje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97006211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Vurnikova ulica 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470.054,02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276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VOC CELJE VZDRŽEVANJE IN OBNOVA CEST D.D.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23175141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Lava 42, Celje Slovenija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518.668,82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Ministarstvo gospodarstva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22413472900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Ul. Grada Vukovara 78,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ugovor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768.354,64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278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JADRANSKO OSIGURANJE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94472454976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Gundulićeva 5 b,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775.891,97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279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PANDORA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72596202397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Jadranska cesta 19/a, POSEDARJE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779.640,69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280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DELTA BLOC INTERNATIONAL GMBH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94465843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Feuerwerksanstalt, 2752 Wollersdorf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1.167.785,93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VITA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8304207328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Prilaz Gjure Deželića 57,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2.448.197,67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282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ERSTE&amp;STEIERMERKISCHE BANKA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Jadranski trg 3a, Rijeka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ugovor o kreditu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7.663.016,67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VIADUKT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74794390096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Kranjčevićeva 2, Zagreb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računi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2.891.004,01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PETAR VELICKI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13289959216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Ružina 121, Osijek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pozajmica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 7.952.570,40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285</w:t>
            </w:r>
          </w:p>
        </w:tc>
        <w:tc>
          <w:tcPr>
            <w:tcW w:type="dxa" w:w="37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KREDITNA BANKA ZAGREB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70663193635</w:t>
            </w: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Ulica grada Vukovara 74, Zagreb</w:t>
            </w:r>
          </w:p>
        </w:tc>
        <w:tc>
          <w:tcPr>
            <w:tcW w:type="dxa" w:w="24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ugovor o kreditu</w:t>
            </w:r>
          </w:p>
        </w:tc>
        <w:tc>
          <w:tcPr>
            <w:tcW w:type="dxa" w:w="2552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70.917.191,99 kn </w:t>
            </w:r>
          </w:p>
        </w:tc>
      </w:tr>
      <w:tr w:rsidTr="00AC6720" w:rsidR="00AC6720" w:rsidRPr="00AC6720">
        <w:trPr>
          <w:trHeight w:val="48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AC6720" w:rsidP="00AC6720" w:rsidR="00AC6720" w:rsidRPr="00AC672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79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BFBFBF" w:color="000000" w:val="clear"/>
            <w:hideMark/>
          </w:tcPr>
          <w:p w:rsidRDefault="00AC6720" w:rsidP="00AC6720" w:rsidR="00AC6720" w:rsidRPr="00AC6720">
            <w:pPr>
              <w:tabs>
                <w:tab w:pos="1835" w:val="left"/>
              </w:tabs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AC672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105.411.846,12 kn </w:t>
            </w:r>
          </w:p>
        </w:tc>
      </w:tr>
    </w:tbl>
    <w:p w:rsidRDefault="00AC6720" w:rsidP="00AC6720" w:rsidR="00AC6720" w:rsidRPr="00AC6720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435002" w:rsidP="00435002" w:rsidR="00435002" w:rsidRPr="00AC6720">
      <w:pPr>
        <w:pStyle w:val="Bezproreda"/>
        <w:ind w:left="720"/>
        <w:rPr>
          <w:rFonts w:hAnsi="Times New Roman" w:ascii="Times New Roman"/>
          <w:b/>
          <w:sz w:val="20"/>
          <w:szCs w:val="20"/>
        </w:rPr>
      </w:pPr>
    </w:p>
    <w:p w:rsidRDefault="0045204F" w:rsidP="00702487" w:rsidR="0045204F" w:rsidRPr="00AC6720">
      <w:pPr>
        <w:jc w:val="center"/>
        <w:rPr>
          <w:rFonts w:hAnsi="Times New Roman" w:ascii="Times New Roman"/>
          <w:b/>
          <w:color w:val="FF0000"/>
          <w:sz w:val="20"/>
          <w:szCs w:val="20"/>
        </w:rPr>
      </w:pPr>
    </w:p>
    <w:p w:rsidRDefault="0045204F" w:rsidP="00702487" w:rsidR="0045204F" w:rsidRPr="00097FDA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6F2293" w:rsidP="00702487" w:rsidR="006F2293" w:rsidRPr="00097FDA">
      <w:pPr>
        <w:jc w:val="center"/>
        <w:rPr>
          <w:rFonts w:hAnsi="Times New Roman" w:ascii="Times New Roman"/>
          <w:b/>
          <w:sz w:val="20"/>
          <w:szCs w:val="20"/>
        </w:rPr>
      </w:pPr>
      <w:r w:rsidRPr="00097FDA">
        <w:rPr>
          <w:rFonts w:hAnsi="Times New Roman" w:ascii="Times New Roman"/>
          <w:b/>
          <w:sz w:val="20"/>
          <w:szCs w:val="20"/>
        </w:rPr>
        <w:t>II. TABLICA RAZLUČNIH PRAVA</w:t>
      </w:r>
    </w:p>
    <w:p w:rsidRDefault="006F2293" w:rsidP="00702487" w:rsidR="006F2293" w:rsidRPr="00097FDA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29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05"/>
        <w:gridCol w:w="2388"/>
        <w:gridCol w:w="1415"/>
        <w:gridCol w:w="1557"/>
        <w:gridCol w:w="1840"/>
        <w:gridCol w:w="1704"/>
        <w:gridCol w:w="1981"/>
        <w:gridCol w:w="3466"/>
      </w:tblGrid>
      <w:tr w:rsidTr="00097FDA" w:rsidR="00097FDA" w:rsidRPr="00097FDA">
        <w:trPr>
          <w:jc w:val="center"/>
        </w:trPr>
        <w:tc>
          <w:tcPr>
            <w:tcW w:type="pct" w:w="234"/>
            <w:shd w:fill="auto" w:color="auto" w:val="pct10"/>
            <w:vAlign w:val="center"/>
          </w:tcPr>
          <w:p w:rsidRDefault="006F229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6F229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  <w:shd w:fill="auto" w:color="auto" w:val="pct10"/>
            <w:vAlign w:val="center"/>
          </w:tcPr>
          <w:p w:rsidRDefault="006F229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470"/>
            <w:shd w:fill="auto" w:color="auto" w:val="pct10"/>
            <w:vAlign w:val="center"/>
          </w:tcPr>
          <w:p w:rsidRDefault="006F229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517"/>
            <w:shd w:fill="auto" w:color="auto" w:val="pct10"/>
            <w:vAlign w:val="center"/>
          </w:tcPr>
          <w:p w:rsidRDefault="006F229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611"/>
            <w:shd w:fill="auto" w:color="auto" w:val="pct10"/>
            <w:vAlign w:val="center"/>
          </w:tcPr>
          <w:p w:rsidRDefault="006F229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66"/>
            <w:shd w:fill="auto" w:color="auto" w:val="pct10"/>
            <w:vAlign w:val="center"/>
          </w:tcPr>
          <w:p w:rsidRDefault="006F229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658"/>
            <w:shd w:fill="auto" w:color="auto" w:val="pct10"/>
            <w:vAlign w:val="center"/>
          </w:tcPr>
          <w:p w:rsidRDefault="005961C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>Vjerojatni iznos za koji vjerovnik se neće odvojeno namiriti</w:t>
            </w:r>
          </w:p>
        </w:tc>
        <w:tc>
          <w:tcPr>
            <w:tcW w:type="pct" w:w="1151"/>
            <w:shd w:fill="auto" w:color="auto" w:val="pct10"/>
            <w:vAlign w:val="center"/>
          </w:tcPr>
          <w:p w:rsidRDefault="005961C3" w:rsidP="000331A7" w:rsidR="006F2293" w:rsidRPr="00097FD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7FDA">
              <w:rPr>
                <w:rFonts w:hAnsi="Times New Roman" w:ascii="Times New Roman"/>
                <w:sz w:val="20"/>
                <w:szCs w:val="20"/>
              </w:rPr>
              <w:t>Predmet na kojemu postoji</w:t>
            </w:r>
            <w:r w:rsidR="006F2293" w:rsidRPr="00097FDA">
              <w:rPr>
                <w:rFonts w:hAnsi="Times New Roman" w:ascii="Times New Roman"/>
                <w:sz w:val="20"/>
                <w:szCs w:val="20"/>
              </w:rPr>
              <w:t xml:space="preserve"> razlučno pravo</w:t>
            </w:r>
          </w:p>
        </w:tc>
      </w:tr>
      <w:tr w:rsidTr="00097FDA" w:rsidR="00097FDA" w:rsidRPr="00AC6720">
        <w:trPr>
          <w:jc w:val="center"/>
        </w:trPr>
        <w:tc>
          <w:tcPr>
            <w:tcW w:type="pct" w:w="234"/>
          </w:tcPr>
          <w:p w:rsidRDefault="00097FDA" w:rsidP="00097FDA" w:rsidR="00097FDA" w:rsidRPr="00976C4E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097FDA" w:rsidP="00097FDA" w:rsidR="00097FDA" w:rsidRPr="00976C4E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E549A9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93"/>
          </w:tcPr>
          <w:p w:rsidRDefault="00097FDA" w:rsidP="00097FDA" w:rsidR="00097FDA" w:rsidRPr="005D197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KREDITNA BANKA ZAGREB d.d.  zastupan po Odvjetnčkom društvu Grgić &amp; Partneri </w:t>
            </w:r>
            <w:r w:rsidRPr="00AF71AE">
              <w:rPr>
                <w:rFonts w:hAnsi="Times New Roman" w:ascii="Times New Roman"/>
                <w:sz w:val="20"/>
                <w:szCs w:val="20"/>
              </w:rPr>
              <w:t xml:space="preserve">iz Zagreba,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Ulica grada Vukovara 282, punomoć u spisu </w:t>
            </w:r>
          </w:p>
        </w:tc>
        <w:tc>
          <w:tcPr>
            <w:tcW w:type="pct" w:w="470"/>
          </w:tcPr>
          <w:p w:rsidRDefault="00097FDA" w:rsidP="00097FDA" w:rsidR="00097FDA" w:rsidRPr="005D197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70663193635</w:t>
            </w:r>
          </w:p>
        </w:tc>
        <w:tc>
          <w:tcPr>
            <w:tcW w:type="pct" w:w="517"/>
          </w:tcPr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74, 10000</w:t>
            </w:r>
          </w:p>
          <w:p w:rsidRDefault="00097FDA" w:rsidP="00097FDA" w:rsidR="00097FDA" w:rsidRPr="005D1970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611"/>
          </w:tcPr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3D39E1">
              <w:rPr>
                <w:rFonts w:hAnsi="Times New Roman" w:ascii="Times New Roman"/>
                <w:sz w:val="20"/>
                <w:szCs w:val="20"/>
              </w:rPr>
              <w:t>Zemljišne knjige Općinskog suda u Velikoj Gorici;</w:t>
            </w:r>
          </w:p>
          <w:p w:rsidRDefault="00097FDA" w:rsidP="00097FDA" w:rsidR="00097FDA" w:rsidRPr="003D39E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3D39E1">
              <w:rPr>
                <w:rFonts w:hAnsi="Times New Roman" w:ascii="Times New Roman"/>
                <w:sz w:val="20"/>
                <w:szCs w:val="20"/>
              </w:rPr>
              <w:t>Zemljišne knjige Općinskog suda u Rijeci;</w:t>
            </w:r>
          </w:p>
          <w:p w:rsidRDefault="00097FDA" w:rsidP="00097FDA" w:rsidR="00097FDA" w:rsidRPr="003D39E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3D39E1">
              <w:rPr>
                <w:rFonts w:hAnsi="Times New Roman" w:ascii="Times New Roman"/>
                <w:sz w:val="20"/>
                <w:szCs w:val="20"/>
              </w:rPr>
              <w:t>Zemljišne knjige Općinskog suda u Belom Manastiru;</w:t>
            </w:r>
          </w:p>
          <w:p w:rsidRDefault="00097FDA" w:rsidP="00097FDA" w:rsidR="00097FDA" w:rsidRPr="003D39E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3D39E1">
              <w:rPr>
                <w:rFonts w:hAnsi="Times New Roman" w:ascii="Times New Roman"/>
                <w:sz w:val="20"/>
                <w:szCs w:val="20"/>
              </w:rPr>
              <w:t>Zemljišne knjige Općinskog građanskog suda u Zagrebu;</w:t>
            </w:r>
          </w:p>
          <w:p w:rsidRDefault="00097FDA" w:rsidP="00097FDA" w:rsidR="00097FDA" w:rsidRPr="003D39E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3D39E1">
              <w:rPr>
                <w:rFonts w:hAnsi="Times New Roman" w:ascii="Times New Roman"/>
                <w:sz w:val="20"/>
                <w:szCs w:val="20"/>
              </w:rPr>
              <w:t>Zemljišne knjige Općinskog suda u Osijeku;</w:t>
            </w:r>
          </w:p>
          <w:p w:rsidRDefault="00097FDA" w:rsidP="00097FDA" w:rsidR="00097FDA" w:rsidRPr="003D39E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3D39E1">
              <w:rPr>
                <w:rFonts w:hAnsi="Times New Roman" w:ascii="Times New Roman"/>
                <w:sz w:val="20"/>
                <w:szCs w:val="20"/>
              </w:rPr>
              <w:t>Zemljišne knjige Općinskog suda u Novom Zagrebu;</w:t>
            </w:r>
          </w:p>
          <w:p w:rsidRDefault="00097FDA" w:rsidP="00097FDA" w:rsidR="00097FDA" w:rsidRPr="003D39E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3D39E1">
              <w:rPr>
                <w:rFonts w:hAnsi="Times New Roman" w:ascii="Times New Roman"/>
                <w:sz w:val="20"/>
                <w:szCs w:val="20"/>
              </w:rPr>
              <w:t>Zemljišne knjige Općinskog suda u Velikoj Gorici;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097FDA" w:rsidP="002F0662" w:rsidR="00097FDA" w:rsidRPr="00976C4E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566"/>
          </w:tcPr>
          <w:p w:rsidRDefault="00097FDA" w:rsidP="00097FDA" w:rsidR="00097FDA" w:rsidRPr="00976C4E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040AC9">
              <w:rPr>
                <w:rFonts w:hAnsi="Times New Roman" w:ascii="Times New Roman"/>
                <w:sz w:val="20"/>
                <w:szCs w:val="20"/>
              </w:rPr>
              <w:lastRenderedPageBreak/>
              <w:t>58.850,630,92 kn</w:t>
            </w:r>
          </w:p>
        </w:tc>
        <w:tc>
          <w:tcPr>
            <w:tcW w:type="pct" w:w="658"/>
          </w:tcPr>
          <w:p w:rsidRDefault="00097FDA" w:rsidP="00097FDA" w:rsidR="00097FDA" w:rsidRPr="00AC6720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097FDA" w:rsidP="00097FDA" w:rsidR="00097FDA" w:rsidRPr="00AC6720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1151"/>
          </w:tcPr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37F98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k.č.br. 5143, Hrvatke površine 4289 m2, dvorište Hrvatke površine 4198 m2, stambena zgrada br. 2 Hrvatke površine 54m2, izgrađeno zemljište Hrvatke površine 37 m2, sve zajedno upisano u zk.ul.br. 2961, k.o. Velika Gorica, kod Općinskog suda u Velikoj Gorici, zemljišno knjižni odjel Velika Gorica (glavna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k.č.br. 5109 Hrvatske oranica Hrvatke površine 3399 m2, upisana u zk.ul.br. 2968,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-k.č.br. 5108, Hrvatke, oranica Hrvatke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površine 3367 m2, upisana u zk.ul.br. 2967,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k.č.br. 5107, Hrvatke, oranica Hrvatke površine 3325 m2, upisana u zk.ul.br. 2966,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t xml:space="preserve">-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k.č.br. 5106, Hrvatke, oranica Hrvatke površine 3247 m2, upisana u zk.ul.br. 2966,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37F98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k.č.br. 5145, Hrvatke, oranica Hrvatke površine 2092 m2, upisana u zk.ul.br. 2964,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95FA7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k.č.br. 5144, Hrvatke, oranica Hrvatke površine 3091 m2, upisana u zk.ul.br. 2964,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95FA7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k.č.br. 5142, Hrvatke, oranica Hrvatke površine 2842 m2, upisana u zk.ul.br. 2962,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065D3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k.č.br. 5139, Hrvatke, oranica Hrvatke površine 764 m2, dvorište Hrvatke površine 682 m2, stambena zgrad kbr. 4 Hrvatke površine 82 m2, sve zajedno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upisano u zk.ul.br. 2959, k.o. Velika Gorica, kod Općinskog suda u Velikoj Gorici, zemljišno knjižni odjel Velika Gorica (sporedna hipoteka);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- 1 četverosobni stan br. 4 na prvom katu, koji se sastoji od četiri sobe, kuhinje, izbe, kupaonice, nužnika, hodnika i drvarnice ukupne površine od 116,24 m2 u zgradi u RIJECI, u ul. DOLAC 7, sagrađenoj na katastarskoj čestici: 958, u KPU poduloška položeno u broj poduloška: 1815 / zk. Uložak: 1179, K.O. Rijeka kod Općinskog suda u Rijeci, zemljišnoknjižni odjel Rijeka;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kat. čest. 2794/1, ORANICA I MATERIJALNA GRABA – OSTALO ZEMLJIŠTE, ukupne površine 38432 m2, upisano u zk. ul. 1287, K.O. Beli Manastir kod Općinskog suda u Belom Manastiru, Zemljišnoknjini odjel Beli Manastir;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k.č.br. 10774/45 poslovna zgrada (1412 m2), poslovna zgrada (1270 m2), parkiralište (3476 m2), dvorište (284 m2), Ulica borova 6, ukupne površine 8998 m2, upisano u zk.ul.br. 17986, K.O. Osijek, kod Općinskog suda u Osijeku, zemljišnoknjižni odjel Osijek;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- 882. ETAŽA 5815/4264030 dijela kat. čestice 28910 POSLOVNA ZGRADA BR. 13,15,17 ULICA DAMIRA TOMLJANOVIĆA-GAVRANA, ZGRADA MJEŠOVITE UPORABE BR. 7 ULICA DAMIRA TOMLJANOVIĆA-GAVRANA, STAMBENA ZGRAD BR. 11 ULICA EDE MURTIĆA, ZGRADA MJEŠOVITE UPORABE ULICA DAMIRA TOMLJANOVIĆA-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GAVRANA BR. 9, 11: ULICA EDE MURTIĆA br. 7, 9; ULICA VJENCESLAVA RICHTERA BR. 4,6; DVORIŠTE, površine 16182 m2 povezano s cjelinom jednog stana C-ST.20.109, diletacija C, prvi kat, površine 64,46 m2 (reducirana površina 56,93 m2) i spremište SP21, u podrumu zgrade – etaža – 3, površine 2,44 m2 (reducirana površina 1,22 m2), sveukupne površine 66,90 m2 (reducirana površina 58,15 m2), sve upisano u zk. ul. 969, poduložak 882, K.O. ZAPRUDSKI OTOK kod Općinskog suda u Novom Zagrebu, zemljišnoknjižni odjel Novi Zagreb; </w:t>
            </w:r>
          </w:p>
          <w:p w:rsidRDefault="00097FDA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- 215. ETAŽA 625/4264030 dijela kat. čestice 289/10 POSLOVNA ZGRADA BR. 13,15,17 ULICA DAMIRA TOMLJANOVIĆA-GAVRANA, ZGRADA MJEŠOVITE UPORABE BR. 7 ULICA DAMIRA TOMLJANOVIĆA-GAVRANA, STAMBENA ZGRADA BR. 11 ULICA EDE MURTIĆA, ZGRADA MJEŠOVITE UPORABE ULICA DAMIRA TOMLJANOVIĆA-GAVRANA BR. 9,11; ULICA EDE MURTIĆA br. 7, 9; ULICA VJENCESLAVA RICHTERA BR. 4,6; DVORIŠTE, površine 16182 m2 povezano posebni dio zgrade sagrađene na k.č.br. 289/10, a sastoji se od parkirališnog mjesta oznake S26, u podrumu zgrade – etaža -3, povrčine 12,50 m2; (reducirana površina 6,25 m2), sve upisano u zk. ul. 969, poduložak 215, K.O. ZAPRUDSKI OTOK kod Općinskog suda u Novom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Zagrebu, zemljišnoknjižni odjel Novi Zagreb, - k.č.br. 10774/44 ORANICA UL. BOROVA površine 4500 m2, zk.ul.br. 20104, l.o. Osijek, Općinski sud u Osijeku, zemljišnoknjižni odjel Osijek;</w:t>
            </w:r>
          </w:p>
          <w:p w:rsidRDefault="00097FDA" w:rsidP="00455E23" w:rsidR="00097FDA" w:rsidRPr="00AC6720">
            <w:pPr>
              <w:pStyle w:val="Bezproreda"/>
              <w:spacing w:after="0"/>
              <w:rPr>
                <w:rFonts w:hAnsi="Times New Roman" w:ascii="Times New Roman"/>
                <w:b/>
                <w:color w:val="FF0000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Stroj za bušenje (Drilling Rig) DELMAG RH 123W (serijski broj DELMAG: 960) na nosaču Cat 325B (serijski broj 05A13184), godina proizvodnje 2002, radnih sati: 10180 (04/2014).</w:t>
            </w:r>
          </w:p>
        </w:tc>
      </w:tr>
      <w:tr w:rsidTr="00097FDA" w:rsidR="00097FDA" w:rsidRPr="00AC6720">
        <w:trPr>
          <w:jc w:val="center"/>
        </w:trPr>
        <w:tc>
          <w:tcPr>
            <w:tcW w:type="pct" w:w="234"/>
          </w:tcPr>
          <w:p w:rsidRDefault="00097FDA" w:rsidP="00097FDA" w:rsidR="00097FDA" w:rsidRPr="00976C4E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097FDA" w:rsidP="00097FDA" w:rsidR="00097FDA" w:rsidRPr="00976C4E">
            <w:pPr>
              <w:pStyle w:val="Bezproreda"/>
              <w:spacing w:after="0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6C0B10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93"/>
          </w:tcPr>
          <w:p w:rsidRDefault="00097FDA" w:rsidP="00097FDA" w:rsidR="00097FDA" w:rsidRPr="00E21A8E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E21A8E">
              <w:rPr>
                <w:rFonts w:hAnsi="Times New Roman" w:ascii="Times New Roman"/>
                <w:sz w:val="20"/>
                <w:szCs w:val="20"/>
              </w:rPr>
              <w:t>ERSTE &amp; STEIERMÄRKISCHE BANK d.d., zastupan po Odvjetniku Belizar Tomaić, iz Osijeka, Kralja Zvonimira 17</w:t>
            </w:r>
          </w:p>
        </w:tc>
        <w:tc>
          <w:tcPr>
            <w:tcW w:type="pct" w:w="470"/>
          </w:tcPr>
          <w:p w:rsidRDefault="00097FDA" w:rsidP="00097FDA" w:rsidR="00097FDA" w:rsidRPr="00E21A8E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E21A8E"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517"/>
          </w:tcPr>
          <w:p w:rsidRDefault="00097FDA" w:rsidP="00097FDA" w:rsidR="00097FDA" w:rsidRPr="00E21A8E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E21A8E">
              <w:rPr>
                <w:rFonts w:hAnsi="Times New Roman" w:ascii="Times New Roman"/>
                <w:sz w:val="20"/>
                <w:szCs w:val="20"/>
              </w:rPr>
              <w:t>Jadranski trg 3a, 51000 Rijeka</w:t>
            </w:r>
          </w:p>
        </w:tc>
        <w:tc>
          <w:tcPr>
            <w:tcW w:type="pct" w:w="611"/>
          </w:tcPr>
          <w:p w:rsidRDefault="009169CC" w:rsidP="00097FDA" w:rsidR="00097FDA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Zemljišne knjige </w:t>
            </w:r>
            <w:r w:rsidR="00097FDA" w:rsidRPr="002F0662">
              <w:rPr>
                <w:rFonts w:hAnsi="Times New Roman" w:ascii="Times New Roman"/>
                <w:sz w:val="20"/>
                <w:szCs w:val="20"/>
              </w:rPr>
              <w:t>Općinsk</w:t>
            </w:r>
            <w:r>
              <w:rPr>
                <w:rFonts w:hAnsi="Times New Roman" w:ascii="Times New Roman"/>
                <w:sz w:val="20"/>
                <w:szCs w:val="20"/>
              </w:rPr>
              <w:t>og</w:t>
            </w:r>
            <w:r w:rsidR="00097FDA" w:rsidRPr="002F0662">
              <w:rPr>
                <w:rFonts w:hAnsi="Times New Roman" w:ascii="Times New Roman"/>
                <w:sz w:val="20"/>
                <w:szCs w:val="20"/>
              </w:rPr>
              <w:t xml:space="preserve"> sud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="00097FDA" w:rsidRPr="002F0662">
              <w:rPr>
                <w:rFonts w:hAnsi="Times New Roman" w:ascii="Times New Roman"/>
                <w:sz w:val="20"/>
                <w:szCs w:val="20"/>
              </w:rPr>
              <w:t xml:space="preserve"> u Dubrovniku;</w:t>
            </w:r>
          </w:p>
          <w:p w:rsidRDefault="009169CC" w:rsidP="00097FDA" w:rsidR="009169CC" w:rsidRPr="002F066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9169CC" w:rsidP="00097FDA" w:rsidR="00097FDA" w:rsidRPr="002F0662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Zemljišne knjige </w:t>
            </w:r>
            <w:r w:rsidR="00097FDA" w:rsidRPr="002F0662">
              <w:rPr>
                <w:rFonts w:hAnsi="Times New Roman" w:ascii="Times New Roman"/>
                <w:sz w:val="20"/>
                <w:szCs w:val="20"/>
              </w:rPr>
              <w:t>Općinsk</w:t>
            </w:r>
            <w:r>
              <w:rPr>
                <w:rFonts w:hAnsi="Times New Roman" w:ascii="Times New Roman"/>
                <w:sz w:val="20"/>
                <w:szCs w:val="20"/>
              </w:rPr>
              <w:t>og</w:t>
            </w:r>
            <w:r w:rsidR="00097FDA" w:rsidRPr="002F0662">
              <w:rPr>
                <w:rFonts w:hAnsi="Times New Roman" w:ascii="Times New Roman"/>
                <w:sz w:val="20"/>
                <w:szCs w:val="20"/>
              </w:rPr>
              <w:t xml:space="preserve"> sud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="00097FDA" w:rsidRPr="002F0662">
              <w:rPr>
                <w:rFonts w:hAnsi="Times New Roman" w:ascii="Times New Roman"/>
                <w:sz w:val="20"/>
                <w:szCs w:val="20"/>
              </w:rPr>
              <w:t xml:space="preserve"> u Zagrebu;</w:t>
            </w:r>
          </w:p>
          <w:p w:rsidRDefault="00097FDA" w:rsidP="00097FDA" w:rsidR="00097FDA" w:rsidRPr="00976C4E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566"/>
          </w:tcPr>
          <w:p w:rsidRDefault="00097FDA" w:rsidP="00097FDA" w:rsidR="00097FDA" w:rsidRPr="00976C4E">
            <w:pPr>
              <w:pStyle w:val="Bezproreda"/>
              <w:spacing w:after="0"/>
              <w:jc w:val="right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F355C7">
              <w:rPr>
                <w:rFonts w:hAnsi="Times New Roman" w:ascii="Times New Roman"/>
                <w:sz w:val="20"/>
                <w:szCs w:val="20"/>
              </w:rPr>
              <w:t>7.641.245,28 kn</w:t>
            </w:r>
          </w:p>
        </w:tc>
        <w:tc>
          <w:tcPr>
            <w:tcW w:type="pct" w:w="658"/>
          </w:tcPr>
          <w:p w:rsidRDefault="00097FDA" w:rsidP="002F0662" w:rsidR="00097FDA" w:rsidRPr="00AC6720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</w:tc>
        <w:tc>
          <w:tcPr>
            <w:tcW w:type="pct" w:w="1151"/>
          </w:tcPr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4559/120, zemljište sa zgradom površine 875 m2, upisana u zk.ul.br. 1893, k.o. Komin-stari, kod Općinskog suda u Dubrovniku, zemljišno knjižni odjel Dubrovnik, suvlasnički dio 10. ETAŽA 190/2625 – poslovni prostor u prizemlju broj 2B, u ulici Trg kralja Tomislava 23 u Pločama, površine 190,41 m2,</w:t>
            </w:r>
          </w:p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7678/4, stambeno poslovna zgrada broj 3 i 5, stambeno poslovna zgrada broj 5a i dvorište Trpinjska površine 2738 m2, upisana u zk.ul.br. 30189, k.o. Grad Zagreb, kod Općinskog suda u Zagrebu, zemljišno knjižni odjel Zagreb, suvlasnički dio 97. ETAŽA 161/10000 – poslovni prostor u prizemlju oznake P1 i P2, u ulici Trpinjska broj 3, površine 125,96 m2  i suvlasnički dio 98. ETAŽA 161/10000 – poslovni prostor u podrumu oznake P01, P02 i P03, u ulici Trpinjska broj 3 u Zagrebu, površine 63,05 m2.</w:t>
            </w:r>
          </w:p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 xml:space="preserve">- k.č.br. 2794/2, oranica površine 3652 m2, upisana u zk.ul.br. 394, k.o. Beli </w:t>
            </w:r>
            <w:r w:rsidRPr="00402B9C">
              <w:rPr>
                <w:rFonts w:hAnsi="Times New Roman" w:ascii="Times New Roman"/>
                <w:sz w:val="20"/>
                <w:szCs w:val="20"/>
              </w:rPr>
              <w:lastRenderedPageBreak/>
              <w:t>Manastir, kod Općinskog suda u Osijeku, zemljišno knjižni odjel Beli Manastir</w:t>
            </w:r>
          </w:p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4559/120, zemljište sa zgradom površine 875 m2, upisana u zk.ul.br. 1893, k.o. Komin-stari, kod Općinskog suda u Dubrovniku, zemljišno knjižni odjel Dubrovnik, suvlasnički dio 10. ETAŽA 190/2625 – poslovni prostor u prizemlju broj 2B, u ulici Trg kralja Tomislava 23 u Pločama, površine 190,41 m2,</w:t>
            </w:r>
          </w:p>
          <w:p w:rsidRDefault="002F0662" w:rsidP="002F0662" w:rsidR="002F0662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2F0662" w:rsidP="002F0662" w:rsidR="003B6A02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- k.č.br. 7678/4, stambeno poslovna zgrada broj 3 i 5, stambeno poslovna zgrada broj 5a i dvorište Trpinjska površine 2738 m2, upisana u zk.ul.br. 30189, k.o. Grad Zagreb, kod Općinskog suda u Zagrebu, zemljišno knjižni odjel Zagreb, suvlasnički dio 97. ETAŽA 161/10000 – poslovni prostor u prizemlju oznake P1 i P2, u ulici Trpinjska broj 3 u Zagrebu, površine 125,96 m2  i suvlasnički dio 98. ETAŽA 161/10000 – poslovni prostor u podrumu oznake P01, P02 i P03, u ulici Trpinjska broj 3 u Zagrebu, površine 63,05 m2.</w:t>
            </w:r>
          </w:p>
          <w:p w:rsidRDefault="003B6A02" w:rsidP="002F0662" w:rsidR="003B6A02" w:rsidRPr="00402B9C">
            <w:pPr>
              <w:pStyle w:val="Bezproreda"/>
              <w:spacing w:after="0"/>
              <w:rPr>
                <w:rFonts w:hAnsi="Times New Roman" w:ascii="Times New Roman"/>
                <w:color w:val="FF0000"/>
                <w:sz w:val="20"/>
                <w:szCs w:val="20"/>
              </w:rPr>
            </w:pPr>
          </w:p>
          <w:p w:rsidRDefault="002F0662" w:rsidP="002F0662" w:rsidR="00097FDA" w:rsidRPr="00AC6720">
            <w:pPr>
              <w:pStyle w:val="Bezproreda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402B9C">
              <w:rPr>
                <w:rFonts w:hAnsi="Times New Roman" w:ascii="Times New Roman"/>
                <w:sz w:val="20"/>
                <w:szCs w:val="20"/>
              </w:rPr>
              <w:t>Založno pravo na ugovorenom oročenom depozitu broj 8500082686</w:t>
            </w:r>
          </w:p>
        </w:tc>
      </w:tr>
    </w:tbl>
    <w:p w:rsidRDefault="00F44750" w:rsidP="00702487" w:rsidR="00F44750" w:rsidRPr="00AC6720">
      <w:pPr>
        <w:rPr>
          <w:rFonts w:hAnsi="Times New Roman" w:ascii="Times New Roman"/>
          <w:sz w:val="20"/>
          <w:szCs w:val="20"/>
        </w:rPr>
      </w:pPr>
    </w:p>
    <w:p w:rsidRDefault="00542F77" w:rsidP="00702487" w:rsidR="00542F77" w:rsidRPr="00AC6720">
      <w:pPr>
        <w:rPr>
          <w:rFonts w:hAnsi="Times New Roman" w:ascii="Times New Roman"/>
          <w:sz w:val="20"/>
          <w:szCs w:val="20"/>
        </w:rPr>
      </w:pPr>
    </w:p>
    <w:p w:rsidRDefault="001D61E5" w:rsidP="00702487" w:rsidR="001D61E5" w:rsidRPr="00AC6720">
      <w:pPr>
        <w:rPr>
          <w:rFonts w:hAnsi="Times New Roman" w:ascii="Times New Roman"/>
          <w:sz w:val="20"/>
          <w:szCs w:val="20"/>
        </w:rPr>
      </w:pPr>
    </w:p>
    <w:p w:rsidRDefault="006F2293" w:rsidP="00702487" w:rsidR="006F2293" w:rsidRPr="00AC6720">
      <w:pPr>
        <w:rPr>
          <w:rFonts w:hAnsi="Times New Roman" w:ascii="Times New Roman"/>
          <w:sz w:val="20"/>
          <w:szCs w:val="20"/>
        </w:rPr>
      </w:pPr>
      <w:r w:rsidRPr="00AC6720">
        <w:rPr>
          <w:rFonts w:hAnsi="Times New Roman" w:ascii="Times New Roman"/>
          <w:sz w:val="20"/>
          <w:szCs w:val="20"/>
        </w:rPr>
        <w:t xml:space="preserve">Mjesto i datum </w:t>
      </w:r>
      <w:r w:rsidRPr="00AC6720">
        <w:rPr>
          <w:rFonts w:hAnsi="Times New Roman" w:ascii="Times New Roman"/>
          <w:sz w:val="20"/>
          <w:szCs w:val="20"/>
        </w:rPr>
        <w:tab/>
      </w:r>
      <w:r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="00F44750" w:rsidRPr="00AC6720">
        <w:rPr>
          <w:rFonts w:hAnsi="Times New Roman" w:ascii="Times New Roman"/>
          <w:sz w:val="20"/>
          <w:szCs w:val="20"/>
        </w:rPr>
        <w:tab/>
      </w:r>
      <w:r w:rsidRPr="00AC6720">
        <w:rPr>
          <w:rFonts w:hAnsi="Times New Roman" w:ascii="Times New Roman"/>
          <w:sz w:val="20"/>
          <w:szCs w:val="20"/>
        </w:rPr>
        <w:tab/>
      </w:r>
      <w:r w:rsidRPr="00AC6720">
        <w:rPr>
          <w:rFonts w:hAnsi="Times New Roman" w:ascii="Times New Roman"/>
          <w:sz w:val="20"/>
          <w:szCs w:val="20"/>
        </w:rPr>
        <w:tab/>
      </w:r>
      <w:r w:rsidRPr="00AC6720">
        <w:rPr>
          <w:rFonts w:hAnsi="Times New Roman" w:ascii="Times New Roman"/>
          <w:sz w:val="20"/>
          <w:szCs w:val="20"/>
        </w:rPr>
        <w:tab/>
      </w:r>
      <w:r w:rsidRPr="00AC6720">
        <w:rPr>
          <w:rFonts w:hAnsi="Times New Roman" w:ascii="Times New Roman"/>
          <w:sz w:val="20"/>
          <w:szCs w:val="20"/>
        </w:rPr>
        <w:tab/>
        <w:t>Stečajni upravitelj</w:t>
      </w:r>
    </w:p>
    <w:p w:rsidRDefault="00F44750" w:rsidR="006F2293" w:rsidRPr="0004104D">
      <w:pPr>
        <w:rPr>
          <w:sz w:val="20"/>
          <w:szCs w:val="20"/>
        </w:rPr>
      </w:pPr>
      <w:r w:rsidRPr="002F0662">
        <w:rPr>
          <w:rFonts w:hAnsi="Times New Roman" w:ascii="Times New Roman"/>
          <w:sz w:val="20"/>
          <w:szCs w:val="20"/>
        </w:rPr>
        <w:t xml:space="preserve">Osijek, </w:t>
      </w:r>
      <w:r w:rsidR="002F0662" w:rsidRPr="002F0662">
        <w:rPr>
          <w:rFonts w:hAnsi="Times New Roman" w:ascii="Times New Roman"/>
          <w:sz w:val="20"/>
          <w:szCs w:val="20"/>
        </w:rPr>
        <w:t>22.09</w:t>
      </w:r>
      <w:r w:rsidRPr="002F0662">
        <w:rPr>
          <w:rFonts w:hAnsi="Times New Roman" w:ascii="Times New Roman"/>
          <w:sz w:val="20"/>
          <w:szCs w:val="20"/>
        </w:rPr>
        <w:t>.2017. godine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8F5648">
        <w:rPr>
          <w:rFonts w:hAnsi="Times New Roman" w:ascii="Times New Roman"/>
          <w:sz w:val="20"/>
          <w:szCs w:val="20"/>
        </w:rPr>
        <w:t>Snježana</w:t>
      </w:r>
      <w:r>
        <w:rPr>
          <w:rFonts w:hAnsi="Times New Roman" w:ascii="Times New Roman"/>
          <w:sz w:val="20"/>
          <w:szCs w:val="20"/>
        </w:rPr>
        <w:t xml:space="preserve"> Sudarević</w:t>
      </w:r>
      <w:r w:rsidR="007B328E">
        <w:rPr>
          <w:rFonts w:hAnsi="Times New Roman" w:ascii="Times New Roman"/>
          <w:sz w:val="20"/>
          <w:szCs w:val="20"/>
        </w:rPr>
        <w:t>, dipl. iur.</w:t>
      </w:r>
    </w:p>
    <w:sectPr w:rsidSect="00111BB6" w:rsidR="006F2293" w:rsidRPr="0004104D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F17" w:rsidP="00702487" w:rsidR="00577F17">
      <w:pPr>
        <w:spacing w:after="0"/>
      </w:pPr>
      <w:r>
        <w:separator/>
      </w:r>
    </w:p>
  </w:endnote>
  <w:endnote w:id="0" w:type="continuationSeparator">
    <w:p w:rsidRDefault="00577F17" w:rsidP="00702487" w:rsidR="00577F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F17" w:rsidP="00702487" w:rsidR="00577F17">
      <w:pPr>
        <w:spacing w:after="0"/>
      </w:pPr>
      <w:r>
        <w:separator/>
      </w:r>
    </w:p>
  </w:footnote>
  <w:footnote w:id="0" w:type="continuationSeparator">
    <w:p w:rsidRDefault="00577F17" w:rsidP="00702487" w:rsidR="00577F1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D8525DB6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FA75119"/>
    <w:multiLevelType w:val="hybridMultilevel"/>
    <w:tmpl w:val="35D828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6F4200"/>
    <w:multiLevelType w:val="hybridMultilevel"/>
    <w:tmpl w:val="A10601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0198"/>
    <w:rsid w:val="000331A7"/>
    <w:rsid w:val="0004104D"/>
    <w:rsid w:val="000420F3"/>
    <w:rsid w:val="00045DD2"/>
    <w:rsid w:val="00081DE4"/>
    <w:rsid w:val="00085705"/>
    <w:rsid w:val="00090B45"/>
    <w:rsid w:val="0009791E"/>
    <w:rsid w:val="00097FDA"/>
    <w:rsid w:val="000A62CE"/>
    <w:rsid w:val="000B22FE"/>
    <w:rsid w:val="000D2117"/>
    <w:rsid w:val="000D34AF"/>
    <w:rsid w:val="000D3FB6"/>
    <w:rsid w:val="000F3FBF"/>
    <w:rsid w:val="001000A8"/>
    <w:rsid w:val="00111BB6"/>
    <w:rsid w:val="00114DC7"/>
    <w:rsid w:val="0012729B"/>
    <w:rsid w:val="00140036"/>
    <w:rsid w:val="001472D2"/>
    <w:rsid w:val="001711F2"/>
    <w:rsid w:val="00182C52"/>
    <w:rsid w:val="00192031"/>
    <w:rsid w:val="001B5530"/>
    <w:rsid w:val="001C3D6A"/>
    <w:rsid w:val="001C5019"/>
    <w:rsid w:val="001D61E5"/>
    <w:rsid w:val="001D7793"/>
    <w:rsid w:val="001E74B7"/>
    <w:rsid w:val="00250DC2"/>
    <w:rsid w:val="00256CB4"/>
    <w:rsid w:val="002650CD"/>
    <w:rsid w:val="00266B82"/>
    <w:rsid w:val="00277E11"/>
    <w:rsid w:val="00281697"/>
    <w:rsid w:val="00281D43"/>
    <w:rsid w:val="0028478B"/>
    <w:rsid w:val="002903A7"/>
    <w:rsid w:val="002C1622"/>
    <w:rsid w:val="002D4118"/>
    <w:rsid w:val="002F0662"/>
    <w:rsid w:val="0030455B"/>
    <w:rsid w:val="0032408F"/>
    <w:rsid w:val="00325DE1"/>
    <w:rsid w:val="00327E7A"/>
    <w:rsid w:val="00336489"/>
    <w:rsid w:val="00336D39"/>
    <w:rsid w:val="00344BE4"/>
    <w:rsid w:val="003709CB"/>
    <w:rsid w:val="003726DD"/>
    <w:rsid w:val="003B6A02"/>
    <w:rsid w:val="003C673B"/>
    <w:rsid w:val="003E66AC"/>
    <w:rsid w:val="00411EC1"/>
    <w:rsid w:val="0042739E"/>
    <w:rsid w:val="00435002"/>
    <w:rsid w:val="0045204F"/>
    <w:rsid w:val="00455E23"/>
    <w:rsid w:val="004649FE"/>
    <w:rsid w:val="00486B30"/>
    <w:rsid w:val="004908C2"/>
    <w:rsid w:val="00494012"/>
    <w:rsid w:val="0049447A"/>
    <w:rsid w:val="00494DE9"/>
    <w:rsid w:val="0049502C"/>
    <w:rsid w:val="004B6EEF"/>
    <w:rsid w:val="004C2053"/>
    <w:rsid w:val="004D6569"/>
    <w:rsid w:val="004E0322"/>
    <w:rsid w:val="00510979"/>
    <w:rsid w:val="00514A8E"/>
    <w:rsid w:val="00515F9C"/>
    <w:rsid w:val="00535B30"/>
    <w:rsid w:val="00542F77"/>
    <w:rsid w:val="00545009"/>
    <w:rsid w:val="005667B7"/>
    <w:rsid w:val="00574D1A"/>
    <w:rsid w:val="00577F17"/>
    <w:rsid w:val="005961C3"/>
    <w:rsid w:val="005B228E"/>
    <w:rsid w:val="005C2DC9"/>
    <w:rsid w:val="005E14EC"/>
    <w:rsid w:val="005E4B98"/>
    <w:rsid w:val="006247F2"/>
    <w:rsid w:val="00655AAC"/>
    <w:rsid w:val="00655B39"/>
    <w:rsid w:val="00664492"/>
    <w:rsid w:val="00671BC2"/>
    <w:rsid w:val="00671D5F"/>
    <w:rsid w:val="006777E4"/>
    <w:rsid w:val="006E24E4"/>
    <w:rsid w:val="006F2213"/>
    <w:rsid w:val="006F2293"/>
    <w:rsid w:val="006F2300"/>
    <w:rsid w:val="00702487"/>
    <w:rsid w:val="00722848"/>
    <w:rsid w:val="00746B17"/>
    <w:rsid w:val="00764362"/>
    <w:rsid w:val="007A68C3"/>
    <w:rsid w:val="007B328E"/>
    <w:rsid w:val="007B4027"/>
    <w:rsid w:val="007C3BCC"/>
    <w:rsid w:val="007C3DC4"/>
    <w:rsid w:val="007C6C5C"/>
    <w:rsid w:val="007D15C5"/>
    <w:rsid w:val="007D2CEA"/>
    <w:rsid w:val="00801C48"/>
    <w:rsid w:val="0080701F"/>
    <w:rsid w:val="00830071"/>
    <w:rsid w:val="00830CCE"/>
    <w:rsid w:val="00835CCD"/>
    <w:rsid w:val="008512FB"/>
    <w:rsid w:val="00852A9E"/>
    <w:rsid w:val="00853C32"/>
    <w:rsid w:val="00875098"/>
    <w:rsid w:val="008828FD"/>
    <w:rsid w:val="00892A5F"/>
    <w:rsid w:val="008A59BF"/>
    <w:rsid w:val="008B324C"/>
    <w:rsid w:val="008D28B5"/>
    <w:rsid w:val="008E48A1"/>
    <w:rsid w:val="008F5648"/>
    <w:rsid w:val="008F795E"/>
    <w:rsid w:val="009169CC"/>
    <w:rsid w:val="009C01C3"/>
    <w:rsid w:val="009C3FBB"/>
    <w:rsid w:val="009C7982"/>
    <w:rsid w:val="009F71AF"/>
    <w:rsid w:val="00A01C97"/>
    <w:rsid w:val="00A06938"/>
    <w:rsid w:val="00A37FBF"/>
    <w:rsid w:val="00A441C7"/>
    <w:rsid w:val="00A66D7F"/>
    <w:rsid w:val="00A70EE4"/>
    <w:rsid w:val="00AA63BF"/>
    <w:rsid w:val="00AC6720"/>
    <w:rsid w:val="00AF7F5D"/>
    <w:rsid w:val="00B11C2D"/>
    <w:rsid w:val="00B40BEB"/>
    <w:rsid w:val="00B54AAA"/>
    <w:rsid w:val="00B560B6"/>
    <w:rsid w:val="00B77430"/>
    <w:rsid w:val="00B93408"/>
    <w:rsid w:val="00BC048F"/>
    <w:rsid w:val="00BC2DB2"/>
    <w:rsid w:val="00BC47B2"/>
    <w:rsid w:val="00BC5091"/>
    <w:rsid w:val="00BE4E1B"/>
    <w:rsid w:val="00BF5126"/>
    <w:rsid w:val="00C014EA"/>
    <w:rsid w:val="00C02E45"/>
    <w:rsid w:val="00C449AC"/>
    <w:rsid w:val="00C523C7"/>
    <w:rsid w:val="00C54523"/>
    <w:rsid w:val="00C61F72"/>
    <w:rsid w:val="00CC6A4A"/>
    <w:rsid w:val="00CC6C12"/>
    <w:rsid w:val="00CF4B26"/>
    <w:rsid w:val="00D20034"/>
    <w:rsid w:val="00D33EA5"/>
    <w:rsid w:val="00D507EB"/>
    <w:rsid w:val="00DB220B"/>
    <w:rsid w:val="00DD4F02"/>
    <w:rsid w:val="00DF5A14"/>
    <w:rsid w:val="00DF5EDF"/>
    <w:rsid w:val="00E14AD4"/>
    <w:rsid w:val="00E300C4"/>
    <w:rsid w:val="00E40C70"/>
    <w:rsid w:val="00E60126"/>
    <w:rsid w:val="00E632A6"/>
    <w:rsid w:val="00E6456C"/>
    <w:rsid w:val="00E935CC"/>
    <w:rsid w:val="00E97C2C"/>
    <w:rsid w:val="00EB2865"/>
    <w:rsid w:val="00EC155B"/>
    <w:rsid w:val="00EC4B66"/>
    <w:rsid w:val="00F44750"/>
    <w:rsid w:val="00F6601E"/>
    <w:rsid w:val="00F868D5"/>
    <w:rsid w:val="00F96168"/>
    <w:rsid w:val="00FA1498"/>
    <w:rsid w:val="00FA24BE"/>
    <w:rsid w:val="00FE0F93"/>
    <w:rsid w:val="00FE400D"/>
    <w:rsid w:val="00FF06D2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eastAsia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B228E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228E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D3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D3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3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43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36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36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36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eastAsia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B228E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B228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B228E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D3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D3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3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436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36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3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3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05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St-269/2017-31</izvorni_sadrzaj>
    <derivirana_varijabla naziv="DomainObject.Oznaka_1">St-269/2017-31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St-269/2017-31</izvorni_sadrzaj>
    <derivirana_varijabla naziv="DomainObject.PoslovniBrojDokumenta_1">St-269/2017-31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84820806875</item>
      <item>, OIB 83030278680</item>
      <item>, OIB null</item>
      <item>, OIB null</item>
      <item>, OIB null</item>
    </izvorni_sadrzaj>
    <derivirana_varijabla naziv="DomainObject.Predmet.SudioniciListNazivOIB_1">
      <item>, OIB 84820806875</item>
      <item>, OIB 83030278680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C2AE7-B897-4184-9656-0979D1A8D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23</properties:Pages>
  <properties:Words>4956</properties:Words>
  <properties:Characters>29526</properties:Characters>
  <properties:Lines>2224</properties:Lines>
  <properties:Paragraphs>1820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40100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2017-09-27T10:19:00Z</dcterms:created>
  <dc:creator>ADMINIBM</dc:creator>
  <cp:lastModifiedBy>Marina Frčko</cp:lastModifiedBy>
  <cp:lastPrinted>2017-08-28T08:27:00Z</cp:lastPrinted>
  <dcterms:modified xmlns:xsi="http://www.w3.org/2001/XMLSchema-instance" xsi:type="dcterms:W3CDTF">2017-09-27T10:23:00Z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St-269/2017-31 / Odluka - Dopis - dostava oglasa radi javne objave</vt:lpwstr>
  </prop:property>
  <prop:property name="CC_coloring" pid="4" fmtid="{D5CDD505-2E9C-101B-9397-08002B2CF9AE}">
    <vt:bool>true</vt:bool>
  </prop:property>
  <prop:property name="BrojStranica" pid="5" fmtid="{D5CDD505-2E9C-101B-9397-08002B2CF9AE}">
    <vt:i4>23</vt:i4>
  </prop:property>
</prop:Properties>
</file>