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2E54C9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C37F2">
              <w:rPr>
                <w:noProof/>
              </w:rPr>
              <w:t>213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2E54C9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9196735" w14:textId="9196735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1C37F2" w:rsidR="001C37F2">
        <w:t xml:space="preserve">MIŠKO AUTOMOBILI j.d.o.o., OIB: 63329521534, Split, </w:t>
      </w:r>
      <w:proofErr w:type="spellStart"/>
      <w:r w:rsidRPr="001C37F2" w:rsidR="001C37F2">
        <w:t>Vukasovićeva</w:t>
      </w:r>
      <w:proofErr w:type="spellEnd"/>
      <w:r w:rsidRPr="001C37F2" w:rsidR="001C37F2">
        <w:t xml:space="preserve"> 4</w:t>
      </w:r>
      <w:r w:rsidR="001C6440">
        <w:t>,</w:t>
      </w:r>
      <w:r w:rsidR="00E25E3D">
        <w:t xml:space="preserve"> </w:t>
      </w:r>
      <w:r w:rsidR="0046214A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1C37F2" w:rsidR="001C37F2">
        <w:t xml:space="preserve">MIŠKO AUTOMOBILI j.d.o.o., OIB: 63329521534, Split, </w:t>
      </w:r>
      <w:proofErr w:type="spellStart"/>
      <w:r w:rsidRPr="001C37F2" w:rsidR="001C37F2">
        <w:t>Vukasovićeva</w:t>
      </w:r>
      <w:proofErr w:type="spellEnd"/>
      <w:r w:rsidRPr="001C37F2" w:rsidR="001C37F2">
        <w:t xml:space="preserve"> 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1C37F2">
        <w:t>9.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1C37F2">
        <w:t>27.508,96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46214A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332481" w:rsidP="00332481" w:rsidRDefault="007108CB">
      <w:pPr>
        <w:ind w:left="6372"/>
        <w:jc w:val="center"/>
      </w:pPr>
      <w:r>
        <w:t>Ana Golub Gruić</w:t>
      </w:r>
      <w:r w:rsidR="00332481">
        <w:t>, v.r.</w:t>
      </w:r>
    </w:p>
    <w:p w:rsidR="00332481" w:rsidP="00332481" w:rsidRDefault="00332481">
      <w:pPr>
        <w:jc w:val="right"/>
      </w:pPr>
      <w:r>
        <w:t>za točnost otpravka – ovlašteni službenik</w:t>
      </w:r>
    </w:p>
    <w:p w:rsidR="00332481" w:rsidP="00332481" w:rsidRDefault="00332481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332481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37F2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54C9"/>
    <w:rsid w:val="002F1273"/>
    <w:rsid w:val="003016B9"/>
    <w:rsid w:val="0030572B"/>
    <w:rsid w:val="003202E0"/>
    <w:rsid w:val="00321F24"/>
    <w:rsid w:val="00332481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14A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0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MIŠKO AUTOMOBILI jednostavno društvo s ograničenom odgovornošću, za trgovinu i usluge</izvorni_sadrzaj>
    <derivirana_varijabla naziv="DomainObject.Predmet.ProtustrankaFormated_1">  MIŠKO AUTOMOBILI jednostavno društvo s ograničenom odgovornošću, za trgovinu i usluge</derivirana_varijabla>
  </DomainObject.Predmet.ProtustrankaFormated>
  <DomainObject.Predmet.ProtustrankaFormatedOIB>
    <izvorni_sadrzaj>  MIŠKO AUTOMOBILI jednostavno društvo s ograničenom odgovornošću, za trgovinu i usluge, OIB 63329521534</izvorni_sadrzaj>
    <derivirana_varijabla naziv="DomainObject.Predmet.ProtustrankaFormatedOIB_1">  MIŠKO AUTOMOBILI jednostavno društvo s ograničenom odgovornošću, za trgovinu i usluge, OIB 63329521534</derivirana_varijabla>
  </DomainObject.Predmet.ProtustrankaFormatedOIB>
  <DomainObject.Predmet.ProtustrankaFormatedWithAdress>
    <izvorni_sadrzaj> MIŠKO AUTOMOBILI jednostavno društvo s ograničenom odgovornošću, za trgovinu i usluge, Vukasovićeva 4, 21000 Split</izvorni_sadrzaj>
    <derivirana_varijabla naziv="DomainObject.Predmet.ProtustrankaFormatedWithAdress_1"> MIŠKO AUTOMOBILI jednostavno društvo s ograničenom odgovornošću, za trgovinu i usluge, Vukasovićeva 4, 21000 Split</derivirana_varijabla>
  </DomainObject.Predmet.ProtustrankaFormatedWithAdress>
  <DomainObject.Predmet.ProtustrankaFormatedWithAdressOIB>
    <izvorni_sadrzaj> MIŠKO AUTOMOBILI jednostavno društvo s ograničenom odgovornošću, za trgovinu i usluge, OIB 63329521534, Vukasovićeva 4, 21000 Split</izvorni_sadrzaj>
    <derivirana_varijabla naziv="DomainObject.Predmet.ProtustrankaFormatedWithAdressOIB_1"> MIŠKO AUTOMOBILI jednostavno društvo s ograničenom odgovornošću, za trgovinu i usluge, OIB 63329521534, Vukasovićeva 4, 21000 Split</derivirana_varijabla>
  </DomainObject.Predmet.ProtustrankaFormatedWithAdressOIB>
  <DomainObject.Predmet.ProtustrankaWithAdress>
    <izvorni_sadrzaj>MIŠKO AUTOMOBILI jednostavno društvo s ograničenom odgovornošću, za trgovinu i usluge Vukasovićeva 4, 21000 Split</izvorni_sadrzaj>
    <derivirana_varijabla naziv="DomainObject.Predmet.ProtustrankaWithAdress_1">MIŠKO AUTOMOBILI jednostavno društvo s ograničenom odgovornošću, za trgovinu i usluge Vukasovićeva 4, 21000 Split</derivirana_varijabla>
  </DomainObject.Predmet.ProtustrankaWithAdress>
  <DomainObject.Predmet.ProtustrankaWithAdressOIB>
    <izvorni_sadrzaj>MIŠKO AUTOMOBILI jednostavno društvo s ograničenom odgovornošću, za trgovinu i usluge, OIB 63329521534, Vukasovićeva 4, 21000 Split</izvorni_sadrzaj>
    <derivirana_varijabla naziv="DomainObject.Predmet.ProtustrankaWithAdressOIB_1">MIŠKO AUTOMOBILI jednostavno društvo s ograničenom odgovornošću, za trgovinu i usluge, OIB 63329521534, Vukasovićeva 4, 21000 Split</derivirana_varijabla>
  </DomainObject.Predmet.ProtustrankaWithAdressOIB>
  <DomainObject.Predmet.ProtustrankaNazivFormated>
    <izvorni_sadrzaj>MIŠKO AUTOMOBILI jednostavno društvo s ograničenom odgovornošću, za trgovinu i usluge</izvorni_sadrzaj>
    <derivirana_varijabla naziv="DomainObject.Predmet.ProtustrankaNazivFormated_1">MIŠKO AUTOMOBILI jednostavno društvo s ograničenom odgovornošću, za trgovinu i usluge</derivirana_varijabla>
  </DomainObject.Predmet.ProtustrankaNazivFormated>
  <DomainObject.Predmet.ProtustrankaNazivFormatedOIB>
    <izvorni_sadrzaj>MIŠKO AUTOMOBILI jednostavno društvo s ograničenom odgovornošću, za trgovinu i usluge, OIB 63329521534</izvorni_sadrzaj>
    <derivirana_varijabla naziv="DomainObject.Predmet.ProtustrankaNazivFormatedOIB_1">MIŠKO AUTOMOBILI jednostavno društvo s ograničenom odgovornošću, za trgovinu i usluge, OIB 63329521534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27508.96</izvorni_sadrzaj>
    <derivirana_varijabla naziv="DomainObject.Predmet.TrenutnaVrijednost_1">27508.96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MIŠKO AUTOMOBILI jednostavno društvo s ograničenom odgovornošću, za trgovinu i usluge</item>
    </izvorni_sadrzaj>
    <derivirana_varijabla naziv="DomainObject.Predmet.ProtuStrankaListFormated_1">
      <item>MIŠKO AUTOMOBILI jednostavno društvo s ograničenom odgovornošću, za trgovinu i usluge</item>
    </derivirana_varijabla>
  </DomainObject.Predmet.ProtuStrankaListFormated>
  <DomainObject.Predmet.ProtuStrankaListFormatedOIB>
    <izvorni_sadrzaj>
      <item>MIŠKO AUTOMOBILI jednostavno društvo s ograničenom odgovornošću, za trgovinu i usluge, OIB 63329521534</item>
    </izvorni_sadrzaj>
    <derivirana_varijabla naziv="DomainObject.Predmet.ProtuStrankaListFormatedOIB_1">
      <item>MIŠKO AUTOMOBILI jednostavno društvo s ograničenom odgovornošću, za trgovinu i usluge, OIB 63329521534</item>
    </derivirana_varijabla>
  </DomainObject.Predmet.ProtuStrankaListFormatedOIB>
  <DomainObject.Predmet.ProtuStrankaListFormatedWithAdress>
    <izvorni_sadrzaj>
      <item>MIŠKO AUTOMOBILI jednostavno društvo s ograničenom odgovornošću, za trgovinu i usluge, Vukasovićeva 4, 21000 Split</item>
    </izvorni_sadrzaj>
    <derivirana_varijabla naziv="DomainObject.Predmet.ProtuStrankaListFormatedWithAdress_1">
      <item>MIŠKO AUTOMOBILI jednostavno društvo s ograničenom odgovornošću, za trgovinu i usluge, Vukasovićeva 4, 21000 Split</item>
    </derivirana_varijabla>
  </DomainObject.Predmet.ProtuStrankaListFormatedWithAdress>
  <DomainObject.Predmet.ProtuStrankaListFormatedWithAdressOIB>
    <izvorni_sadrzaj>
      <item>MIŠKO AUTOMOBILI jednostavno društvo s ograničenom odgovornošću, za trgovinu i usluge, OIB 63329521534, Vukasovićeva 4, 21000 Split</item>
    </izvorni_sadrzaj>
    <derivirana_varijabla naziv="DomainObject.Predmet.ProtuStrankaListFormatedWithAdressOIB_1">
      <item>MIŠKO AUTOMOBILI jednostavno društvo s ograničenom odgovornošću, za trgovinu i usluge, OIB 63329521534, Vukasovićeva 4, 21000 Split</item>
    </derivirana_varijabla>
  </DomainObject.Predmet.ProtuStrankaListFormatedWithAdressOIB>
  <DomainObject.Predmet.ProtuStrankaListNazivFormated>
    <izvorni_sadrzaj>
      <item>MIŠKO AUTOMOBILI jednostavno društvo s ograničenom odgovornošću, za trgovinu i usluge</item>
    </izvorni_sadrzaj>
    <derivirana_varijabla naziv="DomainObject.Predmet.ProtuStrankaListNazivFormated_1">
      <item>MIŠKO AUTOMOBILI jednostavno društvo s ograničenom odgovornošću, za trgovinu i usluge</item>
    </derivirana_varijabla>
  </DomainObject.Predmet.ProtuStrankaListNazivFormated>
  <DomainObject.Predmet.ProtuStrankaListNazivFormatedOIB>
    <izvorni_sadrzaj>
      <item>MIŠKO AUTOMOBILI jednostavno društvo s ograničenom odgovornošću, za trgovinu i usluge, OIB 63329521534</item>
    </izvorni_sadrzaj>
    <derivirana_varijabla naziv="DomainObject.Predmet.ProtuStrankaListNazivFormatedOIB_1">
      <item>MIŠKO AUTOMOBILI jednostavno društvo s ograničenom odgovornošću, za trgovinu i usluge, OIB 63329521534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MIŠKO AUTOMOBILI jednostavno društvo s ograničenom odgovornošću, za trgovinu i usluge</izvorni_sadrzaj>
    <derivirana_varijabla naziv="DomainObject.Predmet.ProtustrankaIDrugi_1">MIŠKO AUTOMOBILI jednostavno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MIŠKO AUTOMOBILI jednostavno društvo s ograničenom odgovornošću, za trgovinu i usluge, OIB 63329521534, Vukasovićeva 4, 21000 Split</izvorni_sadrzaj>
    <derivirana_varijabla naziv="DomainObject.Predmet.ProtustrankaIDrugiAdressOIB_1">MIŠKO AUTOMOBILI jednostavno društvo s ograničenom odgovornošću, za trgovinu i usluge, OIB 63329521534, Vukasovićeva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AUTOMOBILI jednostavno društvo s ograničenom odgovornošću, za trgovinu i usluge</item>
      <item>FINANCIJSKA AGENCIJA, RC SPLIT</item>
    </izvorni_sadrzaj>
    <derivirana_varijabla naziv="DomainObject.Predmet.SudioniciListNaziv_1">
      <item>MIŠKO AUTOMOBILI jednostavno društvo s ograničenom odgovornošću, za trgovinu i usluge</item>
      <item>FINANCIJSKA AGENCIJA, RC SPLIT</item>
    </derivirana_varijabla>
  </DomainObject.Predmet.SudioniciListNaziv>
  <DomainObject.Predmet.SudioniciListAdressOIB>
    <izvorni_sadrzaj>
      <item>MIŠKO AUTOMOBILI jednostavno društvo s ograničenom odgovornošću, za trgovinu i usluge, OIB 63329521534, Vukasovićeva 4,21000 Split</item>
      <item>FINANCIJSKA AGENCIJA, RC SPLIT, OIB 85821130368, Mažuranićevo šetalište 24 b,21000 Split</item>
    </izvorni_sadrzaj>
    <derivirana_varijabla naziv="DomainObject.Predmet.SudioniciListAdressOIB_1">
      <item>MIŠKO AUTOMOBILI jednostavno društvo s ograničenom odgovornošću, za trgovinu i usluge, OIB 63329521534, Vukasovićeva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63329521534</item>
      <item>, OIB 85821130368</item>
    </izvorni_sadrzaj>
    <derivirana_varijabla naziv="DomainObject.Predmet.SudioniciListNazivOIB_1">
      <item>, OIB 63329521534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C2313-2738-4820-9E88-3A2D4FFA7B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1835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2019-09-30T08:10:00Z</cp:lastPrinted>
  <dcterms:modified xmlns:xsi="http://www.w3.org/2001/XMLSchema-instance" xsi:type="dcterms:W3CDTF">2019-09-30T08:18:00Z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(St-213-2019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