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a9f2e" w14:paraId="00a9f2e" w:rsidRDefault="004B65D5" w:rsidP="00910611" w:rsidR="004B65D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B65D5" w:rsidP="00910611" w:rsidR="004B65D5">
      <w:r>
        <w:rPr>
          <w:rFonts w:eastAsia="MS Mincho"/>
        </w:rPr>
        <w:t>REPUBLIKA HRVATSKA</w:t>
      </w:r>
    </w:p>
    <w:p w:rsidRDefault="004B65D5" w:rsidP="00910611" w:rsidR="004B65D5">
      <w:r>
        <w:rPr>
          <w:rFonts w:eastAsia="MS Mincho"/>
        </w:rPr>
        <w:t>TRGOVAČKI SUD U RIJECI</w:t>
      </w:r>
    </w:p>
    <w:p w:rsidRDefault="004B65D5" w:rsidR="004B65D5" w:rsidRPr="00910611">
      <w:pPr>
        <w:rPr>
          <w:rFonts w:eastAsia="MS Mincho"/>
        </w:rPr>
      </w:pPr>
      <w:r>
        <w:rPr>
          <w:rFonts w:eastAsia="MS Mincho"/>
        </w:rPr>
        <w:t xml:space="preserve">      Rijeka, Zadarska 1 i 3</w:t>
      </w:r>
    </w:p>
    <w:p w:rsidRDefault="004B65D5" w:rsidP="00910611" w:rsidR="004B65D5" w:rsidRPr="00910611"/>
    <w:p w:rsidRDefault="00253D10" w:rsidP="0030222D" w:rsidR="00B23DF4" w:rsidRPr="00253D10">
      <w:pPr>
        <w:pStyle w:val="Naslov1"/>
        <w:rPr>
          <w:sz w:val="24"/>
          <w:szCs w:val="24"/>
        </w:rPr>
      </w:pPr>
      <w:r w:rsidRPr="00253D10">
        <w:rPr>
          <w:sz w:val="24"/>
          <w:szCs w:val="24"/>
        </w:rPr>
        <w:t>R E P U B L I K A    H R V A T S K A</w:t>
      </w:r>
    </w:p>
    <w:p w:rsidRDefault="00253D10" w:rsidP="00253D10" w:rsidR="00253D10" w:rsidRPr="00253D10">
      <w:pPr>
        <w:rPr>
          <w:lang w:eastAsia="en-US"/>
        </w:rPr>
      </w:pPr>
    </w:p>
    <w:p w:rsidRDefault="0030222D" w:rsidP="0030222D" w:rsidR="0030222D" w:rsidRPr="00253D10">
      <w:pPr>
        <w:pStyle w:val="Naslov1"/>
        <w:rPr>
          <w:sz w:val="24"/>
          <w:szCs w:val="24"/>
        </w:rPr>
      </w:pPr>
      <w:r w:rsidRPr="00253D10">
        <w:rPr>
          <w:sz w:val="24"/>
          <w:szCs w:val="24"/>
        </w:rPr>
        <w:t>R J E Š E N J E</w:t>
      </w:r>
    </w:p>
    <w:p w:rsidRDefault="0030222D" w:rsidP="0030222D" w:rsidR="0030222D"/>
    <w:p w:rsidRDefault="0030222D" w:rsidP="00021FF7" w:rsidR="0030222D" w:rsidRPr="00253D10">
      <w:pPr>
        <w:ind w:firstLine="720"/>
        <w:jc w:val="both"/>
      </w:pPr>
      <w:r w:rsidRPr="00253D10">
        <w:t xml:space="preserve">Trgovački sud u Rijeci, po stečajnom sucu Danieli Korlević, </w:t>
      </w:r>
      <w:r w:rsidR="00571386" w:rsidRPr="00571386">
        <w:t xml:space="preserve">u </w:t>
      </w:r>
      <w:r w:rsidR="00CA421C">
        <w:t xml:space="preserve">stečajnom postupku nad dužnikom </w:t>
      </w:r>
      <w:r w:rsidR="00CA421C" w:rsidRPr="004B30A1">
        <w:rPr>
          <w:b/>
        </w:rPr>
        <w:t>GLAS ISTRE TRGOVINA d.o.o. Pula, Trg I. istarske brigade 10</w:t>
      </w:r>
      <w:r w:rsidR="00CA421C" w:rsidRPr="00A02F42">
        <w:t>,</w:t>
      </w:r>
      <w:r w:rsidR="00253D10">
        <w:rPr>
          <w:b/>
        </w:rPr>
        <w:t xml:space="preserve"> </w:t>
      </w:r>
      <w:r w:rsidRPr="00253D10">
        <w:t>na</w:t>
      </w:r>
      <w:r w:rsidR="00ED058C" w:rsidRPr="00253D10">
        <w:t>kon</w:t>
      </w:r>
      <w:r w:rsidR="007A1F96">
        <w:t xml:space="preserve"> </w:t>
      </w:r>
      <w:r w:rsidR="00CA421C">
        <w:t xml:space="preserve">posebnog </w:t>
      </w:r>
      <w:r w:rsidR="00B85C92" w:rsidRPr="00253D10">
        <w:t>i</w:t>
      </w:r>
      <w:r w:rsidR="00ED058C" w:rsidRPr="00253D10">
        <w:t xml:space="preserve">spitnog ročišta održanog </w:t>
      </w:r>
      <w:r w:rsidR="00CA421C">
        <w:t>12. siječnja</w:t>
      </w:r>
      <w:r w:rsidR="008C691F" w:rsidRPr="00253D10">
        <w:t xml:space="preserve"> 201</w:t>
      </w:r>
      <w:r w:rsidR="00CA421C">
        <w:t>6</w:t>
      </w:r>
      <w:r w:rsidRPr="00253D10">
        <w:t>. g</w:t>
      </w:r>
      <w:r w:rsidR="00ED058C" w:rsidRPr="00253D10">
        <w:t>odine</w:t>
      </w:r>
    </w:p>
    <w:p w:rsidRDefault="00632005" w:rsidP="0030222D" w:rsidR="00632005" w:rsidRPr="00253D10">
      <w:pPr>
        <w:jc w:val="center"/>
        <w:rPr>
          <w:b/>
        </w:rPr>
      </w:pPr>
    </w:p>
    <w:p w:rsidRDefault="0030222D" w:rsidP="0030222D" w:rsidR="0030222D" w:rsidRPr="00253D10">
      <w:pPr>
        <w:jc w:val="center"/>
        <w:rPr>
          <w:b/>
        </w:rPr>
      </w:pPr>
      <w:r w:rsidRPr="00253D10">
        <w:rPr>
          <w:b/>
        </w:rPr>
        <w:t xml:space="preserve">r i j e š i o </w:t>
      </w:r>
      <w:r w:rsidR="008E4BEC" w:rsidRPr="00253D10">
        <w:rPr>
          <w:b/>
        </w:rPr>
        <w:t xml:space="preserve">  </w:t>
      </w:r>
      <w:r w:rsidR="008C691F" w:rsidRPr="00253D10">
        <w:rPr>
          <w:b/>
        </w:rPr>
        <w:t xml:space="preserve"> </w:t>
      </w:r>
      <w:r w:rsidRPr="00253D10">
        <w:rPr>
          <w:b/>
        </w:rPr>
        <w:t xml:space="preserve"> j e</w:t>
      </w:r>
    </w:p>
    <w:p w:rsidRDefault="006B5DF1" w:rsidP="0030222D" w:rsidR="006B5DF1">
      <w:pPr>
        <w:jc w:val="both"/>
      </w:pPr>
    </w:p>
    <w:p w:rsidRDefault="003724D3" w:rsidP="006B5DF1" w:rsidR="0030222D" w:rsidRPr="00253D10">
      <w:pPr>
        <w:pStyle w:val="Odlomakpopisa"/>
        <w:numPr>
          <w:ilvl w:val="0"/>
          <w:numId w:val="7"/>
        </w:numPr>
        <w:jc w:val="both"/>
      </w:pPr>
      <w:r w:rsidRPr="00253D10">
        <w:t>Utvrđene su</w:t>
      </w:r>
      <w:r w:rsidR="0030222D" w:rsidRPr="00253D10">
        <w:t xml:space="preserve"> tražbine sljedećih vjerovnika viših isplatnih redova:</w:t>
      </w:r>
    </w:p>
    <w:p w:rsidRDefault="00ED0BEF" w:rsidP="00ED058C" w:rsidR="00550B1B">
      <w:pPr>
        <w:ind w:left="360"/>
        <w:jc w:val="both"/>
      </w:pPr>
      <w:r>
        <w:t xml:space="preserve"> </w:t>
      </w:r>
    </w:p>
    <w:p w:rsidRDefault="0003379C" w:rsidP="00ED058C" w:rsidR="0003379C">
      <w:pPr>
        <w:ind w:left="360"/>
        <w:jc w:val="both"/>
        <w:rPr>
          <w:b/>
        </w:rPr>
      </w:pPr>
      <w:r w:rsidRPr="0003379C">
        <w:rPr>
          <w:b/>
        </w:rPr>
        <w:tab/>
        <w:t xml:space="preserve">prvi viši isplatni red </w:t>
      </w:r>
    </w:p>
    <w:p w:rsidRDefault="00550B1B" w:rsidP="00ED058C" w:rsidR="00550B1B" w:rsidRPr="00F303B5">
      <w:pPr>
        <w:ind w:left="360"/>
        <w:jc w:val="both"/>
      </w:pPr>
    </w:p>
    <w:p w:rsidRDefault="00CA421C" w:rsidP="00CA421C" w:rsidR="00CA421C" w:rsidRPr="00F303B5">
      <w:pPr>
        <w:ind w:left="360"/>
        <w:jc w:val="both"/>
      </w:pPr>
      <w:r w:rsidRPr="00F303B5">
        <w:t xml:space="preserve">JAKOV ANIĆ – IŠIĆ, Pula, Kumičićeva 18, </w:t>
      </w:r>
    </w:p>
    <w:p w:rsidRDefault="00CA421C" w:rsidP="00CA421C" w:rsidR="00CA421C" w:rsidRPr="00F303B5">
      <w:pPr>
        <w:ind w:left="360"/>
        <w:jc w:val="both"/>
      </w:pPr>
      <w:r w:rsidRPr="00F303B5">
        <w:t>OIB 52940885985</w:t>
      </w:r>
      <w:r w:rsidRPr="00F303B5">
        <w:tab/>
      </w:r>
      <w:r w:rsidRPr="00F303B5">
        <w:tab/>
      </w:r>
      <w:r w:rsidRPr="00F303B5">
        <w:tab/>
      </w:r>
      <w:r w:rsidRPr="00F303B5">
        <w:tab/>
      </w:r>
      <w:r w:rsidRPr="00F303B5">
        <w:tab/>
      </w:r>
      <w:r w:rsidRPr="00F303B5">
        <w:tab/>
      </w:r>
      <w:r w:rsidRPr="00F303B5">
        <w:tab/>
        <w:t xml:space="preserve">10.812,09 kn </w:t>
      </w:r>
    </w:p>
    <w:p w:rsidRDefault="00CA421C" w:rsidP="00CA421C" w:rsidR="00CA421C" w:rsidRPr="00F303B5">
      <w:pPr>
        <w:ind w:left="360"/>
        <w:jc w:val="both"/>
      </w:pPr>
    </w:p>
    <w:p w:rsidRDefault="00CA421C" w:rsidP="00CA421C" w:rsidR="00CA421C" w:rsidRPr="00F303B5">
      <w:pPr>
        <w:ind w:left="360"/>
        <w:jc w:val="both"/>
      </w:pPr>
      <w:r w:rsidRPr="00F303B5">
        <w:t xml:space="preserve">TARA ANTOLOVIĆ, Tinjan, Tinjan 2h, </w:t>
      </w:r>
    </w:p>
    <w:p w:rsidRDefault="00CA421C" w:rsidP="00CA421C" w:rsidR="00CA421C" w:rsidRPr="00F303B5">
      <w:pPr>
        <w:ind w:left="360"/>
        <w:jc w:val="both"/>
      </w:pPr>
      <w:r w:rsidRPr="00F303B5">
        <w:t>OIB 43622576600</w:t>
      </w:r>
      <w:r w:rsidRPr="00F303B5">
        <w:tab/>
      </w:r>
      <w:r w:rsidRPr="00F303B5">
        <w:tab/>
      </w:r>
      <w:r w:rsidRPr="00F303B5">
        <w:tab/>
      </w:r>
      <w:r w:rsidRPr="00F303B5">
        <w:tab/>
      </w:r>
      <w:r w:rsidRPr="00F303B5">
        <w:tab/>
      </w:r>
      <w:r w:rsidRPr="00F303B5">
        <w:tab/>
      </w:r>
      <w:r w:rsidRPr="00F303B5">
        <w:tab/>
        <w:t xml:space="preserve">  2.208,46 kn </w:t>
      </w:r>
    </w:p>
    <w:p w:rsidRDefault="00CA421C" w:rsidP="00CA421C" w:rsidR="00CA421C" w:rsidRPr="00F303B5">
      <w:pPr>
        <w:ind w:left="360"/>
        <w:jc w:val="both"/>
      </w:pPr>
    </w:p>
    <w:p w:rsidRDefault="00CA421C" w:rsidP="00CA421C" w:rsidR="00CA421C" w:rsidRPr="00F303B5">
      <w:pPr>
        <w:ind w:left="360"/>
        <w:jc w:val="both"/>
      </w:pPr>
      <w:r w:rsidRPr="00F303B5">
        <w:t xml:space="preserve">GORDANA AVRAMOVIĆ, Kostrena, Urinj 92, </w:t>
      </w:r>
    </w:p>
    <w:p w:rsidRDefault="00CA421C" w:rsidP="00CA421C" w:rsidR="00CA421C" w:rsidRPr="00F303B5">
      <w:pPr>
        <w:ind w:left="360"/>
        <w:jc w:val="both"/>
      </w:pPr>
      <w:r w:rsidRPr="00F303B5">
        <w:t>OIB 31349505822</w:t>
      </w:r>
      <w:r w:rsidRPr="00F303B5">
        <w:tab/>
      </w:r>
      <w:r w:rsidRPr="00F303B5">
        <w:tab/>
      </w:r>
      <w:r w:rsidRPr="00F303B5">
        <w:tab/>
      </w:r>
      <w:r w:rsidRPr="00F303B5">
        <w:tab/>
      </w:r>
      <w:r w:rsidRPr="00F303B5">
        <w:tab/>
      </w:r>
      <w:r w:rsidRPr="00F303B5">
        <w:tab/>
      </w:r>
      <w:r w:rsidRPr="00F303B5">
        <w:tab/>
        <w:t xml:space="preserve">  5.607,58 kn </w:t>
      </w:r>
    </w:p>
    <w:p w:rsidRDefault="00CA421C" w:rsidP="00CA421C" w:rsidR="00CA421C" w:rsidRPr="00F303B5">
      <w:pPr>
        <w:ind w:left="360"/>
        <w:jc w:val="both"/>
      </w:pPr>
    </w:p>
    <w:p w:rsidRDefault="00CA421C" w:rsidP="00CA421C" w:rsidR="00CA421C" w:rsidRPr="00F303B5">
      <w:pPr>
        <w:ind w:left="360"/>
        <w:jc w:val="both"/>
      </w:pPr>
      <w:r w:rsidRPr="00F303B5">
        <w:t xml:space="preserve">LJILJANA BAČIĆ, Zadar, Vukovarska 4, </w:t>
      </w:r>
    </w:p>
    <w:p w:rsidRDefault="00CA421C" w:rsidP="00CA421C" w:rsidR="00CA421C" w:rsidRPr="00F303B5">
      <w:pPr>
        <w:ind w:left="360"/>
        <w:jc w:val="both"/>
      </w:pPr>
      <w:r w:rsidRPr="00F303B5">
        <w:t>OIB 73406790518</w:t>
      </w:r>
      <w:r w:rsidRPr="00F303B5">
        <w:tab/>
      </w:r>
      <w:r w:rsidRPr="00F303B5">
        <w:tab/>
      </w:r>
      <w:r w:rsidRPr="00F303B5">
        <w:tab/>
      </w:r>
      <w:r w:rsidRPr="00F303B5">
        <w:tab/>
      </w:r>
      <w:r w:rsidRPr="00F303B5">
        <w:tab/>
      </w:r>
      <w:r w:rsidRPr="00F303B5">
        <w:tab/>
        <w:t xml:space="preserve">  </w:t>
      </w:r>
      <w:r w:rsidRPr="00F303B5">
        <w:tab/>
        <w:t xml:space="preserve">  9.654,94 kn </w:t>
      </w:r>
    </w:p>
    <w:p w:rsidRDefault="00CA421C" w:rsidP="00CA421C" w:rsidR="00CA421C" w:rsidRPr="00F303B5">
      <w:pPr>
        <w:ind w:left="360"/>
        <w:jc w:val="both"/>
      </w:pPr>
    </w:p>
    <w:p w:rsidRDefault="00CA421C" w:rsidP="00CA421C" w:rsidR="00CA421C" w:rsidRPr="00F303B5">
      <w:pPr>
        <w:ind w:left="360"/>
        <w:jc w:val="both"/>
      </w:pPr>
      <w:r w:rsidRPr="00F303B5">
        <w:t xml:space="preserve">MERSIHA BAJRIĆ, Fažana, Fažanska cesta 49, </w:t>
      </w:r>
    </w:p>
    <w:p w:rsidRDefault="00CA421C" w:rsidP="00CA421C" w:rsidR="00CA421C" w:rsidRPr="00F303B5">
      <w:pPr>
        <w:ind w:left="360"/>
        <w:jc w:val="both"/>
      </w:pPr>
      <w:r w:rsidRPr="00F303B5">
        <w:t>OIB 49885254590</w:t>
      </w:r>
      <w:r w:rsidRPr="00F303B5">
        <w:tab/>
      </w:r>
      <w:r w:rsidRPr="00F303B5">
        <w:tab/>
      </w:r>
      <w:r w:rsidRPr="00F303B5">
        <w:tab/>
      </w:r>
      <w:r w:rsidRPr="00F303B5">
        <w:tab/>
      </w:r>
      <w:r w:rsidRPr="00F303B5">
        <w:tab/>
      </w:r>
      <w:r w:rsidRPr="00F303B5">
        <w:tab/>
      </w:r>
      <w:r w:rsidRPr="00F303B5">
        <w:tab/>
        <w:t xml:space="preserve">  8.373,87 kn </w:t>
      </w:r>
    </w:p>
    <w:p w:rsidRDefault="00CA421C" w:rsidP="00CA421C" w:rsidR="00CA421C" w:rsidRPr="00F303B5">
      <w:pPr>
        <w:ind w:left="360"/>
        <w:jc w:val="both"/>
      </w:pPr>
    </w:p>
    <w:p w:rsidRDefault="00CA421C" w:rsidP="00CA421C" w:rsidR="00CA421C" w:rsidRPr="00F303B5">
      <w:pPr>
        <w:ind w:left="360"/>
        <w:jc w:val="both"/>
      </w:pPr>
      <w:r w:rsidRPr="00F303B5">
        <w:t xml:space="preserve">VIŠNJICA BAKIJA, Labin, Sv. Bartul 27, </w:t>
      </w:r>
    </w:p>
    <w:p w:rsidRDefault="00CA421C" w:rsidP="00CA421C" w:rsidR="00CA421C" w:rsidRPr="00F303B5">
      <w:pPr>
        <w:ind w:left="360"/>
        <w:jc w:val="both"/>
      </w:pPr>
      <w:r w:rsidRPr="00F303B5">
        <w:t>OIB 33562150364</w:t>
      </w:r>
      <w:r w:rsidRPr="00F303B5">
        <w:tab/>
      </w:r>
      <w:r w:rsidRPr="00F303B5">
        <w:tab/>
      </w:r>
      <w:r w:rsidRPr="00F303B5">
        <w:tab/>
      </w:r>
      <w:r w:rsidRPr="00F303B5">
        <w:tab/>
      </w:r>
      <w:r w:rsidRPr="00F303B5">
        <w:tab/>
      </w:r>
      <w:r w:rsidRPr="00F303B5">
        <w:tab/>
      </w:r>
      <w:r w:rsidRPr="00F303B5">
        <w:tab/>
        <w:t xml:space="preserve">   8.197,21 kn </w:t>
      </w:r>
    </w:p>
    <w:p w:rsidRDefault="00CA421C" w:rsidP="00CA421C" w:rsidR="00CA421C" w:rsidRPr="00F303B5">
      <w:pPr>
        <w:ind w:left="360"/>
        <w:jc w:val="both"/>
      </w:pPr>
    </w:p>
    <w:p w:rsidRDefault="00CA421C" w:rsidP="00CA421C" w:rsidR="00CA421C" w:rsidRPr="00F303B5">
      <w:pPr>
        <w:ind w:left="360"/>
        <w:jc w:val="both"/>
      </w:pPr>
      <w:r w:rsidRPr="00F303B5">
        <w:t xml:space="preserve">IRENA BELUŠIĆ, Rabac, Plominska 29, </w:t>
      </w:r>
    </w:p>
    <w:p w:rsidRDefault="00CA421C" w:rsidP="00CA421C" w:rsidR="00CA421C" w:rsidRPr="00F303B5">
      <w:pPr>
        <w:ind w:left="360"/>
        <w:jc w:val="both"/>
      </w:pPr>
      <w:r w:rsidRPr="00F303B5">
        <w:t>OIB 17209245650</w:t>
      </w:r>
      <w:r w:rsidRPr="00F303B5">
        <w:tab/>
      </w:r>
      <w:r w:rsidRPr="00F303B5">
        <w:tab/>
      </w:r>
      <w:r w:rsidRPr="00F303B5">
        <w:tab/>
      </w:r>
      <w:r w:rsidRPr="00F303B5">
        <w:tab/>
      </w:r>
      <w:r w:rsidRPr="00F303B5">
        <w:tab/>
      </w:r>
      <w:r w:rsidRPr="00F303B5">
        <w:tab/>
      </w:r>
      <w:r w:rsidRPr="00F303B5">
        <w:tab/>
        <w:t xml:space="preserve">   8.025,62 kn </w:t>
      </w:r>
    </w:p>
    <w:p w:rsidRDefault="00CA421C" w:rsidP="00CA421C" w:rsidR="00CA421C" w:rsidRPr="00F303B5">
      <w:pPr>
        <w:ind w:left="360"/>
        <w:jc w:val="both"/>
      </w:pPr>
    </w:p>
    <w:p w:rsidRDefault="00CA421C" w:rsidP="00CA421C" w:rsidR="00CA421C" w:rsidRPr="00F303B5">
      <w:pPr>
        <w:ind w:left="360"/>
        <w:jc w:val="both"/>
      </w:pPr>
      <w:r w:rsidRPr="00F303B5">
        <w:t xml:space="preserve">MERI BERNARDIS, Umag, Kmeti, Srbarica 44, </w:t>
      </w:r>
    </w:p>
    <w:p w:rsidRDefault="00CA421C" w:rsidP="00CA421C" w:rsidR="00CA421C" w:rsidRPr="00F303B5">
      <w:pPr>
        <w:ind w:left="360"/>
        <w:jc w:val="both"/>
      </w:pPr>
      <w:r w:rsidRPr="00F303B5">
        <w:t>OIB 46628469672</w:t>
      </w:r>
      <w:r w:rsidRPr="00F303B5">
        <w:tab/>
      </w:r>
      <w:r w:rsidRPr="00F303B5">
        <w:tab/>
      </w:r>
      <w:r w:rsidRPr="00F303B5">
        <w:tab/>
      </w:r>
      <w:r w:rsidRPr="00F303B5">
        <w:tab/>
      </w:r>
      <w:r w:rsidRPr="00F303B5">
        <w:tab/>
      </w:r>
      <w:r w:rsidRPr="00F303B5">
        <w:tab/>
      </w:r>
      <w:r w:rsidRPr="00F303B5">
        <w:tab/>
        <w:t xml:space="preserve">   4.119,37 kn</w:t>
      </w:r>
    </w:p>
    <w:p w:rsidRDefault="00CA421C" w:rsidP="00CA421C" w:rsidR="00CA421C" w:rsidRPr="00F303B5">
      <w:pPr>
        <w:ind w:left="360"/>
        <w:jc w:val="both"/>
      </w:pPr>
    </w:p>
    <w:p w:rsidRDefault="00CA421C" w:rsidP="00CA421C" w:rsidR="00CA421C" w:rsidRPr="00F303B5">
      <w:pPr>
        <w:ind w:left="360"/>
        <w:jc w:val="both"/>
      </w:pPr>
      <w:r w:rsidRPr="00F303B5">
        <w:t xml:space="preserve">SANJA BLAŽEVIĆ, Nova Vas, Tarska 9, </w:t>
      </w:r>
    </w:p>
    <w:p w:rsidRDefault="00CA421C" w:rsidP="00CA421C" w:rsidR="00CA421C" w:rsidRPr="00F303B5">
      <w:pPr>
        <w:ind w:left="360"/>
        <w:jc w:val="both"/>
      </w:pPr>
      <w:r w:rsidRPr="00F303B5">
        <w:t>OIB 92538038940</w:t>
      </w:r>
      <w:r w:rsidRPr="00F303B5">
        <w:tab/>
      </w:r>
      <w:r w:rsidRPr="00F303B5">
        <w:tab/>
      </w:r>
      <w:r w:rsidRPr="00F303B5">
        <w:tab/>
      </w:r>
      <w:r w:rsidRPr="00F303B5">
        <w:tab/>
      </w:r>
      <w:r w:rsidRPr="00F303B5">
        <w:tab/>
      </w:r>
      <w:r w:rsidRPr="00F303B5">
        <w:tab/>
      </w:r>
      <w:r w:rsidRPr="00F303B5">
        <w:tab/>
        <w:t xml:space="preserve">   4.219,07 kn </w:t>
      </w:r>
    </w:p>
    <w:p w:rsidRDefault="00CA421C" w:rsidP="00CA421C" w:rsidR="00CA421C" w:rsidRPr="00F303B5">
      <w:pPr>
        <w:ind w:left="360"/>
        <w:jc w:val="both"/>
      </w:pPr>
    </w:p>
    <w:p w:rsidRDefault="00CA421C" w:rsidP="00CA421C" w:rsidR="00CA421C" w:rsidRPr="00F303B5">
      <w:pPr>
        <w:ind w:left="360"/>
        <w:jc w:val="both"/>
      </w:pPr>
      <w:r w:rsidRPr="00F303B5">
        <w:t xml:space="preserve">MARIJA BREČEVIĆ, Vrsar, V. Nazora 16, </w:t>
      </w:r>
    </w:p>
    <w:p w:rsidRDefault="00CA421C" w:rsidP="00CA421C" w:rsidR="00CA421C" w:rsidRPr="00F303B5">
      <w:pPr>
        <w:ind w:left="360"/>
        <w:jc w:val="both"/>
      </w:pPr>
      <w:r w:rsidRPr="00F303B5">
        <w:t>OIB 59337465703</w:t>
      </w:r>
      <w:r w:rsidRPr="00F303B5">
        <w:tab/>
      </w:r>
      <w:r w:rsidRPr="00F303B5">
        <w:tab/>
      </w:r>
      <w:r w:rsidRPr="00F303B5">
        <w:tab/>
      </w:r>
      <w:r w:rsidRPr="00F303B5">
        <w:tab/>
      </w:r>
      <w:r w:rsidRPr="00F303B5">
        <w:tab/>
      </w:r>
      <w:r w:rsidRPr="00F303B5">
        <w:tab/>
      </w:r>
      <w:r w:rsidRPr="00F303B5">
        <w:tab/>
        <w:t xml:space="preserve">   3.943,39 kn </w:t>
      </w:r>
    </w:p>
    <w:p w:rsidRDefault="00CA421C" w:rsidP="00CA421C" w:rsidR="00CA421C" w:rsidRPr="00F303B5">
      <w:pPr>
        <w:ind w:left="360"/>
        <w:jc w:val="both"/>
      </w:pPr>
      <w:r w:rsidRPr="00F303B5">
        <w:lastRenderedPageBreak/>
        <w:t xml:space="preserve">SANDRA TORIĆ BRENTIN, Rijeka, Rose Leard 16, </w:t>
      </w:r>
    </w:p>
    <w:p w:rsidRDefault="00CA421C" w:rsidP="00CA421C" w:rsidR="00CA421C" w:rsidRPr="00F303B5">
      <w:pPr>
        <w:ind w:left="360"/>
        <w:jc w:val="both"/>
      </w:pPr>
      <w:r w:rsidRPr="00F303B5">
        <w:t>OIB 48958892453</w:t>
      </w:r>
      <w:r w:rsidRPr="00F303B5">
        <w:tab/>
      </w:r>
      <w:r w:rsidRPr="00F303B5">
        <w:tab/>
      </w:r>
      <w:r w:rsidRPr="00F303B5">
        <w:tab/>
      </w:r>
      <w:r w:rsidRPr="00F303B5">
        <w:tab/>
      </w:r>
      <w:r w:rsidRPr="00F303B5">
        <w:tab/>
      </w:r>
      <w:r w:rsidRPr="00F303B5">
        <w:tab/>
        <w:t xml:space="preserve">8.345,44 kn </w:t>
      </w:r>
    </w:p>
    <w:p w:rsidRDefault="00CA421C" w:rsidP="00CA421C" w:rsidR="00CA421C" w:rsidRPr="00F303B5">
      <w:pPr>
        <w:ind w:left="360"/>
        <w:jc w:val="both"/>
      </w:pPr>
    </w:p>
    <w:p w:rsidRDefault="00CA421C" w:rsidP="00CA421C" w:rsidR="00CA421C" w:rsidRPr="00F303B5">
      <w:pPr>
        <w:ind w:left="360"/>
        <w:jc w:val="both"/>
      </w:pPr>
      <w:r w:rsidRPr="00F303B5">
        <w:t xml:space="preserve">BRUNO BULEŠIĆ, Pula, Koparska 37, </w:t>
      </w:r>
    </w:p>
    <w:p w:rsidRDefault="00CA421C" w:rsidP="00CA421C" w:rsidR="00CA421C" w:rsidRPr="00F303B5">
      <w:pPr>
        <w:ind w:left="360"/>
        <w:jc w:val="both"/>
      </w:pPr>
      <w:r w:rsidRPr="00F303B5">
        <w:t>OIB 47216575188</w:t>
      </w:r>
      <w:r w:rsidRPr="00F303B5">
        <w:tab/>
      </w:r>
      <w:r w:rsidRPr="00F303B5">
        <w:tab/>
      </w:r>
      <w:r w:rsidRPr="00F303B5">
        <w:tab/>
      </w:r>
      <w:r w:rsidRPr="00F303B5">
        <w:tab/>
      </w:r>
      <w:r w:rsidRPr="00F303B5">
        <w:tab/>
      </w:r>
      <w:r w:rsidRPr="00F303B5">
        <w:tab/>
        <w:t xml:space="preserve">42.224,38 kn </w:t>
      </w:r>
    </w:p>
    <w:p w:rsidRDefault="00CA421C" w:rsidP="00CA421C" w:rsidR="00CA421C" w:rsidRPr="00F303B5">
      <w:pPr>
        <w:ind w:left="360"/>
        <w:jc w:val="both"/>
      </w:pPr>
    </w:p>
    <w:p w:rsidRDefault="00CA421C" w:rsidP="00CA421C" w:rsidR="00CA421C" w:rsidRPr="00F303B5">
      <w:pPr>
        <w:ind w:left="360"/>
        <w:jc w:val="both"/>
      </w:pPr>
      <w:r w:rsidRPr="00F303B5">
        <w:t xml:space="preserve">ANA BULJUBAŠIĆ, Žminj, Benčići, Bošci 32, </w:t>
      </w:r>
    </w:p>
    <w:p w:rsidRDefault="00CA421C" w:rsidP="00CA421C" w:rsidR="00CA421C" w:rsidRPr="00F303B5">
      <w:pPr>
        <w:ind w:left="360"/>
        <w:jc w:val="both"/>
      </w:pPr>
      <w:r w:rsidRPr="00F303B5">
        <w:t>OIB 37298877318</w:t>
      </w:r>
      <w:r w:rsidRPr="00F303B5">
        <w:tab/>
      </w:r>
      <w:r w:rsidRPr="00F303B5">
        <w:tab/>
      </w:r>
      <w:r w:rsidRPr="00F303B5">
        <w:tab/>
      </w:r>
      <w:r w:rsidRPr="00F303B5">
        <w:tab/>
      </w:r>
      <w:r w:rsidRPr="00F303B5">
        <w:tab/>
      </w:r>
      <w:r w:rsidRPr="00F303B5">
        <w:tab/>
        <w:t>10.489,58 kn</w:t>
      </w:r>
    </w:p>
    <w:p w:rsidRDefault="00CA421C" w:rsidP="00CA421C" w:rsidR="00CA421C" w:rsidRPr="00F303B5">
      <w:pPr>
        <w:ind w:left="360"/>
        <w:jc w:val="both"/>
      </w:pPr>
    </w:p>
    <w:p w:rsidRDefault="00CA421C" w:rsidP="00CA421C" w:rsidR="00CA421C" w:rsidRPr="00F303B5">
      <w:pPr>
        <w:ind w:left="360"/>
        <w:jc w:val="both"/>
      </w:pPr>
      <w:r w:rsidRPr="00F303B5">
        <w:t xml:space="preserve">VESNA BURIĆ, Žminj, Cere 9, </w:t>
      </w:r>
    </w:p>
    <w:p w:rsidRDefault="00CA421C" w:rsidP="00CA421C" w:rsidR="00CA421C" w:rsidRPr="00F303B5">
      <w:pPr>
        <w:ind w:left="360"/>
        <w:jc w:val="both"/>
      </w:pPr>
      <w:r w:rsidRPr="00F303B5">
        <w:t xml:space="preserve">OIB 04670372302 </w:t>
      </w:r>
      <w:r w:rsidRPr="00F303B5">
        <w:tab/>
      </w:r>
      <w:r w:rsidRPr="00F303B5">
        <w:tab/>
      </w:r>
      <w:r w:rsidRPr="00F303B5">
        <w:tab/>
      </w:r>
      <w:r w:rsidRPr="00F303B5">
        <w:tab/>
      </w:r>
      <w:r w:rsidRPr="00F303B5">
        <w:tab/>
        <w:t>9.134,36 kn</w:t>
      </w:r>
    </w:p>
    <w:p w:rsidRDefault="00CA421C" w:rsidP="00CA421C" w:rsidR="00CA421C" w:rsidRPr="00F303B5">
      <w:pPr>
        <w:ind w:left="360"/>
        <w:jc w:val="both"/>
      </w:pPr>
    </w:p>
    <w:p w:rsidRDefault="00CA421C" w:rsidP="00CA421C" w:rsidR="00CA421C" w:rsidRPr="00F303B5">
      <w:pPr>
        <w:ind w:left="360"/>
        <w:jc w:val="both"/>
      </w:pPr>
      <w:r w:rsidRPr="00F303B5">
        <w:t xml:space="preserve">MILA BUTIĆ, Zadar, Briševo 141, </w:t>
      </w:r>
    </w:p>
    <w:p w:rsidRDefault="00CA421C" w:rsidP="00CA421C" w:rsidR="00CA421C" w:rsidRPr="00F303B5">
      <w:pPr>
        <w:ind w:left="360"/>
        <w:jc w:val="both"/>
      </w:pPr>
      <w:r w:rsidRPr="00F303B5">
        <w:t>OIB 92972580689</w:t>
      </w:r>
      <w:r w:rsidRPr="00F303B5">
        <w:tab/>
      </w:r>
      <w:r w:rsidRPr="00F303B5">
        <w:tab/>
      </w:r>
      <w:r w:rsidRPr="00F303B5">
        <w:tab/>
      </w:r>
      <w:r w:rsidRPr="00F303B5">
        <w:tab/>
      </w:r>
      <w:r w:rsidRPr="00F303B5">
        <w:tab/>
      </w:r>
      <w:r w:rsidRPr="00F303B5">
        <w:tab/>
        <w:t>3.494,02 kn</w:t>
      </w:r>
    </w:p>
    <w:p w:rsidRDefault="00CA421C" w:rsidP="00CA421C" w:rsidR="00CA421C" w:rsidRPr="00F303B5">
      <w:pPr>
        <w:ind w:left="360"/>
        <w:jc w:val="both"/>
      </w:pPr>
    </w:p>
    <w:p w:rsidRDefault="00CA421C" w:rsidP="00CA421C" w:rsidR="00CA421C" w:rsidRPr="00F303B5">
      <w:pPr>
        <w:ind w:left="360"/>
        <w:jc w:val="both"/>
      </w:pPr>
      <w:r w:rsidRPr="00F303B5">
        <w:t xml:space="preserve">ELIZABETA CIMERA, Zadar, </w:t>
      </w:r>
    </w:p>
    <w:p w:rsidRDefault="00CA421C" w:rsidP="00CA421C" w:rsidR="00CA421C" w:rsidRPr="00F303B5">
      <w:pPr>
        <w:ind w:left="360"/>
        <w:jc w:val="both"/>
      </w:pPr>
      <w:r w:rsidRPr="00F303B5">
        <w:t>Obala K. Branimira 2c, OIB 61175390738</w:t>
      </w:r>
      <w:r w:rsidRPr="00F303B5">
        <w:tab/>
      </w:r>
      <w:r w:rsidRPr="00F303B5">
        <w:tab/>
        <w:t xml:space="preserve">8.469,28 kn </w:t>
      </w:r>
    </w:p>
    <w:p w:rsidRDefault="00CA421C" w:rsidP="00CA421C" w:rsidR="00CA421C" w:rsidRPr="00F303B5">
      <w:pPr>
        <w:ind w:left="360"/>
        <w:jc w:val="both"/>
      </w:pPr>
    </w:p>
    <w:p w:rsidRDefault="00CA421C" w:rsidP="00CA421C" w:rsidR="00CA421C" w:rsidRPr="00F303B5">
      <w:pPr>
        <w:ind w:left="360"/>
        <w:jc w:val="both"/>
      </w:pPr>
      <w:r w:rsidRPr="00F303B5">
        <w:t xml:space="preserve">IRMA CUKROV, Zadar, A. Hebranga 7, </w:t>
      </w:r>
    </w:p>
    <w:p w:rsidRDefault="00CA421C" w:rsidP="00CA421C" w:rsidR="00CA421C" w:rsidRPr="00F303B5">
      <w:pPr>
        <w:ind w:left="360"/>
        <w:jc w:val="both"/>
      </w:pPr>
      <w:r w:rsidRPr="00F303B5">
        <w:t>OIB 44469815905</w:t>
      </w:r>
      <w:r w:rsidRPr="00F303B5">
        <w:tab/>
      </w:r>
      <w:r w:rsidRPr="00F303B5">
        <w:tab/>
      </w:r>
      <w:r w:rsidRPr="00F303B5">
        <w:tab/>
      </w:r>
      <w:r w:rsidRPr="00F303B5">
        <w:tab/>
      </w:r>
      <w:r w:rsidRPr="00F303B5">
        <w:tab/>
      </w:r>
      <w:r w:rsidRPr="00F303B5">
        <w:tab/>
        <w:t>8.266,80 kn</w:t>
      </w:r>
    </w:p>
    <w:p w:rsidRDefault="00CA421C" w:rsidP="00CA421C" w:rsidR="00CA421C" w:rsidRPr="00F303B5">
      <w:pPr>
        <w:ind w:left="360"/>
        <w:jc w:val="both"/>
      </w:pPr>
    </w:p>
    <w:p w:rsidRDefault="00CA421C" w:rsidP="00CA421C" w:rsidR="00CA421C" w:rsidRPr="00F303B5">
      <w:pPr>
        <w:ind w:left="360"/>
        <w:jc w:val="both"/>
      </w:pPr>
      <w:r w:rsidRPr="00F303B5">
        <w:t xml:space="preserve">BARBARA ČAMBER, Rijeka, Srdoči 18, </w:t>
      </w:r>
    </w:p>
    <w:p w:rsidRDefault="00CA421C" w:rsidP="00CA421C" w:rsidR="00CA421C" w:rsidRPr="00F303B5">
      <w:pPr>
        <w:ind w:left="360"/>
        <w:jc w:val="both"/>
      </w:pPr>
      <w:r w:rsidRPr="00F303B5">
        <w:t>OIB 32343122010</w:t>
      </w:r>
      <w:r w:rsidRPr="00F303B5">
        <w:tab/>
        <w:t xml:space="preserve"> </w:t>
      </w:r>
      <w:r w:rsidRPr="00F303B5">
        <w:tab/>
      </w:r>
      <w:r w:rsidRPr="00F303B5">
        <w:tab/>
      </w:r>
      <w:r w:rsidRPr="00F303B5">
        <w:tab/>
      </w:r>
      <w:r w:rsidRPr="00F303B5">
        <w:tab/>
      </w:r>
      <w:r w:rsidRPr="00F303B5">
        <w:tab/>
        <w:t>14.193,91 kn</w:t>
      </w:r>
    </w:p>
    <w:p w:rsidRDefault="00CA421C" w:rsidP="00CA421C" w:rsidR="00CA421C" w:rsidRPr="00F303B5">
      <w:pPr>
        <w:ind w:left="360"/>
        <w:jc w:val="both"/>
      </w:pPr>
    </w:p>
    <w:p w:rsidRDefault="00CA421C" w:rsidP="00CA421C" w:rsidR="00CA421C" w:rsidRPr="00F303B5">
      <w:pPr>
        <w:ind w:left="360"/>
        <w:jc w:val="both"/>
      </w:pPr>
      <w:r w:rsidRPr="00F303B5">
        <w:t xml:space="preserve">GOJKO ĆURČIĆ, Poreč, A. Šantića 1, </w:t>
      </w:r>
    </w:p>
    <w:p w:rsidRDefault="00CA421C" w:rsidP="00CA421C" w:rsidR="00CA421C" w:rsidRPr="00F303B5">
      <w:pPr>
        <w:ind w:left="360"/>
        <w:jc w:val="both"/>
      </w:pPr>
      <w:r w:rsidRPr="00F303B5">
        <w:t>OIB  61872251048</w:t>
      </w:r>
      <w:r w:rsidRPr="00F303B5">
        <w:tab/>
      </w:r>
      <w:r w:rsidRPr="00F303B5">
        <w:tab/>
      </w:r>
      <w:r w:rsidRPr="00F303B5">
        <w:tab/>
      </w:r>
      <w:r w:rsidRPr="00F303B5">
        <w:tab/>
      </w:r>
      <w:r w:rsidRPr="00F303B5">
        <w:tab/>
        <w:t>73.558,76 kn</w:t>
      </w:r>
    </w:p>
    <w:p w:rsidRDefault="00CA421C" w:rsidP="00CA421C" w:rsidR="00CA421C" w:rsidRPr="00F303B5">
      <w:pPr>
        <w:ind w:left="360"/>
        <w:jc w:val="both"/>
      </w:pPr>
    </w:p>
    <w:p w:rsidRDefault="00CA421C" w:rsidP="00CA421C" w:rsidR="00CA421C" w:rsidRPr="00F303B5">
      <w:pPr>
        <w:ind w:left="360"/>
        <w:jc w:val="both"/>
      </w:pPr>
      <w:r w:rsidRPr="00F303B5">
        <w:t xml:space="preserve">AMRA DELIMEHIĆ, Galižana, </w:t>
      </w:r>
    </w:p>
    <w:p w:rsidRDefault="00CA421C" w:rsidP="00CA421C" w:rsidR="00CA421C" w:rsidRPr="00F303B5">
      <w:pPr>
        <w:ind w:left="360"/>
        <w:jc w:val="both"/>
      </w:pPr>
      <w:r w:rsidRPr="00F303B5">
        <w:t>M. della Vedova 94, OIB 88761667776</w:t>
      </w:r>
      <w:r w:rsidRPr="00F303B5">
        <w:tab/>
      </w:r>
      <w:r w:rsidRPr="00F303B5">
        <w:tab/>
      </w:r>
      <w:r w:rsidRPr="00F303B5">
        <w:tab/>
        <w:t>5.208,60 kn</w:t>
      </w:r>
      <w:r w:rsidRPr="00F303B5">
        <w:tab/>
      </w:r>
    </w:p>
    <w:p w:rsidRDefault="00CA421C" w:rsidP="00CA421C" w:rsidR="00CA421C" w:rsidRPr="00F303B5">
      <w:pPr>
        <w:ind w:left="360"/>
        <w:jc w:val="both"/>
      </w:pPr>
    </w:p>
    <w:p w:rsidRDefault="00CA421C" w:rsidP="00CA421C" w:rsidR="00CA421C" w:rsidRPr="00F303B5">
      <w:pPr>
        <w:ind w:left="360"/>
        <w:jc w:val="both"/>
      </w:pPr>
      <w:r w:rsidRPr="00F303B5">
        <w:t xml:space="preserve">GORDANA DOMUZ, Rijeka, Drežnička 10, </w:t>
      </w:r>
    </w:p>
    <w:p w:rsidRDefault="00CA421C" w:rsidP="00CA421C" w:rsidR="00CA421C" w:rsidRPr="00F303B5">
      <w:pPr>
        <w:ind w:left="360"/>
        <w:jc w:val="both"/>
      </w:pPr>
      <w:r w:rsidRPr="00F303B5">
        <w:t>OIB 09566154521</w:t>
      </w:r>
      <w:r w:rsidRPr="00F303B5">
        <w:tab/>
      </w:r>
      <w:r w:rsidRPr="00F303B5">
        <w:tab/>
      </w:r>
      <w:r w:rsidRPr="00F303B5">
        <w:tab/>
      </w:r>
      <w:r w:rsidRPr="00F303B5">
        <w:tab/>
      </w:r>
      <w:r w:rsidRPr="00F303B5">
        <w:tab/>
      </w:r>
      <w:r w:rsidRPr="00F303B5">
        <w:tab/>
        <w:t>8.273,13 kn</w:t>
      </w:r>
    </w:p>
    <w:p w:rsidRDefault="00CA421C" w:rsidP="00CA421C" w:rsidR="00CA421C" w:rsidRPr="00F303B5">
      <w:pPr>
        <w:ind w:left="360"/>
        <w:jc w:val="both"/>
      </w:pPr>
    </w:p>
    <w:p w:rsidRDefault="00CA421C" w:rsidP="00CA421C" w:rsidR="00CA421C" w:rsidRPr="00F303B5">
      <w:pPr>
        <w:ind w:left="360"/>
        <w:jc w:val="both"/>
      </w:pPr>
      <w:r w:rsidRPr="00F303B5">
        <w:t xml:space="preserve">SAŠA DUMENČIĆ, Rijeka, V. Širola 1, </w:t>
      </w:r>
    </w:p>
    <w:p w:rsidRDefault="00CA421C" w:rsidP="00CA421C" w:rsidR="00CA421C" w:rsidRPr="00F303B5">
      <w:pPr>
        <w:ind w:left="360"/>
        <w:jc w:val="both"/>
      </w:pPr>
      <w:r w:rsidRPr="00F303B5">
        <w:t>OIB 07479054024</w:t>
      </w:r>
      <w:r w:rsidRPr="00F303B5">
        <w:tab/>
      </w:r>
      <w:r w:rsidRPr="00F303B5">
        <w:tab/>
      </w:r>
      <w:r w:rsidRPr="00F303B5">
        <w:tab/>
      </w:r>
      <w:r w:rsidRPr="00F303B5">
        <w:tab/>
      </w:r>
      <w:r w:rsidRPr="00F303B5">
        <w:tab/>
      </w:r>
      <w:r w:rsidRPr="00F303B5">
        <w:tab/>
        <w:t>4.477,03 kn</w:t>
      </w:r>
    </w:p>
    <w:p w:rsidRDefault="00CA421C" w:rsidP="00CA421C" w:rsidR="00CA421C" w:rsidRPr="00F303B5">
      <w:pPr>
        <w:ind w:left="360"/>
        <w:jc w:val="both"/>
      </w:pPr>
    </w:p>
    <w:p w:rsidRDefault="00CA421C" w:rsidP="00CA421C" w:rsidR="00CA421C" w:rsidRPr="00F303B5">
      <w:pPr>
        <w:ind w:left="360"/>
        <w:jc w:val="both"/>
      </w:pPr>
      <w:r w:rsidRPr="00F303B5">
        <w:t xml:space="preserve">JOZEFINA DUNDOV, Zadar, Matije Gupca 3, </w:t>
      </w:r>
    </w:p>
    <w:p w:rsidRDefault="00CA421C" w:rsidP="00CA421C" w:rsidR="00CA421C" w:rsidRPr="00F303B5">
      <w:pPr>
        <w:ind w:left="360"/>
        <w:jc w:val="both"/>
      </w:pPr>
      <w:r w:rsidRPr="00F303B5">
        <w:t>OIB 18586241976</w:t>
      </w:r>
      <w:r w:rsidRPr="00F303B5">
        <w:tab/>
      </w:r>
      <w:r w:rsidRPr="00F303B5">
        <w:tab/>
      </w:r>
      <w:r w:rsidRPr="00F303B5">
        <w:tab/>
      </w:r>
      <w:r w:rsidRPr="00F303B5">
        <w:tab/>
      </w:r>
      <w:r w:rsidRPr="00F303B5">
        <w:tab/>
      </w:r>
      <w:r w:rsidRPr="00F303B5">
        <w:tab/>
        <w:t>8.686,39 kn</w:t>
      </w:r>
    </w:p>
    <w:p w:rsidRDefault="00CA421C" w:rsidP="00CA421C" w:rsidR="00CA421C" w:rsidRPr="00F303B5">
      <w:pPr>
        <w:ind w:left="360"/>
        <w:jc w:val="both"/>
      </w:pPr>
    </w:p>
    <w:p w:rsidRDefault="00CA421C" w:rsidP="00CA421C" w:rsidR="00CA421C" w:rsidRPr="00F303B5">
      <w:pPr>
        <w:ind w:left="360"/>
        <w:jc w:val="both"/>
      </w:pPr>
      <w:r w:rsidRPr="00F303B5">
        <w:t xml:space="preserve">RADISAV ĐUROVIĆ, Medulin, Vrčevan 113, </w:t>
      </w:r>
    </w:p>
    <w:p w:rsidRDefault="00CA421C" w:rsidP="00CA421C" w:rsidR="00CA421C" w:rsidRPr="00F303B5">
      <w:pPr>
        <w:ind w:left="360"/>
        <w:jc w:val="both"/>
      </w:pPr>
      <w:r w:rsidRPr="00F303B5">
        <w:t>OIB 35632446440</w:t>
      </w:r>
      <w:r w:rsidRPr="00F303B5">
        <w:tab/>
      </w:r>
      <w:r w:rsidRPr="00F303B5">
        <w:tab/>
      </w:r>
      <w:r w:rsidRPr="00F303B5">
        <w:tab/>
      </w:r>
      <w:r w:rsidRPr="00F303B5">
        <w:tab/>
      </w:r>
      <w:r w:rsidRPr="00F303B5">
        <w:tab/>
      </w:r>
      <w:r w:rsidRPr="00F303B5">
        <w:tab/>
        <w:t xml:space="preserve">40.777,18 kn </w:t>
      </w:r>
    </w:p>
    <w:p w:rsidRDefault="00CA421C" w:rsidP="00CA421C" w:rsidR="00CA421C" w:rsidRPr="00F303B5">
      <w:pPr>
        <w:ind w:left="360"/>
        <w:jc w:val="both"/>
      </w:pPr>
    </w:p>
    <w:p w:rsidRDefault="00CA421C" w:rsidP="00CA421C" w:rsidR="00CA421C" w:rsidRPr="00F303B5">
      <w:pPr>
        <w:ind w:left="360"/>
        <w:jc w:val="both"/>
      </w:pPr>
      <w:r w:rsidRPr="00F303B5">
        <w:t xml:space="preserve">ROBI FONOVIĆ, Potpićan, Tupljak 27a, </w:t>
      </w:r>
    </w:p>
    <w:p w:rsidRDefault="00CA421C" w:rsidP="00CA421C" w:rsidR="00CA421C" w:rsidRPr="00F303B5">
      <w:pPr>
        <w:ind w:left="360"/>
        <w:jc w:val="both"/>
      </w:pPr>
      <w:r w:rsidRPr="00F303B5">
        <w:t>OIB 74256541708</w:t>
      </w:r>
      <w:r w:rsidRPr="00F303B5">
        <w:tab/>
      </w:r>
      <w:r w:rsidRPr="00F303B5">
        <w:tab/>
      </w:r>
      <w:r w:rsidRPr="00F303B5">
        <w:tab/>
      </w:r>
      <w:r w:rsidRPr="00F303B5">
        <w:tab/>
      </w:r>
      <w:r w:rsidRPr="00F303B5">
        <w:tab/>
      </w:r>
      <w:r w:rsidRPr="00F303B5">
        <w:tab/>
        <w:t xml:space="preserve">13.842,21 kn </w:t>
      </w:r>
    </w:p>
    <w:p w:rsidRDefault="00CA421C" w:rsidP="00CA421C" w:rsidR="00CA421C" w:rsidRPr="00F303B5">
      <w:pPr>
        <w:ind w:left="360"/>
        <w:jc w:val="both"/>
      </w:pPr>
    </w:p>
    <w:p w:rsidRDefault="00CA421C" w:rsidP="00CA421C" w:rsidR="00CA421C" w:rsidRPr="00F303B5">
      <w:pPr>
        <w:ind w:left="360"/>
        <w:jc w:val="both"/>
      </w:pPr>
      <w:r w:rsidRPr="00F303B5">
        <w:t xml:space="preserve">ŽELJKA GAŽO, Nova Vas, Slatinka 5, </w:t>
      </w:r>
    </w:p>
    <w:p w:rsidRDefault="00CA421C" w:rsidP="00CA421C" w:rsidR="00CA421C" w:rsidRPr="00F303B5">
      <w:pPr>
        <w:ind w:left="360"/>
        <w:jc w:val="both"/>
      </w:pPr>
      <w:r w:rsidRPr="00F303B5">
        <w:t>OIB 23108806804</w:t>
      </w:r>
      <w:r w:rsidRPr="00F303B5">
        <w:tab/>
      </w:r>
      <w:r w:rsidRPr="00F303B5">
        <w:tab/>
      </w:r>
      <w:r w:rsidRPr="00F303B5">
        <w:tab/>
      </w:r>
      <w:r w:rsidRPr="00F303B5">
        <w:tab/>
      </w:r>
      <w:r w:rsidRPr="00F303B5">
        <w:tab/>
      </w:r>
      <w:r w:rsidRPr="00F303B5">
        <w:tab/>
        <w:t>9.400,20 kn</w:t>
      </w:r>
    </w:p>
    <w:p w:rsidRDefault="00CA421C" w:rsidP="00CA421C" w:rsidR="00CA421C" w:rsidRPr="00F303B5">
      <w:pPr>
        <w:ind w:left="360"/>
        <w:jc w:val="both"/>
      </w:pPr>
    </w:p>
    <w:p w:rsidRDefault="00CA421C" w:rsidP="00CA421C" w:rsidR="00CA421C" w:rsidRPr="00F303B5">
      <w:pPr>
        <w:ind w:left="360"/>
        <w:jc w:val="both"/>
      </w:pPr>
      <w:r w:rsidRPr="00F303B5">
        <w:t xml:space="preserve">BLAŽENKA GESTI LUTROVIĆ, Rovinj, </w:t>
      </w:r>
    </w:p>
    <w:p w:rsidRDefault="00CA421C" w:rsidP="00CA421C" w:rsidR="00CA421C" w:rsidRPr="00F303B5">
      <w:pPr>
        <w:ind w:left="360"/>
        <w:jc w:val="both"/>
      </w:pPr>
      <w:r w:rsidRPr="00F303B5">
        <w:t>Trg na križu 7, OIB 978466097425</w:t>
      </w:r>
      <w:r w:rsidRPr="00F303B5">
        <w:tab/>
      </w:r>
      <w:r w:rsidRPr="00F303B5">
        <w:tab/>
      </w:r>
      <w:r w:rsidRPr="00F303B5">
        <w:tab/>
        <w:t>9.134,76 kn</w:t>
      </w:r>
    </w:p>
    <w:p w:rsidRDefault="00CA421C" w:rsidP="00CA421C" w:rsidR="00CA421C" w:rsidRPr="00F303B5">
      <w:pPr>
        <w:ind w:left="360"/>
        <w:jc w:val="both"/>
      </w:pPr>
      <w:r w:rsidRPr="00F303B5">
        <w:lastRenderedPageBreak/>
        <w:t xml:space="preserve">ELVIRA GOLUBIĆ, Rijeka, Plješivička 2a, </w:t>
      </w:r>
    </w:p>
    <w:p w:rsidRDefault="00CA421C" w:rsidP="00CA421C" w:rsidR="00CA421C" w:rsidRPr="00F303B5">
      <w:pPr>
        <w:ind w:left="360"/>
        <w:jc w:val="both"/>
      </w:pPr>
      <w:r w:rsidRPr="00F303B5">
        <w:t>OIB 18904793266</w:t>
      </w:r>
      <w:r w:rsidRPr="00F303B5">
        <w:tab/>
      </w:r>
      <w:r w:rsidRPr="00F303B5">
        <w:tab/>
      </w:r>
      <w:r w:rsidRPr="00F303B5">
        <w:tab/>
      </w:r>
      <w:r w:rsidRPr="00F303B5">
        <w:tab/>
      </w:r>
      <w:r w:rsidRPr="00F303B5">
        <w:tab/>
      </w:r>
      <w:r w:rsidRPr="00F303B5">
        <w:tab/>
        <w:t xml:space="preserve">11.098,98 kn </w:t>
      </w:r>
    </w:p>
    <w:p w:rsidRDefault="00CA421C" w:rsidP="00CA421C" w:rsidR="00CA421C" w:rsidRPr="00F303B5">
      <w:pPr>
        <w:ind w:left="360"/>
        <w:jc w:val="both"/>
      </w:pPr>
    </w:p>
    <w:p w:rsidRDefault="00CA421C" w:rsidP="00CA421C" w:rsidR="00CA421C" w:rsidRPr="00F303B5">
      <w:pPr>
        <w:ind w:left="360"/>
        <w:jc w:val="both"/>
      </w:pPr>
      <w:r w:rsidRPr="00F303B5">
        <w:t xml:space="preserve">MARTINA GRABOVIĆ, Viškovo, Koris, Ferenci 39, </w:t>
      </w:r>
    </w:p>
    <w:p w:rsidRDefault="00CA421C" w:rsidP="00CA421C" w:rsidR="00CA421C" w:rsidRPr="00F303B5">
      <w:pPr>
        <w:ind w:left="360"/>
        <w:jc w:val="both"/>
      </w:pPr>
      <w:r w:rsidRPr="00F303B5">
        <w:t>OIB 82134955662</w:t>
      </w:r>
      <w:r w:rsidRPr="00F303B5">
        <w:tab/>
      </w:r>
      <w:r w:rsidRPr="00F303B5">
        <w:tab/>
      </w:r>
      <w:r w:rsidRPr="00F303B5">
        <w:tab/>
      </w:r>
      <w:r w:rsidRPr="00F303B5">
        <w:tab/>
      </w:r>
      <w:r w:rsidRPr="00F303B5">
        <w:tab/>
      </w:r>
      <w:r w:rsidRPr="00F303B5">
        <w:tab/>
        <w:t>7.131,16 kn</w:t>
      </w:r>
    </w:p>
    <w:p w:rsidRDefault="00CA421C" w:rsidP="00CA421C" w:rsidR="00CA421C" w:rsidRPr="00F303B5">
      <w:pPr>
        <w:ind w:left="360"/>
        <w:jc w:val="both"/>
      </w:pPr>
    </w:p>
    <w:p w:rsidRDefault="00CA421C" w:rsidP="00CA421C" w:rsidR="00CA421C" w:rsidRPr="00F303B5">
      <w:pPr>
        <w:ind w:left="360"/>
        <w:jc w:val="both"/>
      </w:pPr>
      <w:r w:rsidRPr="00F303B5">
        <w:t xml:space="preserve">DAVORKA GRAHOVIĆ, Medulin, Brajdine 73, </w:t>
      </w:r>
    </w:p>
    <w:p w:rsidRDefault="00CA421C" w:rsidP="00CA421C" w:rsidR="00CA421C" w:rsidRPr="00F303B5">
      <w:pPr>
        <w:ind w:left="360"/>
        <w:jc w:val="both"/>
      </w:pPr>
      <w:r w:rsidRPr="00F303B5">
        <w:t>OIB 78114090821</w:t>
      </w:r>
      <w:r w:rsidRPr="00F303B5">
        <w:tab/>
      </w:r>
      <w:r w:rsidRPr="00F303B5">
        <w:tab/>
      </w:r>
      <w:r w:rsidRPr="00F303B5">
        <w:tab/>
      </w:r>
      <w:r w:rsidRPr="00F303B5">
        <w:tab/>
      </w:r>
      <w:r w:rsidRPr="00F303B5">
        <w:tab/>
      </w:r>
      <w:r w:rsidRPr="00F303B5">
        <w:tab/>
        <w:t>8.232,65 kn</w:t>
      </w:r>
    </w:p>
    <w:p w:rsidRDefault="00CA421C" w:rsidP="00CA421C" w:rsidR="00CA421C" w:rsidRPr="00F303B5">
      <w:pPr>
        <w:ind w:left="360"/>
        <w:jc w:val="both"/>
      </w:pPr>
    </w:p>
    <w:p w:rsidRDefault="00CA421C" w:rsidP="00CA421C" w:rsidR="00CA421C" w:rsidRPr="00F303B5">
      <w:pPr>
        <w:ind w:left="360"/>
        <w:jc w:val="both"/>
      </w:pPr>
      <w:r w:rsidRPr="00F303B5">
        <w:t xml:space="preserve">ANDREJA GREGORIĆ, Grižane, Mavrići 54b, </w:t>
      </w:r>
    </w:p>
    <w:p w:rsidRDefault="00CA421C" w:rsidP="00CA421C" w:rsidR="00CA421C" w:rsidRPr="00F303B5">
      <w:pPr>
        <w:ind w:left="360"/>
        <w:jc w:val="both"/>
      </w:pPr>
      <w:r w:rsidRPr="00F303B5">
        <w:t>OIB 77629016196</w:t>
      </w:r>
      <w:r w:rsidRPr="00F303B5">
        <w:tab/>
      </w:r>
      <w:r w:rsidRPr="00F303B5">
        <w:tab/>
      </w:r>
      <w:r w:rsidRPr="00F303B5">
        <w:tab/>
      </w:r>
      <w:r w:rsidRPr="00F303B5">
        <w:tab/>
      </w:r>
      <w:r w:rsidRPr="00F303B5">
        <w:tab/>
      </w:r>
      <w:r w:rsidRPr="00F303B5">
        <w:tab/>
        <w:t xml:space="preserve">9.247,29 kn </w:t>
      </w:r>
    </w:p>
    <w:p w:rsidRDefault="00CA421C" w:rsidP="00CA421C" w:rsidR="00CA421C" w:rsidRPr="00F303B5">
      <w:pPr>
        <w:ind w:left="360"/>
        <w:jc w:val="both"/>
      </w:pPr>
    </w:p>
    <w:p w:rsidRDefault="00CA421C" w:rsidP="00CA421C" w:rsidR="00CA421C" w:rsidRPr="00F303B5">
      <w:pPr>
        <w:ind w:left="360"/>
        <w:jc w:val="both"/>
      </w:pPr>
      <w:r w:rsidRPr="00F303B5">
        <w:t xml:space="preserve">DESANKA GRKOVIĆ, Viškovo, Mladenići 119, </w:t>
      </w:r>
    </w:p>
    <w:p w:rsidRDefault="00CA421C" w:rsidP="00CA421C" w:rsidR="00CA421C" w:rsidRPr="00F303B5">
      <w:pPr>
        <w:ind w:left="360"/>
        <w:jc w:val="both"/>
      </w:pPr>
      <w:r w:rsidRPr="00F303B5">
        <w:t>OIB 41858875191</w:t>
      </w:r>
      <w:r w:rsidRPr="00F303B5">
        <w:tab/>
      </w:r>
      <w:r w:rsidRPr="00F303B5">
        <w:tab/>
      </w:r>
      <w:r w:rsidRPr="00F303B5">
        <w:tab/>
      </w:r>
      <w:r w:rsidRPr="00F303B5">
        <w:tab/>
      </w:r>
      <w:r w:rsidRPr="00F303B5">
        <w:tab/>
      </w:r>
      <w:r w:rsidRPr="00F303B5">
        <w:tab/>
        <w:t>3.292,11 kn</w:t>
      </w:r>
      <w:r w:rsidRPr="00F303B5">
        <w:tab/>
      </w:r>
    </w:p>
    <w:p w:rsidRDefault="00CA421C" w:rsidP="00CA421C" w:rsidR="00CA421C" w:rsidRPr="00F303B5">
      <w:pPr>
        <w:ind w:left="360"/>
        <w:jc w:val="both"/>
      </w:pPr>
    </w:p>
    <w:p w:rsidRDefault="00CA421C" w:rsidP="00CA421C" w:rsidR="00CA421C" w:rsidRPr="00F303B5">
      <w:pPr>
        <w:ind w:left="360"/>
        <w:jc w:val="both"/>
      </w:pPr>
      <w:r w:rsidRPr="00F303B5">
        <w:t xml:space="preserve">SAMIRA HALEGIĆ, Baderna, Bonaci 17a, </w:t>
      </w:r>
    </w:p>
    <w:p w:rsidRDefault="00CA421C" w:rsidP="00CA421C" w:rsidR="00CA421C" w:rsidRPr="00F303B5">
      <w:pPr>
        <w:ind w:left="360"/>
        <w:jc w:val="both"/>
      </w:pPr>
      <w:r w:rsidRPr="00F303B5">
        <w:t>OIB 15113955001</w:t>
      </w:r>
      <w:r w:rsidRPr="00F303B5">
        <w:tab/>
      </w:r>
      <w:r w:rsidRPr="00F303B5">
        <w:tab/>
      </w:r>
      <w:r w:rsidRPr="00F303B5">
        <w:tab/>
      </w:r>
      <w:r w:rsidRPr="00F303B5">
        <w:tab/>
      </w:r>
      <w:r w:rsidRPr="00F303B5">
        <w:tab/>
      </w:r>
      <w:r w:rsidRPr="00F303B5">
        <w:tab/>
        <w:t xml:space="preserve">7.295,01 kn </w:t>
      </w:r>
    </w:p>
    <w:p w:rsidRDefault="00CA421C" w:rsidP="00CA421C" w:rsidR="00CA421C" w:rsidRPr="00F303B5">
      <w:pPr>
        <w:ind w:left="360"/>
        <w:jc w:val="both"/>
      </w:pPr>
    </w:p>
    <w:p w:rsidRDefault="00CA421C" w:rsidP="00CA421C" w:rsidR="00CA421C" w:rsidRPr="00F303B5">
      <w:pPr>
        <w:ind w:left="360"/>
        <w:jc w:val="both"/>
      </w:pPr>
      <w:r w:rsidRPr="00F303B5">
        <w:t xml:space="preserve">LAURA HRVATIN, Poreč, M. Balote 5, </w:t>
      </w:r>
    </w:p>
    <w:p w:rsidRDefault="00CA421C" w:rsidP="00CA421C" w:rsidR="00CA421C" w:rsidRPr="00F303B5">
      <w:pPr>
        <w:ind w:left="360"/>
        <w:jc w:val="both"/>
      </w:pPr>
      <w:r w:rsidRPr="00F303B5">
        <w:t>OIB 49500603284</w:t>
      </w:r>
      <w:r w:rsidRPr="00F303B5">
        <w:tab/>
      </w:r>
      <w:r w:rsidRPr="00F303B5">
        <w:tab/>
      </w:r>
      <w:r w:rsidRPr="00F303B5">
        <w:tab/>
      </w:r>
      <w:r w:rsidRPr="00F303B5">
        <w:tab/>
      </w:r>
      <w:r w:rsidRPr="00F303B5">
        <w:tab/>
      </w:r>
      <w:r w:rsidRPr="00F303B5">
        <w:tab/>
        <w:t>8.988,23 kn</w:t>
      </w:r>
    </w:p>
    <w:p w:rsidRDefault="00CA421C" w:rsidP="00CA421C" w:rsidR="00CA421C" w:rsidRPr="00F303B5">
      <w:pPr>
        <w:ind w:left="360"/>
        <w:jc w:val="both"/>
      </w:pPr>
    </w:p>
    <w:p w:rsidRDefault="00CA421C" w:rsidP="00CA421C" w:rsidR="00CA421C" w:rsidRPr="00F303B5">
      <w:pPr>
        <w:ind w:left="360"/>
        <w:jc w:val="both"/>
      </w:pPr>
      <w:r w:rsidRPr="00F303B5">
        <w:t xml:space="preserve">SENKA HRVATIN, Matulji, Kvarnerska cesta 59, </w:t>
      </w:r>
    </w:p>
    <w:p w:rsidRDefault="00CA421C" w:rsidP="00CA421C" w:rsidR="00CA421C" w:rsidRPr="00F303B5">
      <w:pPr>
        <w:ind w:left="360"/>
        <w:jc w:val="both"/>
      </w:pPr>
      <w:r w:rsidRPr="00F303B5">
        <w:t>OIB 75300379999</w:t>
      </w:r>
      <w:r w:rsidRPr="00F303B5">
        <w:tab/>
      </w:r>
      <w:r w:rsidRPr="00F303B5">
        <w:tab/>
      </w:r>
      <w:r w:rsidRPr="00F303B5">
        <w:tab/>
      </w:r>
      <w:r w:rsidRPr="00F303B5">
        <w:tab/>
      </w:r>
      <w:r w:rsidRPr="00F303B5">
        <w:tab/>
      </w:r>
      <w:r w:rsidRPr="00F303B5">
        <w:tab/>
        <w:t>9.714,49 kn</w:t>
      </w:r>
    </w:p>
    <w:p w:rsidRDefault="00CA421C" w:rsidP="00CA421C" w:rsidR="00CA421C" w:rsidRPr="00F303B5">
      <w:pPr>
        <w:ind w:left="360"/>
        <w:jc w:val="both"/>
      </w:pPr>
    </w:p>
    <w:p w:rsidRDefault="00CA421C" w:rsidP="00CA421C" w:rsidR="00CA421C" w:rsidRPr="00F303B5">
      <w:pPr>
        <w:ind w:left="360"/>
        <w:jc w:val="both"/>
      </w:pPr>
      <w:r w:rsidRPr="00F303B5">
        <w:t xml:space="preserve">MERICA IVANIŠEVIĆ, Zadar, Đ. Marušića 10, </w:t>
      </w:r>
    </w:p>
    <w:p w:rsidRDefault="00CA421C" w:rsidP="00CA421C" w:rsidR="00CA421C" w:rsidRPr="00F303B5">
      <w:pPr>
        <w:ind w:left="360"/>
        <w:jc w:val="both"/>
      </w:pPr>
      <w:r w:rsidRPr="00F303B5">
        <w:t>OIB 87815409358</w:t>
      </w:r>
      <w:r w:rsidRPr="00F303B5">
        <w:tab/>
      </w:r>
      <w:r w:rsidRPr="00F303B5">
        <w:tab/>
      </w:r>
      <w:r w:rsidRPr="00F303B5">
        <w:tab/>
      </w:r>
      <w:r w:rsidRPr="00F303B5">
        <w:tab/>
      </w:r>
      <w:r w:rsidRPr="00F303B5">
        <w:tab/>
      </w:r>
      <w:r w:rsidRPr="00F303B5">
        <w:tab/>
        <w:t>6.270,02 kn</w:t>
      </w:r>
    </w:p>
    <w:p w:rsidRDefault="00CA421C" w:rsidP="00CA421C" w:rsidR="00CA421C" w:rsidRPr="00F303B5">
      <w:pPr>
        <w:ind w:left="360"/>
        <w:jc w:val="both"/>
      </w:pPr>
    </w:p>
    <w:p w:rsidRDefault="00CA421C" w:rsidP="00CA421C" w:rsidR="00CA421C" w:rsidRPr="00F303B5">
      <w:pPr>
        <w:ind w:left="360"/>
        <w:jc w:val="both"/>
      </w:pPr>
      <w:r w:rsidRPr="00F303B5">
        <w:t xml:space="preserve">GORDANA JAKOVIĆ, Karlovac, Celestina Medovića 3a, </w:t>
      </w:r>
    </w:p>
    <w:p w:rsidRDefault="00CA421C" w:rsidP="00CA421C" w:rsidR="00CA421C" w:rsidRPr="00F303B5">
      <w:pPr>
        <w:ind w:left="360"/>
        <w:jc w:val="both"/>
      </w:pPr>
      <w:r w:rsidRPr="00F303B5">
        <w:t>OIB 87464445404</w:t>
      </w:r>
      <w:r w:rsidRPr="00F303B5">
        <w:tab/>
      </w:r>
      <w:r w:rsidRPr="00F303B5">
        <w:tab/>
      </w:r>
      <w:r w:rsidRPr="00F303B5">
        <w:tab/>
      </w:r>
      <w:r w:rsidRPr="00F303B5">
        <w:tab/>
      </w:r>
      <w:r w:rsidRPr="00F303B5">
        <w:tab/>
      </w:r>
      <w:r w:rsidRPr="00F303B5">
        <w:tab/>
        <w:t xml:space="preserve">9.048,50 kn </w:t>
      </w:r>
    </w:p>
    <w:p w:rsidRDefault="00CA421C" w:rsidP="00CA421C" w:rsidR="00CA421C" w:rsidRPr="00F303B5">
      <w:pPr>
        <w:ind w:left="360"/>
        <w:jc w:val="both"/>
      </w:pPr>
    </w:p>
    <w:p w:rsidRDefault="00CA421C" w:rsidP="00CA421C" w:rsidR="00CA421C" w:rsidRPr="00F303B5">
      <w:pPr>
        <w:ind w:left="360"/>
        <w:jc w:val="both"/>
      </w:pPr>
      <w:r w:rsidRPr="00F303B5">
        <w:t xml:space="preserve">STANKA JONKE, Jurdani, Mavrovići 91l, </w:t>
      </w:r>
    </w:p>
    <w:p w:rsidRDefault="00CA421C" w:rsidP="00CA421C" w:rsidR="00CA421C" w:rsidRPr="00F303B5">
      <w:pPr>
        <w:ind w:left="360"/>
        <w:jc w:val="both"/>
      </w:pPr>
      <w:r w:rsidRPr="00F303B5">
        <w:t>OIB 04451900508</w:t>
      </w:r>
      <w:r w:rsidRPr="00F303B5">
        <w:tab/>
      </w:r>
      <w:r w:rsidRPr="00F303B5">
        <w:tab/>
      </w:r>
      <w:r w:rsidRPr="00F303B5">
        <w:tab/>
      </w:r>
      <w:r w:rsidRPr="00F303B5">
        <w:tab/>
      </w:r>
      <w:r w:rsidRPr="00F303B5">
        <w:tab/>
      </w:r>
      <w:r w:rsidRPr="00F303B5">
        <w:tab/>
        <w:t>3.634,67 kn</w:t>
      </w:r>
    </w:p>
    <w:p w:rsidRDefault="00CA421C" w:rsidP="00CA421C" w:rsidR="00CA421C" w:rsidRPr="00F303B5">
      <w:pPr>
        <w:ind w:left="360"/>
        <w:jc w:val="both"/>
      </w:pPr>
    </w:p>
    <w:p w:rsidRDefault="00CA421C" w:rsidP="00CA421C" w:rsidR="00CA421C" w:rsidRPr="00F303B5">
      <w:pPr>
        <w:ind w:left="360"/>
        <w:jc w:val="both"/>
      </w:pPr>
      <w:r w:rsidRPr="00F303B5">
        <w:t xml:space="preserve">MARIJA JUGOVAC, Poreč, Antonci 57a, </w:t>
      </w:r>
    </w:p>
    <w:p w:rsidRDefault="00CA421C" w:rsidP="00CA421C" w:rsidR="00CA421C" w:rsidRPr="00F303B5">
      <w:pPr>
        <w:ind w:left="360"/>
        <w:jc w:val="both"/>
      </w:pPr>
      <w:r w:rsidRPr="00F303B5">
        <w:t>OIB 75390266437</w:t>
      </w:r>
      <w:r w:rsidRPr="00F303B5">
        <w:tab/>
      </w:r>
      <w:r w:rsidRPr="00F303B5">
        <w:tab/>
        <w:t xml:space="preserve"> </w:t>
      </w:r>
      <w:r w:rsidRPr="00F303B5">
        <w:tab/>
      </w:r>
      <w:r w:rsidRPr="00F303B5">
        <w:tab/>
      </w:r>
      <w:r w:rsidRPr="00F303B5">
        <w:tab/>
      </w:r>
      <w:r w:rsidRPr="00F303B5">
        <w:tab/>
        <w:t xml:space="preserve">5.612,56 kn </w:t>
      </w:r>
    </w:p>
    <w:p w:rsidRDefault="00CA421C" w:rsidP="00CA421C" w:rsidR="00CA421C" w:rsidRPr="00F303B5">
      <w:pPr>
        <w:ind w:left="360"/>
        <w:jc w:val="both"/>
      </w:pPr>
    </w:p>
    <w:p w:rsidRDefault="00CA421C" w:rsidP="00CA421C" w:rsidR="00CA421C" w:rsidRPr="00F303B5">
      <w:pPr>
        <w:ind w:left="360"/>
        <w:jc w:val="both"/>
      </w:pPr>
      <w:r w:rsidRPr="00F303B5">
        <w:t xml:space="preserve">IVA JURASIĆ, Rabac, Jadranska 42, </w:t>
      </w:r>
    </w:p>
    <w:p w:rsidRDefault="00CA421C" w:rsidP="00CA421C" w:rsidR="00CA421C" w:rsidRPr="00F303B5">
      <w:pPr>
        <w:ind w:left="360"/>
        <w:jc w:val="both"/>
      </w:pPr>
      <w:r w:rsidRPr="00F303B5">
        <w:t>OIB 44656067273</w:t>
      </w:r>
      <w:r w:rsidRPr="00F303B5">
        <w:tab/>
      </w:r>
      <w:r w:rsidRPr="00F303B5">
        <w:tab/>
      </w:r>
      <w:r w:rsidRPr="00F303B5">
        <w:tab/>
      </w:r>
      <w:r w:rsidRPr="00F303B5">
        <w:tab/>
      </w:r>
      <w:r w:rsidRPr="00F303B5">
        <w:tab/>
      </w:r>
      <w:r w:rsidRPr="00F303B5">
        <w:tab/>
        <w:t>4.637,19 kn</w:t>
      </w:r>
    </w:p>
    <w:p w:rsidRDefault="00CA421C" w:rsidP="00CA421C" w:rsidR="00CA421C" w:rsidRPr="00F303B5">
      <w:pPr>
        <w:ind w:left="360"/>
        <w:jc w:val="both"/>
      </w:pPr>
    </w:p>
    <w:p w:rsidRDefault="00CA421C" w:rsidP="00CA421C" w:rsidR="00CA421C" w:rsidRPr="00F303B5">
      <w:pPr>
        <w:ind w:left="360"/>
        <w:jc w:val="both"/>
      </w:pPr>
      <w:r w:rsidRPr="00F303B5">
        <w:t xml:space="preserve">KSENIJA JURČEVIĆ, Viškovo, Dovičići 48, </w:t>
      </w:r>
    </w:p>
    <w:p w:rsidRDefault="00CA421C" w:rsidP="00CA421C" w:rsidR="00CA421C" w:rsidRPr="00F303B5">
      <w:pPr>
        <w:ind w:left="360"/>
        <w:jc w:val="both"/>
      </w:pPr>
      <w:r w:rsidRPr="00F303B5">
        <w:t>OIB 34875969517</w:t>
      </w:r>
      <w:r w:rsidRPr="00F303B5">
        <w:tab/>
      </w:r>
      <w:r w:rsidRPr="00F303B5">
        <w:tab/>
      </w:r>
      <w:r w:rsidRPr="00F303B5">
        <w:tab/>
      </w:r>
      <w:r w:rsidRPr="00F303B5">
        <w:tab/>
      </w:r>
      <w:r w:rsidRPr="00F303B5">
        <w:tab/>
      </w:r>
      <w:r w:rsidRPr="00F303B5">
        <w:tab/>
        <w:t>10.728,88 kn</w:t>
      </w:r>
    </w:p>
    <w:p w:rsidRDefault="00CA421C" w:rsidP="00CA421C" w:rsidR="00CA421C" w:rsidRPr="00F303B5">
      <w:pPr>
        <w:ind w:left="360"/>
        <w:jc w:val="both"/>
      </w:pPr>
    </w:p>
    <w:p w:rsidRDefault="00CA421C" w:rsidP="00CA421C" w:rsidR="00CA421C" w:rsidRPr="00F303B5">
      <w:pPr>
        <w:ind w:left="360"/>
        <w:jc w:val="both"/>
      </w:pPr>
      <w:r w:rsidRPr="00F303B5">
        <w:t xml:space="preserve">SUZANA JURIŠEVIĆ, Umag, Barići 30a, </w:t>
      </w:r>
    </w:p>
    <w:p w:rsidRDefault="00CA421C" w:rsidP="00CA421C" w:rsidR="00CA421C" w:rsidRPr="00F303B5">
      <w:pPr>
        <w:ind w:left="360"/>
        <w:jc w:val="both"/>
      </w:pPr>
      <w:r w:rsidRPr="00F303B5">
        <w:t>OIB 49762002497</w:t>
      </w:r>
      <w:r w:rsidRPr="00F303B5">
        <w:tab/>
      </w:r>
      <w:r w:rsidRPr="00F303B5">
        <w:tab/>
      </w:r>
      <w:r w:rsidRPr="00F303B5">
        <w:tab/>
      </w:r>
      <w:r w:rsidRPr="00F303B5">
        <w:tab/>
      </w:r>
      <w:r w:rsidRPr="00F303B5">
        <w:tab/>
      </w:r>
      <w:r w:rsidRPr="00F303B5">
        <w:tab/>
        <w:t>9.082,38 kn</w:t>
      </w:r>
    </w:p>
    <w:p w:rsidRDefault="00CA421C" w:rsidP="00CA421C" w:rsidR="00CA421C" w:rsidRPr="00F303B5">
      <w:pPr>
        <w:ind w:left="360"/>
        <w:jc w:val="both"/>
      </w:pPr>
    </w:p>
    <w:p w:rsidRDefault="00CA421C" w:rsidP="00CA421C" w:rsidR="00CA421C" w:rsidRPr="00F303B5">
      <w:pPr>
        <w:ind w:left="360"/>
        <w:jc w:val="both"/>
      </w:pPr>
      <w:r w:rsidRPr="00F303B5">
        <w:t xml:space="preserve">FABIJAN KAJFEŠ, Rovinj, Zagrebačka 14a, </w:t>
      </w:r>
    </w:p>
    <w:p w:rsidRDefault="00CA421C" w:rsidP="00CA421C" w:rsidR="00CA421C" w:rsidRPr="00F303B5">
      <w:pPr>
        <w:ind w:left="360"/>
        <w:jc w:val="both"/>
      </w:pPr>
      <w:r w:rsidRPr="00F303B5">
        <w:t>OIB 14916651799</w:t>
      </w:r>
      <w:r w:rsidRPr="00F303B5">
        <w:tab/>
      </w:r>
      <w:r w:rsidRPr="00F303B5">
        <w:tab/>
      </w:r>
      <w:r w:rsidRPr="00F303B5">
        <w:tab/>
      </w:r>
      <w:r w:rsidRPr="00F303B5">
        <w:tab/>
      </w:r>
      <w:r w:rsidRPr="00F303B5">
        <w:tab/>
      </w:r>
      <w:r w:rsidRPr="00F303B5">
        <w:tab/>
        <w:t>741,63 kn</w:t>
      </w:r>
    </w:p>
    <w:p w:rsidRDefault="00CA421C" w:rsidP="00CA421C" w:rsidR="00CA421C" w:rsidRPr="00F303B5">
      <w:pPr>
        <w:ind w:left="360"/>
        <w:jc w:val="both"/>
      </w:pPr>
    </w:p>
    <w:p w:rsidRDefault="00CA421C" w:rsidP="00CA421C" w:rsidR="00CA421C" w:rsidRPr="00F303B5">
      <w:pPr>
        <w:ind w:left="360"/>
        <w:jc w:val="both"/>
      </w:pPr>
      <w:r w:rsidRPr="00F303B5">
        <w:t xml:space="preserve">SANJA KEZIJA, Zadar, Poljanska 1, </w:t>
      </w:r>
    </w:p>
    <w:p w:rsidRDefault="00CA421C" w:rsidP="00CA421C" w:rsidR="00CA421C" w:rsidRPr="00F303B5">
      <w:pPr>
        <w:ind w:left="360"/>
        <w:jc w:val="both"/>
      </w:pPr>
      <w:r w:rsidRPr="00F303B5">
        <w:t>OIB 19389720270</w:t>
      </w:r>
      <w:r w:rsidRPr="00F303B5">
        <w:tab/>
      </w:r>
      <w:r w:rsidRPr="00F303B5">
        <w:tab/>
      </w:r>
      <w:r w:rsidRPr="00F303B5">
        <w:tab/>
      </w:r>
      <w:r w:rsidRPr="00F303B5">
        <w:tab/>
      </w:r>
      <w:r w:rsidRPr="00F303B5">
        <w:tab/>
      </w:r>
      <w:r w:rsidRPr="00F303B5">
        <w:tab/>
        <w:t>4.734,40 kn</w:t>
      </w:r>
    </w:p>
    <w:p w:rsidRDefault="00CA421C" w:rsidP="00CA421C" w:rsidR="00CA421C" w:rsidRPr="00F303B5">
      <w:pPr>
        <w:ind w:left="360"/>
        <w:jc w:val="both"/>
      </w:pPr>
      <w:r w:rsidRPr="00F303B5">
        <w:lastRenderedPageBreak/>
        <w:t xml:space="preserve">VEDRAN KOVAČEVIĆ,  Zadar, Lj. Gaja 20, </w:t>
      </w:r>
    </w:p>
    <w:p w:rsidRDefault="00CA421C" w:rsidP="00CA421C" w:rsidR="00CA421C" w:rsidRPr="00F303B5">
      <w:pPr>
        <w:ind w:left="360"/>
        <w:jc w:val="both"/>
      </w:pPr>
      <w:r w:rsidRPr="00F303B5">
        <w:t>OIB 34599016201</w:t>
      </w:r>
      <w:r w:rsidRPr="00F303B5">
        <w:tab/>
      </w:r>
      <w:r w:rsidRPr="00F303B5">
        <w:tab/>
      </w:r>
      <w:r w:rsidRPr="00F303B5">
        <w:tab/>
      </w:r>
      <w:r w:rsidRPr="00F303B5">
        <w:tab/>
      </w:r>
      <w:r w:rsidRPr="00F303B5">
        <w:tab/>
      </w:r>
      <w:r w:rsidRPr="00F303B5">
        <w:tab/>
        <w:t>9.015,56 kn</w:t>
      </w:r>
    </w:p>
    <w:p w:rsidRDefault="00CA421C" w:rsidP="00CA421C" w:rsidR="00CA421C" w:rsidRPr="00F303B5">
      <w:pPr>
        <w:ind w:left="360"/>
        <w:jc w:val="both"/>
      </w:pPr>
    </w:p>
    <w:p w:rsidRDefault="00CA421C" w:rsidP="00CA421C" w:rsidR="00CA421C" w:rsidRPr="00F303B5">
      <w:pPr>
        <w:ind w:left="360"/>
        <w:jc w:val="both"/>
      </w:pPr>
      <w:r w:rsidRPr="00F303B5">
        <w:t xml:space="preserve">JELENA KUKOLJ, Rijeka, Baretićevo 31, </w:t>
      </w:r>
    </w:p>
    <w:p w:rsidRDefault="00CA421C" w:rsidP="00CA421C" w:rsidR="00CA421C" w:rsidRPr="00F303B5">
      <w:pPr>
        <w:ind w:left="360"/>
        <w:jc w:val="both"/>
      </w:pPr>
      <w:r w:rsidRPr="00F303B5">
        <w:t>OIB 40942778321</w:t>
      </w:r>
      <w:r w:rsidRPr="00F303B5">
        <w:tab/>
      </w:r>
      <w:r w:rsidRPr="00F303B5">
        <w:tab/>
      </w:r>
      <w:r w:rsidRPr="00F303B5">
        <w:tab/>
      </w:r>
      <w:r w:rsidRPr="00F303B5">
        <w:tab/>
      </w:r>
      <w:r w:rsidRPr="00F303B5">
        <w:tab/>
      </w:r>
      <w:r w:rsidRPr="00F303B5">
        <w:tab/>
        <w:t>6.590,05 kn</w:t>
      </w:r>
    </w:p>
    <w:p w:rsidRDefault="00CA421C" w:rsidP="00CA421C" w:rsidR="00CA421C" w:rsidRPr="00F303B5">
      <w:pPr>
        <w:ind w:left="360"/>
        <w:jc w:val="both"/>
      </w:pPr>
    </w:p>
    <w:p w:rsidRDefault="00CA421C" w:rsidP="00CA421C" w:rsidR="00CA421C" w:rsidRPr="00F303B5">
      <w:pPr>
        <w:ind w:left="360"/>
        <w:jc w:val="both"/>
      </w:pPr>
      <w:r w:rsidRPr="00F303B5">
        <w:t xml:space="preserve">SUZANA LISAC, Moravice, Školska 3, </w:t>
      </w:r>
    </w:p>
    <w:p w:rsidRDefault="00CA421C" w:rsidP="00CA421C" w:rsidR="00CA421C" w:rsidRPr="00F303B5">
      <w:pPr>
        <w:ind w:left="360"/>
        <w:jc w:val="both"/>
      </w:pPr>
      <w:r w:rsidRPr="00F303B5">
        <w:t>OIB 44439569603</w:t>
      </w:r>
      <w:r w:rsidRPr="00F303B5">
        <w:tab/>
      </w:r>
      <w:r w:rsidRPr="00F303B5">
        <w:tab/>
      </w:r>
      <w:r w:rsidRPr="00F303B5">
        <w:tab/>
      </w:r>
      <w:r w:rsidRPr="00F303B5">
        <w:tab/>
      </w:r>
      <w:r w:rsidRPr="00F303B5">
        <w:tab/>
      </w:r>
      <w:r w:rsidRPr="00F303B5">
        <w:tab/>
        <w:t>3.919,10 kn</w:t>
      </w:r>
    </w:p>
    <w:p w:rsidRDefault="00CA421C" w:rsidP="00CA421C" w:rsidR="00CA421C" w:rsidRPr="00F303B5">
      <w:pPr>
        <w:ind w:left="360"/>
        <w:jc w:val="both"/>
      </w:pPr>
    </w:p>
    <w:p w:rsidRDefault="00CA421C" w:rsidP="00CA421C" w:rsidR="00CA421C" w:rsidRPr="00F303B5">
      <w:pPr>
        <w:ind w:left="360"/>
        <w:jc w:val="both"/>
      </w:pPr>
      <w:r w:rsidRPr="00F303B5">
        <w:t xml:space="preserve">TANJA LJEVAR, Benkovac, Buković 141a, </w:t>
      </w:r>
    </w:p>
    <w:p w:rsidRDefault="00CA421C" w:rsidP="00CA421C" w:rsidR="00CA421C" w:rsidRPr="00F303B5">
      <w:pPr>
        <w:ind w:left="360"/>
        <w:jc w:val="both"/>
      </w:pPr>
      <w:r w:rsidRPr="00F303B5">
        <w:t>OIB 39731082285</w:t>
      </w:r>
      <w:r w:rsidRPr="00F303B5">
        <w:tab/>
      </w:r>
      <w:r w:rsidRPr="00F303B5">
        <w:tab/>
      </w:r>
      <w:r w:rsidRPr="00F303B5">
        <w:tab/>
      </w:r>
      <w:r w:rsidRPr="00F303B5">
        <w:tab/>
      </w:r>
      <w:r w:rsidRPr="00F303B5">
        <w:tab/>
      </w:r>
      <w:r w:rsidRPr="00F303B5">
        <w:tab/>
        <w:t>6.011,02 kn</w:t>
      </w:r>
    </w:p>
    <w:p w:rsidRDefault="00CA421C" w:rsidP="00CA421C" w:rsidR="00CA421C" w:rsidRPr="00F303B5">
      <w:pPr>
        <w:ind w:left="360"/>
        <w:jc w:val="both"/>
      </w:pPr>
    </w:p>
    <w:p w:rsidRDefault="00CA421C" w:rsidP="00CA421C" w:rsidR="00CA421C" w:rsidRPr="00F303B5">
      <w:pPr>
        <w:ind w:left="360"/>
        <w:jc w:val="both"/>
      </w:pPr>
      <w:r w:rsidRPr="00F303B5">
        <w:t xml:space="preserve">MILAN LJUBA, Pula, Karlovačka 15, </w:t>
      </w:r>
    </w:p>
    <w:p w:rsidRDefault="00CA421C" w:rsidP="00CA421C" w:rsidR="00CA421C" w:rsidRPr="00F303B5">
      <w:pPr>
        <w:ind w:left="360"/>
        <w:jc w:val="both"/>
      </w:pPr>
      <w:r w:rsidRPr="00F303B5">
        <w:t>OIB 02772486534</w:t>
      </w:r>
      <w:r w:rsidRPr="00F303B5">
        <w:tab/>
      </w:r>
      <w:r w:rsidRPr="00F303B5">
        <w:tab/>
      </w:r>
      <w:r w:rsidRPr="00F303B5">
        <w:tab/>
      </w:r>
      <w:r w:rsidRPr="00F303B5">
        <w:tab/>
      </w:r>
      <w:r w:rsidRPr="00F303B5">
        <w:tab/>
      </w:r>
      <w:r w:rsidRPr="00F303B5">
        <w:tab/>
        <w:t>11.390,55 kn</w:t>
      </w:r>
    </w:p>
    <w:p w:rsidRDefault="00CA421C" w:rsidP="00CA421C" w:rsidR="00CA421C" w:rsidRPr="00F303B5">
      <w:pPr>
        <w:ind w:left="360"/>
        <w:jc w:val="both"/>
      </w:pPr>
    </w:p>
    <w:p w:rsidRDefault="00CA421C" w:rsidP="00CA421C" w:rsidR="00CA421C" w:rsidRPr="00F303B5">
      <w:pPr>
        <w:ind w:left="360"/>
        <w:jc w:val="both"/>
      </w:pPr>
      <w:r w:rsidRPr="00F303B5">
        <w:t xml:space="preserve">IVA LOPARIĆ, Pula, Prilaz M. Cappeletta 3, </w:t>
      </w:r>
    </w:p>
    <w:p w:rsidRDefault="00CA421C" w:rsidP="00CA421C" w:rsidR="00CA421C" w:rsidRPr="00F303B5">
      <w:pPr>
        <w:ind w:left="360"/>
        <w:jc w:val="both"/>
      </w:pPr>
      <w:r w:rsidRPr="00F303B5">
        <w:t>OIB 44399219897</w:t>
      </w:r>
      <w:r w:rsidRPr="00F303B5">
        <w:tab/>
      </w:r>
      <w:r w:rsidRPr="00F303B5">
        <w:tab/>
      </w:r>
      <w:r w:rsidRPr="00F303B5">
        <w:tab/>
      </w:r>
      <w:r w:rsidRPr="00F303B5">
        <w:tab/>
      </w:r>
      <w:r w:rsidRPr="00F303B5">
        <w:tab/>
      </w:r>
      <w:r w:rsidRPr="00F303B5">
        <w:tab/>
        <w:t>5.719,02 kn</w:t>
      </w:r>
    </w:p>
    <w:p w:rsidRDefault="00CA421C" w:rsidP="00CA421C" w:rsidR="00CA421C" w:rsidRPr="00F303B5">
      <w:pPr>
        <w:ind w:left="360"/>
        <w:jc w:val="both"/>
      </w:pPr>
    </w:p>
    <w:p w:rsidRDefault="00CA421C" w:rsidP="00CA421C" w:rsidR="00CA421C" w:rsidRPr="00F303B5">
      <w:pPr>
        <w:ind w:left="360"/>
        <w:jc w:val="both"/>
      </w:pPr>
      <w:r w:rsidRPr="00F303B5">
        <w:t xml:space="preserve">SNJEŽANA LUKIĆ, Crikvenica, Hrusta 22, </w:t>
      </w:r>
    </w:p>
    <w:p w:rsidRDefault="00CA421C" w:rsidP="00CA421C" w:rsidR="00CA421C" w:rsidRPr="00F303B5">
      <w:pPr>
        <w:ind w:left="360"/>
        <w:jc w:val="both"/>
      </w:pPr>
      <w:r w:rsidRPr="00F303B5">
        <w:t>OIB 67031902320</w:t>
      </w:r>
      <w:r w:rsidRPr="00F303B5">
        <w:tab/>
      </w:r>
      <w:r w:rsidRPr="00F303B5">
        <w:tab/>
      </w:r>
      <w:r w:rsidRPr="00F303B5">
        <w:tab/>
      </w:r>
      <w:r w:rsidRPr="00F303B5">
        <w:tab/>
      </w:r>
      <w:r w:rsidRPr="00F303B5">
        <w:tab/>
      </w:r>
      <w:r w:rsidRPr="00F303B5">
        <w:tab/>
        <w:t>8.404,72 kn</w:t>
      </w:r>
    </w:p>
    <w:p w:rsidRDefault="00CA421C" w:rsidP="00CA421C" w:rsidR="00CA421C" w:rsidRPr="00F303B5">
      <w:pPr>
        <w:ind w:left="360"/>
        <w:jc w:val="both"/>
      </w:pPr>
    </w:p>
    <w:p w:rsidRDefault="00CA421C" w:rsidP="00CA421C" w:rsidR="007009DA" w:rsidRPr="00F303B5">
      <w:pPr>
        <w:ind w:left="360"/>
        <w:jc w:val="both"/>
      </w:pPr>
      <w:r w:rsidRPr="00F303B5">
        <w:t xml:space="preserve">DRAGICA MAJTANIĆ, Rijeka, Rastočine 3, </w:t>
      </w:r>
    </w:p>
    <w:p w:rsidRDefault="00CA421C" w:rsidP="00CA421C" w:rsidR="00CA421C" w:rsidRPr="00F303B5">
      <w:pPr>
        <w:ind w:left="360"/>
        <w:jc w:val="both"/>
      </w:pPr>
      <w:r w:rsidRPr="00F303B5">
        <w:t>OIB 1996213204</w:t>
      </w:r>
      <w:r w:rsidRPr="00F303B5">
        <w:tab/>
      </w:r>
      <w:r w:rsidR="007009DA" w:rsidRPr="00F303B5">
        <w:tab/>
      </w:r>
      <w:r w:rsidR="007009DA" w:rsidRPr="00F303B5">
        <w:tab/>
      </w:r>
      <w:r w:rsidR="007009DA" w:rsidRPr="00F303B5">
        <w:tab/>
      </w:r>
      <w:r w:rsidR="007009DA" w:rsidRPr="00F303B5">
        <w:tab/>
      </w:r>
      <w:r w:rsidR="007009DA" w:rsidRPr="00F303B5">
        <w:tab/>
      </w:r>
      <w:r w:rsidRPr="00F303B5">
        <w:t>10.189,61 kn</w:t>
      </w:r>
    </w:p>
    <w:p w:rsidRDefault="007009DA" w:rsidP="00CA421C" w:rsidR="007009DA" w:rsidRPr="00F303B5">
      <w:pPr>
        <w:ind w:left="360"/>
        <w:jc w:val="both"/>
      </w:pPr>
    </w:p>
    <w:p w:rsidRDefault="00CA421C" w:rsidP="00CA421C" w:rsidR="007009DA" w:rsidRPr="00F303B5">
      <w:pPr>
        <w:ind w:left="360"/>
        <w:jc w:val="both"/>
      </w:pPr>
      <w:r w:rsidRPr="00F303B5">
        <w:t xml:space="preserve">ROBERT MALINARIĆ, Vrsar, A. Negri 9, </w:t>
      </w:r>
    </w:p>
    <w:p w:rsidRDefault="00CA421C" w:rsidP="00CA421C" w:rsidR="00CA421C">
      <w:pPr>
        <w:ind w:left="360"/>
        <w:jc w:val="both"/>
      </w:pPr>
      <w:r w:rsidRPr="00F303B5">
        <w:t>OIB 79456000198</w:t>
      </w:r>
      <w:r w:rsidRPr="00F303B5">
        <w:tab/>
      </w:r>
      <w:r w:rsidR="00F303B5">
        <w:tab/>
      </w:r>
      <w:r w:rsidR="00F303B5">
        <w:tab/>
      </w:r>
      <w:r w:rsidR="00F303B5">
        <w:tab/>
      </w:r>
      <w:r w:rsidR="00F303B5">
        <w:tab/>
      </w:r>
      <w:r w:rsidR="00F303B5">
        <w:tab/>
      </w:r>
      <w:r w:rsidRPr="00F303B5">
        <w:t>17.639,29 kn</w:t>
      </w:r>
    </w:p>
    <w:p w:rsidRDefault="00F303B5" w:rsidP="00CA421C" w:rsidR="00F303B5" w:rsidRPr="00F303B5">
      <w:pPr>
        <w:ind w:left="360"/>
        <w:jc w:val="both"/>
      </w:pPr>
    </w:p>
    <w:p w:rsidRDefault="00CA421C" w:rsidP="00CA421C" w:rsidR="00F303B5">
      <w:pPr>
        <w:ind w:left="360"/>
        <w:jc w:val="both"/>
      </w:pPr>
      <w:r w:rsidRPr="00F303B5">
        <w:t xml:space="preserve">ANDREA MANDIĆ, Zadar, D. Bazjanca 4, </w:t>
      </w:r>
    </w:p>
    <w:p w:rsidRDefault="00CA421C" w:rsidP="00CA421C" w:rsidR="00CA421C">
      <w:pPr>
        <w:ind w:left="360"/>
        <w:jc w:val="both"/>
      </w:pPr>
      <w:r w:rsidRPr="00F303B5">
        <w:t>OIB 47998444422</w:t>
      </w:r>
      <w:r w:rsidRPr="00F303B5">
        <w:tab/>
      </w:r>
      <w:r w:rsidR="00F303B5">
        <w:tab/>
      </w:r>
      <w:r w:rsidR="00F303B5">
        <w:tab/>
      </w:r>
      <w:r w:rsidR="00F303B5">
        <w:tab/>
      </w:r>
      <w:r w:rsidR="00F303B5">
        <w:tab/>
      </w:r>
      <w:r w:rsidR="00F303B5">
        <w:tab/>
      </w:r>
      <w:r w:rsidRPr="00F303B5">
        <w:t>4.731,78 kn</w:t>
      </w:r>
    </w:p>
    <w:p w:rsidRDefault="00F303B5" w:rsidP="00CA421C" w:rsidR="00F303B5" w:rsidRPr="00F303B5">
      <w:pPr>
        <w:ind w:left="360"/>
        <w:jc w:val="both"/>
      </w:pPr>
    </w:p>
    <w:p w:rsidRDefault="00CA421C" w:rsidP="00CA421C" w:rsidR="00F303B5">
      <w:pPr>
        <w:ind w:left="360"/>
        <w:jc w:val="both"/>
      </w:pPr>
      <w:r w:rsidRPr="00F303B5">
        <w:t xml:space="preserve">ANTUN MANDIĆ, Opatija, Nova cesta 81, </w:t>
      </w:r>
    </w:p>
    <w:p w:rsidRDefault="00CA421C" w:rsidP="00CA421C" w:rsidR="00CA421C">
      <w:pPr>
        <w:ind w:left="360"/>
        <w:jc w:val="both"/>
      </w:pPr>
      <w:r w:rsidRPr="00F303B5">
        <w:t>OIB 84307159381</w:t>
      </w:r>
      <w:r w:rsidRPr="00F303B5">
        <w:tab/>
      </w:r>
      <w:r w:rsidR="00F303B5">
        <w:tab/>
      </w:r>
      <w:r w:rsidR="00F303B5">
        <w:tab/>
      </w:r>
      <w:r w:rsidR="00F303B5">
        <w:tab/>
      </w:r>
      <w:r w:rsidR="00F303B5">
        <w:tab/>
      </w:r>
      <w:r w:rsidR="00F303B5">
        <w:tab/>
      </w:r>
      <w:r w:rsidRPr="00F303B5">
        <w:t>3.319,03 kn</w:t>
      </w:r>
    </w:p>
    <w:p w:rsidRDefault="00F303B5" w:rsidP="00CA421C" w:rsidR="00F303B5" w:rsidRPr="00F303B5">
      <w:pPr>
        <w:ind w:left="360"/>
        <w:jc w:val="both"/>
      </w:pPr>
    </w:p>
    <w:p w:rsidRDefault="00CA421C" w:rsidP="00CA421C" w:rsidR="00F303B5">
      <w:pPr>
        <w:ind w:left="360"/>
        <w:jc w:val="both"/>
      </w:pPr>
      <w:r w:rsidRPr="00F303B5">
        <w:t xml:space="preserve">DUBRAVKA MANDIĆ, Opatija, Nova cesta 81, </w:t>
      </w:r>
    </w:p>
    <w:p w:rsidRDefault="00CA421C" w:rsidP="00CA421C" w:rsidR="00CA421C">
      <w:pPr>
        <w:ind w:left="360"/>
        <w:jc w:val="both"/>
      </w:pPr>
      <w:r w:rsidRPr="00F303B5">
        <w:t>OIB 03775995004</w:t>
      </w:r>
      <w:r w:rsidRPr="00F303B5">
        <w:tab/>
      </w:r>
      <w:r w:rsidR="00F303B5">
        <w:tab/>
      </w:r>
      <w:r w:rsidR="00F303B5">
        <w:tab/>
      </w:r>
      <w:r w:rsidR="00F303B5">
        <w:tab/>
      </w:r>
      <w:r w:rsidR="00F303B5">
        <w:tab/>
      </w:r>
      <w:r w:rsidR="00F303B5">
        <w:tab/>
      </w:r>
      <w:r w:rsidRPr="00F303B5">
        <w:t>9.691,11 kn</w:t>
      </w:r>
    </w:p>
    <w:p w:rsidRDefault="00F303B5" w:rsidP="00CA421C" w:rsidR="00F303B5" w:rsidRPr="00F303B5">
      <w:pPr>
        <w:ind w:left="360"/>
        <w:jc w:val="both"/>
      </w:pPr>
    </w:p>
    <w:p w:rsidRDefault="00CA421C" w:rsidP="00CA421C" w:rsidR="00F303B5">
      <w:pPr>
        <w:ind w:left="360"/>
        <w:jc w:val="both"/>
      </w:pPr>
      <w:r w:rsidRPr="00F303B5">
        <w:t xml:space="preserve">VIŠNJA MARINAC ŠENJUG, Novigrad, Antenal 11, </w:t>
      </w:r>
    </w:p>
    <w:p w:rsidRDefault="00CA421C" w:rsidP="00CA421C" w:rsidR="00CA421C">
      <w:pPr>
        <w:ind w:left="360"/>
        <w:jc w:val="both"/>
      </w:pPr>
      <w:r w:rsidRPr="00F303B5">
        <w:t>OIB 03575474893</w:t>
      </w:r>
      <w:r w:rsidRPr="00F303B5">
        <w:tab/>
      </w:r>
      <w:r w:rsidR="00F303B5">
        <w:tab/>
      </w:r>
      <w:r w:rsidR="00F303B5">
        <w:tab/>
      </w:r>
      <w:r w:rsidR="00F303B5">
        <w:tab/>
      </w:r>
      <w:r w:rsidR="00F303B5">
        <w:tab/>
      </w:r>
      <w:r w:rsidR="00F303B5">
        <w:tab/>
      </w:r>
      <w:r w:rsidRPr="00F303B5">
        <w:t>6.824,06 kn</w:t>
      </w:r>
    </w:p>
    <w:p w:rsidRDefault="00F303B5" w:rsidP="00CA421C" w:rsidR="00F303B5" w:rsidRPr="00F303B5">
      <w:pPr>
        <w:ind w:left="360"/>
        <w:jc w:val="both"/>
      </w:pPr>
    </w:p>
    <w:p w:rsidRDefault="00CA421C" w:rsidP="00CA421C" w:rsidR="00F303B5">
      <w:pPr>
        <w:ind w:left="360"/>
        <w:jc w:val="both"/>
      </w:pPr>
      <w:r w:rsidRPr="00F303B5">
        <w:t xml:space="preserve">PATRICIJA MARTINOVIĆ, Viškovo, Viškovo 123, </w:t>
      </w:r>
    </w:p>
    <w:p w:rsidRDefault="00CA421C" w:rsidP="00CA421C" w:rsidR="00CA421C">
      <w:pPr>
        <w:ind w:left="360"/>
        <w:jc w:val="both"/>
      </w:pPr>
      <w:r w:rsidRPr="00F303B5">
        <w:t>OIB 21194369472</w:t>
      </w:r>
      <w:r w:rsidRPr="00F303B5">
        <w:tab/>
      </w:r>
      <w:r w:rsidR="00F303B5">
        <w:tab/>
      </w:r>
      <w:r w:rsidR="00F303B5">
        <w:tab/>
      </w:r>
      <w:r w:rsidR="00F303B5">
        <w:tab/>
      </w:r>
      <w:r w:rsidR="00F303B5">
        <w:tab/>
      </w:r>
      <w:r w:rsidR="00F303B5">
        <w:tab/>
      </w:r>
      <w:r w:rsidRPr="00F303B5">
        <w:t>8.894,48 kn</w:t>
      </w:r>
    </w:p>
    <w:p w:rsidRDefault="00F303B5" w:rsidP="00CA421C" w:rsidR="00F303B5" w:rsidRPr="00F303B5">
      <w:pPr>
        <w:ind w:left="360"/>
        <w:jc w:val="both"/>
      </w:pPr>
    </w:p>
    <w:p w:rsidRDefault="00CA421C" w:rsidP="00CA421C" w:rsidR="00F303B5">
      <w:pPr>
        <w:ind w:left="360"/>
        <w:jc w:val="both"/>
      </w:pPr>
      <w:r w:rsidRPr="00F303B5">
        <w:t xml:space="preserve">TIHANA MATAIJA, Viškovo, Peščićići 31, </w:t>
      </w:r>
    </w:p>
    <w:p w:rsidRDefault="00CA421C" w:rsidP="00CA421C" w:rsidR="00CA421C">
      <w:pPr>
        <w:ind w:left="360"/>
        <w:jc w:val="both"/>
      </w:pPr>
      <w:r w:rsidRPr="00F303B5">
        <w:t>OIB 45225296910</w:t>
      </w:r>
      <w:r w:rsidRPr="00F303B5">
        <w:tab/>
      </w:r>
      <w:r w:rsidR="00F303B5">
        <w:tab/>
      </w:r>
      <w:r w:rsidR="00F303B5">
        <w:tab/>
      </w:r>
      <w:r w:rsidR="00F303B5">
        <w:tab/>
      </w:r>
      <w:r w:rsidR="00F303B5">
        <w:tab/>
      </w:r>
      <w:r w:rsidR="00F303B5">
        <w:tab/>
      </w:r>
      <w:r w:rsidRPr="00F303B5">
        <w:t>4.467,97 kn</w:t>
      </w:r>
    </w:p>
    <w:p w:rsidRDefault="00F303B5" w:rsidP="00CA421C" w:rsidR="00F303B5" w:rsidRPr="00F303B5">
      <w:pPr>
        <w:ind w:left="360"/>
        <w:jc w:val="both"/>
      </w:pPr>
    </w:p>
    <w:p w:rsidRDefault="00CA421C" w:rsidP="00CA421C" w:rsidR="00F303B5">
      <w:pPr>
        <w:ind w:left="360"/>
        <w:jc w:val="both"/>
      </w:pPr>
      <w:r w:rsidRPr="00F303B5">
        <w:t xml:space="preserve">ERVIN MATTICCHIO, Pula, Prilaz kanal 5, </w:t>
      </w:r>
    </w:p>
    <w:p w:rsidRDefault="00CA421C" w:rsidP="00CA421C" w:rsidR="00CA421C">
      <w:pPr>
        <w:ind w:left="360"/>
        <w:jc w:val="both"/>
      </w:pPr>
      <w:r w:rsidRPr="00F303B5">
        <w:t>OIB 41845727135</w:t>
      </w:r>
      <w:r w:rsidRPr="00F303B5">
        <w:tab/>
      </w:r>
      <w:r w:rsidR="00F303B5">
        <w:tab/>
      </w:r>
      <w:r w:rsidR="00F303B5">
        <w:tab/>
      </w:r>
      <w:r w:rsidR="00F303B5">
        <w:tab/>
      </w:r>
      <w:r w:rsidR="00F303B5">
        <w:tab/>
      </w:r>
      <w:r w:rsidR="00F303B5">
        <w:tab/>
      </w:r>
      <w:r w:rsidRPr="00F303B5">
        <w:t>15.969,64 kn</w:t>
      </w:r>
    </w:p>
    <w:p w:rsidRDefault="00F303B5" w:rsidP="00CA421C" w:rsidR="00F303B5" w:rsidRPr="00F303B5">
      <w:pPr>
        <w:ind w:left="360"/>
        <w:jc w:val="both"/>
      </w:pPr>
    </w:p>
    <w:p w:rsidRDefault="00CA421C" w:rsidP="00CA421C" w:rsidR="00F303B5">
      <w:pPr>
        <w:ind w:left="360"/>
        <w:jc w:val="both"/>
      </w:pPr>
      <w:r w:rsidRPr="00F303B5">
        <w:t xml:space="preserve">SILVIO MENDICA, Višnjan, Dalmatinska 15, </w:t>
      </w:r>
    </w:p>
    <w:p w:rsidRDefault="00CA421C" w:rsidP="00CA421C" w:rsidR="00CA421C">
      <w:pPr>
        <w:ind w:left="360"/>
        <w:jc w:val="both"/>
      </w:pPr>
      <w:r w:rsidRPr="00F303B5">
        <w:t>OIB 14788892765</w:t>
      </w:r>
      <w:r w:rsidRPr="00F303B5">
        <w:tab/>
      </w:r>
      <w:r w:rsidR="00F303B5">
        <w:tab/>
      </w:r>
      <w:r w:rsidR="00F303B5">
        <w:tab/>
      </w:r>
      <w:r w:rsidR="00F303B5">
        <w:tab/>
      </w:r>
      <w:r w:rsidR="00F303B5">
        <w:tab/>
      </w:r>
      <w:r w:rsidR="00F303B5">
        <w:tab/>
      </w:r>
      <w:r w:rsidRPr="00F303B5">
        <w:t>4.941,89 kn</w:t>
      </w:r>
    </w:p>
    <w:p w:rsidRDefault="00CA421C" w:rsidP="00CA421C" w:rsidR="00F303B5">
      <w:pPr>
        <w:ind w:left="360"/>
        <w:jc w:val="both"/>
      </w:pPr>
      <w:r w:rsidRPr="00F303B5">
        <w:lastRenderedPageBreak/>
        <w:t xml:space="preserve">MIRJANA MIHALIĆ, Lovran, Ukovac 49, </w:t>
      </w:r>
    </w:p>
    <w:p w:rsidRDefault="00CA421C" w:rsidP="00CA421C" w:rsidR="00CA421C">
      <w:pPr>
        <w:ind w:left="360"/>
        <w:jc w:val="both"/>
      </w:pPr>
      <w:r w:rsidRPr="00F303B5">
        <w:t>OIB 00115530481</w:t>
      </w:r>
      <w:r w:rsidRPr="00F303B5">
        <w:tab/>
      </w:r>
      <w:r w:rsidR="00F303B5">
        <w:tab/>
      </w:r>
      <w:r w:rsidR="00F303B5">
        <w:tab/>
      </w:r>
      <w:r w:rsidR="00F303B5">
        <w:tab/>
      </w:r>
      <w:r w:rsidR="00F303B5">
        <w:tab/>
      </w:r>
      <w:r w:rsidR="00F303B5">
        <w:tab/>
      </w:r>
      <w:r w:rsidRPr="00F303B5">
        <w:t>9.283,71 kn</w:t>
      </w:r>
    </w:p>
    <w:p w:rsidRDefault="00F303B5" w:rsidP="00CA421C" w:rsidR="00F303B5" w:rsidRPr="00F303B5">
      <w:pPr>
        <w:ind w:left="360"/>
        <w:jc w:val="both"/>
      </w:pPr>
    </w:p>
    <w:p w:rsidRDefault="00CA421C" w:rsidP="00CA421C" w:rsidR="00F303B5">
      <w:pPr>
        <w:ind w:left="360"/>
        <w:jc w:val="both"/>
      </w:pPr>
      <w:r w:rsidRPr="00F303B5">
        <w:t xml:space="preserve">ADELINA MILIĆ, Rijeka, Turkovo 31, </w:t>
      </w:r>
    </w:p>
    <w:p w:rsidRDefault="00CA421C" w:rsidP="00CA421C" w:rsidR="00CA421C">
      <w:pPr>
        <w:ind w:left="360"/>
        <w:jc w:val="both"/>
      </w:pPr>
      <w:r w:rsidRPr="00F303B5">
        <w:t>OIB 51788943673</w:t>
      </w:r>
      <w:r w:rsidRPr="00F303B5">
        <w:tab/>
      </w:r>
      <w:r w:rsidR="00F303B5">
        <w:tab/>
      </w:r>
      <w:r w:rsidR="00F303B5">
        <w:tab/>
      </w:r>
      <w:r w:rsidR="00F303B5">
        <w:tab/>
      </w:r>
      <w:r w:rsidR="00F303B5">
        <w:tab/>
      </w:r>
      <w:r w:rsidR="00F303B5">
        <w:tab/>
      </w:r>
      <w:r w:rsidRPr="00F303B5">
        <w:t>8.088,76 kn</w:t>
      </w:r>
    </w:p>
    <w:p w:rsidRDefault="00F303B5" w:rsidP="00CA421C" w:rsidR="00F303B5" w:rsidRPr="00F303B5">
      <w:pPr>
        <w:ind w:left="360"/>
        <w:jc w:val="both"/>
      </w:pPr>
    </w:p>
    <w:p w:rsidRDefault="00CA421C" w:rsidP="00CA421C" w:rsidR="00F303B5">
      <w:pPr>
        <w:ind w:left="360"/>
        <w:jc w:val="both"/>
      </w:pPr>
      <w:r w:rsidRPr="00F303B5">
        <w:t xml:space="preserve">NATAŠA MIŠKOVIĆ, Mali Lošinj, Predjel Kaštel 9, </w:t>
      </w:r>
    </w:p>
    <w:p w:rsidRDefault="00CA421C" w:rsidP="00CA421C" w:rsidR="00CA421C">
      <w:pPr>
        <w:ind w:left="360"/>
        <w:jc w:val="both"/>
      </w:pPr>
      <w:r w:rsidRPr="00F303B5">
        <w:t>OIB 21800958376</w:t>
      </w:r>
      <w:r w:rsidRPr="00F303B5">
        <w:tab/>
      </w:r>
      <w:r w:rsidR="00F303B5">
        <w:tab/>
      </w:r>
      <w:r w:rsidR="00F303B5">
        <w:tab/>
      </w:r>
      <w:r w:rsidR="00F303B5">
        <w:tab/>
      </w:r>
      <w:r w:rsidR="00F303B5">
        <w:tab/>
      </w:r>
      <w:r w:rsidR="00F303B5">
        <w:tab/>
      </w:r>
      <w:r w:rsidRPr="00F303B5">
        <w:t>9.491,12 kn</w:t>
      </w:r>
    </w:p>
    <w:p w:rsidRDefault="00F303B5" w:rsidP="00CA421C" w:rsidR="00F303B5" w:rsidRPr="00F303B5">
      <w:pPr>
        <w:ind w:left="360"/>
        <w:jc w:val="both"/>
      </w:pPr>
    </w:p>
    <w:p w:rsidRDefault="00CA421C" w:rsidP="00CA421C" w:rsidR="00F303B5">
      <w:pPr>
        <w:ind w:left="360"/>
        <w:jc w:val="both"/>
      </w:pPr>
      <w:r w:rsidRPr="00F303B5">
        <w:t xml:space="preserve">ROMINA MODRUŠAN, Svetvinčenat, Smoljanci 15, </w:t>
      </w:r>
    </w:p>
    <w:p w:rsidRDefault="00CA421C" w:rsidP="00CA421C" w:rsidR="00CA421C">
      <w:pPr>
        <w:ind w:left="360"/>
        <w:jc w:val="both"/>
      </w:pPr>
      <w:r w:rsidRPr="00F303B5">
        <w:t>OIB 56077740078</w:t>
      </w:r>
      <w:r w:rsidRPr="00F303B5">
        <w:tab/>
      </w:r>
      <w:r w:rsidR="00F303B5">
        <w:tab/>
      </w:r>
      <w:r w:rsidR="00F303B5">
        <w:tab/>
      </w:r>
      <w:r w:rsidR="00F303B5">
        <w:tab/>
      </w:r>
      <w:r w:rsidR="00F303B5">
        <w:tab/>
      </w:r>
      <w:r w:rsidR="00F303B5">
        <w:tab/>
      </w:r>
      <w:r w:rsidRPr="00F303B5">
        <w:t>6.624,44 kn</w:t>
      </w:r>
    </w:p>
    <w:p w:rsidRDefault="00F303B5" w:rsidP="00CA421C" w:rsidR="00F303B5" w:rsidRPr="00F303B5">
      <w:pPr>
        <w:ind w:left="360"/>
        <w:jc w:val="both"/>
      </w:pPr>
    </w:p>
    <w:p w:rsidRDefault="00CA421C" w:rsidP="00CA421C" w:rsidR="00F303B5">
      <w:pPr>
        <w:ind w:left="360"/>
        <w:jc w:val="both"/>
      </w:pPr>
      <w:r w:rsidRPr="00F303B5">
        <w:t xml:space="preserve">ARIJANA MURN, Grižane, Mavrići 64, </w:t>
      </w:r>
    </w:p>
    <w:p w:rsidRDefault="00CA421C" w:rsidP="00CA421C" w:rsidR="00CA421C">
      <w:pPr>
        <w:ind w:left="360"/>
        <w:jc w:val="both"/>
      </w:pPr>
      <w:r w:rsidRPr="00F303B5">
        <w:t>OIB 79543002780</w:t>
      </w:r>
      <w:r w:rsidRPr="00F303B5">
        <w:tab/>
      </w:r>
      <w:r w:rsidR="00F303B5">
        <w:tab/>
      </w:r>
      <w:r w:rsidR="00F303B5">
        <w:tab/>
      </w:r>
      <w:r w:rsidR="00F303B5">
        <w:tab/>
      </w:r>
      <w:r w:rsidR="00F303B5">
        <w:tab/>
      </w:r>
      <w:r w:rsidR="00F303B5">
        <w:tab/>
      </w:r>
      <w:r w:rsidRPr="00F303B5">
        <w:t>8.636,96 kn</w:t>
      </w:r>
    </w:p>
    <w:p w:rsidRDefault="00F303B5" w:rsidP="00CA421C" w:rsidR="00F303B5" w:rsidRPr="00F303B5">
      <w:pPr>
        <w:ind w:left="360"/>
        <w:jc w:val="both"/>
      </w:pPr>
    </w:p>
    <w:p w:rsidRDefault="00CA421C" w:rsidP="00CA421C" w:rsidR="00F303B5">
      <w:pPr>
        <w:ind w:left="360"/>
        <w:jc w:val="both"/>
      </w:pPr>
      <w:r w:rsidRPr="00F303B5">
        <w:t xml:space="preserve">RUŽA NAZAREVIĆ, Umag, J. Rakovca 16, </w:t>
      </w:r>
    </w:p>
    <w:p w:rsidRDefault="00CA421C" w:rsidP="00CA421C" w:rsidR="00CA421C">
      <w:pPr>
        <w:ind w:left="360"/>
        <w:jc w:val="both"/>
      </w:pPr>
      <w:r w:rsidRPr="00F303B5">
        <w:t>OIB 95213655458</w:t>
      </w:r>
      <w:r w:rsidRPr="00F303B5">
        <w:tab/>
      </w:r>
      <w:r w:rsidR="00F303B5">
        <w:tab/>
      </w:r>
      <w:r w:rsidR="00F303B5">
        <w:tab/>
      </w:r>
      <w:r w:rsidR="00F303B5">
        <w:tab/>
      </w:r>
      <w:r w:rsidR="00F303B5">
        <w:tab/>
      </w:r>
      <w:r w:rsidR="00F303B5">
        <w:tab/>
      </w:r>
      <w:r w:rsidRPr="00F303B5">
        <w:t>8.653,53 kn</w:t>
      </w:r>
    </w:p>
    <w:p w:rsidRDefault="00F303B5" w:rsidP="00CA421C" w:rsidR="00F303B5" w:rsidRPr="00F303B5">
      <w:pPr>
        <w:ind w:left="360"/>
        <w:jc w:val="both"/>
      </w:pPr>
    </w:p>
    <w:p w:rsidRDefault="00CA421C" w:rsidP="00CA421C" w:rsidR="00F303B5">
      <w:pPr>
        <w:ind w:left="360"/>
        <w:jc w:val="both"/>
      </w:pPr>
      <w:r w:rsidRPr="00F303B5">
        <w:t xml:space="preserve">KSENIJA OSTOVIĆ, Novigrad, Trg Poceto 6, </w:t>
      </w:r>
    </w:p>
    <w:p w:rsidRDefault="00CA421C" w:rsidP="00CA421C" w:rsidR="00CA421C">
      <w:pPr>
        <w:ind w:left="360"/>
        <w:jc w:val="both"/>
      </w:pPr>
      <w:r w:rsidRPr="00F303B5">
        <w:t>OIB 15547559378</w:t>
      </w:r>
      <w:r w:rsidR="00F303B5">
        <w:tab/>
      </w:r>
      <w:r w:rsidR="00F303B5">
        <w:tab/>
      </w:r>
      <w:r w:rsidR="00F303B5">
        <w:tab/>
      </w:r>
      <w:r w:rsidR="00F303B5">
        <w:tab/>
      </w:r>
      <w:r w:rsidR="00F303B5">
        <w:tab/>
      </w:r>
      <w:r w:rsidR="00F303B5">
        <w:tab/>
      </w:r>
      <w:r w:rsidRPr="00F303B5">
        <w:t>9.232,41 kn</w:t>
      </w:r>
    </w:p>
    <w:p w:rsidRDefault="00F303B5" w:rsidP="00CA421C" w:rsidR="00F303B5" w:rsidRPr="00F303B5">
      <w:pPr>
        <w:ind w:left="360"/>
        <w:jc w:val="both"/>
      </w:pPr>
    </w:p>
    <w:p w:rsidRDefault="00CA421C" w:rsidP="00CA421C" w:rsidR="004371FE">
      <w:pPr>
        <w:ind w:left="360"/>
        <w:jc w:val="both"/>
      </w:pPr>
      <w:r w:rsidRPr="00F303B5">
        <w:t xml:space="preserve">PATRICIA PAUS, Barban, Orihi 34a, </w:t>
      </w:r>
    </w:p>
    <w:p w:rsidRDefault="00CA421C" w:rsidP="00CA421C" w:rsidR="00CA421C">
      <w:pPr>
        <w:ind w:left="360"/>
        <w:jc w:val="both"/>
      </w:pPr>
      <w:r w:rsidRPr="00F303B5">
        <w:t>OIB 95641852869</w:t>
      </w:r>
      <w:r w:rsidR="004371FE">
        <w:tab/>
      </w:r>
      <w:r w:rsidR="004371FE">
        <w:tab/>
      </w:r>
      <w:r w:rsidR="004371FE">
        <w:tab/>
      </w:r>
      <w:r w:rsidR="004371FE">
        <w:tab/>
      </w:r>
      <w:r w:rsidR="004371FE">
        <w:tab/>
      </w:r>
      <w:r w:rsidR="004371FE">
        <w:tab/>
      </w:r>
      <w:r w:rsidRPr="00F303B5">
        <w:t>9.960,03 kn</w:t>
      </w:r>
    </w:p>
    <w:p w:rsidRDefault="004371FE" w:rsidP="00CA421C" w:rsidR="004371FE" w:rsidRPr="00F303B5">
      <w:pPr>
        <w:ind w:left="360"/>
        <w:jc w:val="both"/>
      </w:pPr>
    </w:p>
    <w:p w:rsidRDefault="00CA421C" w:rsidP="00CA421C" w:rsidR="004371FE">
      <w:pPr>
        <w:ind w:left="360"/>
        <w:jc w:val="both"/>
      </w:pPr>
      <w:r w:rsidRPr="00F303B5">
        <w:t xml:space="preserve">NELITA PEČEK, Mošćenička Draga, Stari grad 35, </w:t>
      </w:r>
    </w:p>
    <w:p w:rsidRDefault="00CA421C" w:rsidP="00CA421C" w:rsidR="00CA421C">
      <w:pPr>
        <w:ind w:left="360"/>
        <w:jc w:val="both"/>
      </w:pPr>
      <w:r w:rsidRPr="00F303B5">
        <w:t>OIB 79796928920</w:t>
      </w:r>
      <w:r w:rsidRPr="00F303B5">
        <w:tab/>
      </w:r>
      <w:r w:rsidR="004371FE">
        <w:tab/>
      </w:r>
      <w:r w:rsidR="004371FE">
        <w:tab/>
      </w:r>
      <w:r w:rsidR="004371FE">
        <w:tab/>
      </w:r>
      <w:r w:rsidR="004371FE">
        <w:tab/>
      </w:r>
      <w:r w:rsidR="004371FE">
        <w:tab/>
      </w:r>
      <w:r w:rsidRPr="00F303B5">
        <w:t>7.481,00 kn</w:t>
      </w:r>
    </w:p>
    <w:p w:rsidRDefault="004371FE" w:rsidP="00CA421C" w:rsidR="004371FE" w:rsidRPr="00F303B5">
      <w:pPr>
        <w:ind w:left="360"/>
        <w:jc w:val="both"/>
      </w:pPr>
    </w:p>
    <w:p w:rsidRDefault="00CA421C" w:rsidP="00CA421C" w:rsidR="004371FE">
      <w:pPr>
        <w:ind w:left="360"/>
        <w:jc w:val="both"/>
      </w:pPr>
      <w:r w:rsidRPr="00F303B5">
        <w:t xml:space="preserve">ALEN PERHAT, Višnjan, Prhati 15, </w:t>
      </w:r>
    </w:p>
    <w:p w:rsidRDefault="00CA421C" w:rsidP="00CA421C" w:rsidR="00CA421C">
      <w:pPr>
        <w:ind w:left="360"/>
        <w:jc w:val="both"/>
      </w:pPr>
      <w:r w:rsidRPr="00F303B5">
        <w:t>OIB 99339272918</w:t>
      </w:r>
      <w:r w:rsidRPr="00F303B5">
        <w:tab/>
      </w:r>
      <w:r w:rsidR="004371FE">
        <w:tab/>
      </w:r>
      <w:r w:rsidR="004371FE">
        <w:tab/>
      </w:r>
      <w:r w:rsidR="004371FE">
        <w:tab/>
      </w:r>
      <w:r w:rsidR="004371FE">
        <w:tab/>
      </w:r>
      <w:r w:rsidR="004371FE">
        <w:tab/>
      </w:r>
      <w:r w:rsidRPr="00F303B5">
        <w:t>15.044,26 kn</w:t>
      </w:r>
    </w:p>
    <w:p w:rsidRDefault="004371FE" w:rsidP="00CA421C" w:rsidR="004371FE" w:rsidRPr="00F303B5">
      <w:pPr>
        <w:ind w:left="360"/>
        <w:jc w:val="both"/>
      </w:pPr>
    </w:p>
    <w:p w:rsidRDefault="00CA421C" w:rsidP="00CA421C" w:rsidR="004371FE">
      <w:pPr>
        <w:ind w:left="360"/>
        <w:jc w:val="both"/>
      </w:pPr>
      <w:r w:rsidRPr="00F303B5">
        <w:t xml:space="preserve">LUANA PERHAT, Višnjan, Prhati 22, </w:t>
      </w:r>
    </w:p>
    <w:p w:rsidRDefault="00CA421C" w:rsidP="00CA421C" w:rsidR="00CA421C">
      <w:pPr>
        <w:ind w:left="360"/>
        <w:jc w:val="both"/>
      </w:pPr>
      <w:r w:rsidRPr="00F303B5">
        <w:t>OIB 58527192459</w:t>
      </w:r>
      <w:r w:rsidRPr="00F303B5">
        <w:tab/>
      </w:r>
      <w:r w:rsidR="004371FE">
        <w:tab/>
      </w:r>
      <w:r w:rsidR="004371FE">
        <w:tab/>
      </w:r>
      <w:r w:rsidR="004371FE">
        <w:tab/>
      </w:r>
      <w:r w:rsidR="004371FE">
        <w:tab/>
      </w:r>
      <w:r w:rsidR="004371FE">
        <w:tab/>
      </w:r>
      <w:r w:rsidRPr="00F303B5">
        <w:t>6.643,90 kn</w:t>
      </w:r>
    </w:p>
    <w:p w:rsidRDefault="004371FE" w:rsidP="00CA421C" w:rsidR="004371FE" w:rsidRPr="00F303B5">
      <w:pPr>
        <w:ind w:left="360"/>
        <w:jc w:val="both"/>
      </w:pPr>
    </w:p>
    <w:p w:rsidRDefault="00CA421C" w:rsidP="00CA421C" w:rsidR="004371FE">
      <w:pPr>
        <w:ind w:left="360"/>
        <w:jc w:val="both"/>
      </w:pPr>
      <w:r w:rsidRPr="00F303B5">
        <w:t xml:space="preserve">MARIJA PERKOVIĆ, Svetvinčenat, Smoljanci 24, </w:t>
      </w:r>
    </w:p>
    <w:p w:rsidRDefault="00CA421C" w:rsidP="00CA421C" w:rsidR="00CA421C">
      <w:pPr>
        <w:ind w:left="360"/>
        <w:jc w:val="both"/>
      </w:pPr>
      <w:r w:rsidRPr="00F303B5">
        <w:t>OIB  87646347686</w:t>
      </w:r>
      <w:r w:rsidRPr="00F303B5">
        <w:tab/>
      </w:r>
      <w:r w:rsidR="004371FE">
        <w:tab/>
      </w:r>
      <w:r w:rsidR="004371FE">
        <w:tab/>
      </w:r>
      <w:r w:rsidR="004371FE">
        <w:tab/>
      </w:r>
      <w:r w:rsidR="004371FE">
        <w:tab/>
      </w:r>
      <w:r w:rsidRPr="00F303B5">
        <w:t>5.720,47 kn</w:t>
      </w:r>
    </w:p>
    <w:p w:rsidRDefault="004371FE" w:rsidP="00CA421C" w:rsidR="004371FE" w:rsidRPr="00F303B5">
      <w:pPr>
        <w:ind w:left="360"/>
        <w:jc w:val="both"/>
      </w:pPr>
    </w:p>
    <w:p w:rsidRDefault="00CA421C" w:rsidP="00CA421C" w:rsidR="004371FE">
      <w:pPr>
        <w:ind w:left="360"/>
        <w:jc w:val="both"/>
      </w:pPr>
      <w:r w:rsidRPr="00F303B5">
        <w:t xml:space="preserve">OLGA PETRIĆ, Rovinj, 43. Istarske divizije 57, </w:t>
      </w:r>
    </w:p>
    <w:p w:rsidRDefault="00CA421C" w:rsidP="00CA421C" w:rsidR="00CA421C">
      <w:pPr>
        <w:ind w:left="360"/>
        <w:jc w:val="both"/>
      </w:pPr>
      <w:r w:rsidRPr="00F303B5">
        <w:t>OIB 25062262352</w:t>
      </w:r>
      <w:r w:rsidRPr="00F303B5">
        <w:tab/>
      </w:r>
      <w:r w:rsidR="004371FE">
        <w:tab/>
      </w:r>
      <w:r w:rsidR="004371FE">
        <w:tab/>
      </w:r>
      <w:r w:rsidR="004371FE">
        <w:tab/>
      </w:r>
      <w:r w:rsidR="004371FE">
        <w:tab/>
      </w:r>
      <w:r w:rsidR="004371FE">
        <w:tab/>
      </w:r>
      <w:r w:rsidRPr="00F303B5">
        <w:t>7.358,18 kn</w:t>
      </w:r>
    </w:p>
    <w:p w:rsidRDefault="004371FE" w:rsidP="00CA421C" w:rsidR="004371FE" w:rsidRPr="00F303B5">
      <w:pPr>
        <w:ind w:left="360"/>
        <w:jc w:val="both"/>
      </w:pPr>
    </w:p>
    <w:p w:rsidRDefault="00CA421C" w:rsidP="00CA421C" w:rsidR="004371FE">
      <w:pPr>
        <w:ind w:left="360"/>
        <w:jc w:val="both"/>
      </w:pPr>
      <w:r w:rsidRPr="00F303B5">
        <w:t xml:space="preserve">DRAGAN PILAT, Vižinada, Lašići 10, </w:t>
      </w:r>
    </w:p>
    <w:p w:rsidRDefault="00CA421C" w:rsidP="00CA421C" w:rsidR="00CA421C">
      <w:pPr>
        <w:ind w:left="360"/>
        <w:jc w:val="both"/>
      </w:pPr>
      <w:r w:rsidRPr="00F303B5">
        <w:t>OIB 99066997361</w:t>
      </w:r>
      <w:r w:rsidRPr="00F303B5">
        <w:tab/>
      </w:r>
      <w:r w:rsidR="004371FE">
        <w:tab/>
      </w:r>
      <w:r w:rsidR="004371FE">
        <w:tab/>
      </w:r>
      <w:r w:rsidR="004371FE">
        <w:tab/>
      </w:r>
      <w:r w:rsidR="004371FE">
        <w:tab/>
      </w:r>
      <w:r w:rsidR="004371FE">
        <w:tab/>
      </w:r>
      <w:r w:rsidRPr="00F303B5">
        <w:t>8.829,48 kn</w:t>
      </w:r>
    </w:p>
    <w:p w:rsidRDefault="004371FE" w:rsidP="00CA421C" w:rsidR="004371FE" w:rsidRPr="00F303B5">
      <w:pPr>
        <w:ind w:left="360"/>
        <w:jc w:val="both"/>
      </w:pPr>
    </w:p>
    <w:p w:rsidRDefault="00CA421C" w:rsidP="00CA421C" w:rsidR="004371FE">
      <w:pPr>
        <w:ind w:left="360"/>
        <w:jc w:val="both"/>
      </w:pPr>
      <w:r w:rsidRPr="00F303B5">
        <w:t xml:space="preserve">SANJA PLEŠA, Viškovo, Donji Jugi 18, </w:t>
      </w:r>
    </w:p>
    <w:p w:rsidRDefault="00CA421C" w:rsidP="00CA421C" w:rsidR="00CA421C">
      <w:pPr>
        <w:ind w:left="360"/>
        <w:jc w:val="both"/>
      </w:pPr>
      <w:r w:rsidRPr="00F303B5">
        <w:t>OIB 30536536445</w:t>
      </w:r>
      <w:r w:rsidRPr="00F303B5">
        <w:tab/>
      </w:r>
      <w:r w:rsidR="004371FE">
        <w:tab/>
      </w:r>
      <w:r w:rsidR="004371FE">
        <w:tab/>
      </w:r>
      <w:r w:rsidR="004371FE">
        <w:tab/>
      </w:r>
      <w:r w:rsidR="004371FE">
        <w:tab/>
      </w:r>
      <w:r w:rsidR="004371FE">
        <w:tab/>
      </w:r>
      <w:r w:rsidRPr="00F303B5">
        <w:t>9.033,82 kn</w:t>
      </w:r>
      <w:r w:rsidRPr="00F303B5">
        <w:tab/>
      </w:r>
    </w:p>
    <w:p w:rsidRDefault="004371FE" w:rsidP="00CA421C" w:rsidR="004371FE">
      <w:pPr>
        <w:ind w:left="360"/>
        <w:jc w:val="both"/>
      </w:pPr>
    </w:p>
    <w:p w:rsidRDefault="00765C17" w:rsidP="00765C17" w:rsidR="00765C17">
      <w:pPr>
        <w:ind w:left="360"/>
        <w:jc w:val="both"/>
      </w:pPr>
      <w:r>
        <w:t xml:space="preserve">MLADENKA POPOVIĆ, Barban, Vadreš, Mavrići 20, </w:t>
      </w:r>
    </w:p>
    <w:p w:rsidRDefault="00765C17" w:rsidP="00765C17" w:rsidR="00765C17">
      <w:pPr>
        <w:ind w:left="360"/>
        <w:jc w:val="both"/>
      </w:pPr>
      <w:r>
        <w:t>OIB 80213673560</w:t>
      </w:r>
      <w:r>
        <w:tab/>
      </w:r>
      <w:r>
        <w:tab/>
      </w:r>
      <w:r>
        <w:tab/>
      </w:r>
      <w:r>
        <w:tab/>
      </w:r>
      <w:r>
        <w:tab/>
      </w:r>
      <w:r>
        <w:tab/>
        <w:t>9.109,73 kn</w:t>
      </w:r>
    </w:p>
    <w:p w:rsidRDefault="00765C17" w:rsidP="00765C17" w:rsidR="00765C17" w:rsidRPr="00F303B5">
      <w:pPr>
        <w:ind w:left="360"/>
        <w:jc w:val="both"/>
      </w:pPr>
    </w:p>
    <w:p w:rsidRDefault="00CA421C" w:rsidP="00CA421C" w:rsidR="004371FE">
      <w:pPr>
        <w:ind w:left="360"/>
        <w:jc w:val="both"/>
      </w:pPr>
      <w:r w:rsidRPr="00F303B5">
        <w:t xml:space="preserve">KLAUDIJA PUŽ, Matulji, Cesta dalmatinskih brigada 15, </w:t>
      </w:r>
    </w:p>
    <w:p w:rsidRDefault="00CA421C" w:rsidP="00CA421C" w:rsidR="00CA421C">
      <w:pPr>
        <w:ind w:left="360"/>
        <w:jc w:val="both"/>
      </w:pPr>
      <w:r w:rsidRPr="00F303B5">
        <w:t>OIB 06517849987</w:t>
      </w:r>
      <w:r w:rsidRPr="00F303B5">
        <w:tab/>
      </w:r>
      <w:r w:rsidR="004371FE">
        <w:tab/>
      </w:r>
      <w:r w:rsidR="004371FE">
        <w:tab/>
      </w:r>
      <w:r w:rsidR="004371FE">
        <w:tab/>
      </w:r>
      <w:r w:rsidR="004371FE">
        <w:tab/>
      </w:r>
      <w:r w:rsidR="004371FE">
        <w:tab/>
      </w:r>
      <w:r w:rsidRPr="00F303B5">
        <w:t xml:space="preserve">8.055,40 kn </w:t>
      </w:r>
    </w:p>
    <w:p w:rsidRDefault="004371FE" w:rsidP="00CA421C" w:rsidR="004371FE" w:rsidRPr="00F303B5">
      <w:pPr>
        <w:ind w:left="360"/>
        <w:jc w:val="both"/>
      </w:pPr>
    </w:p>
    <w:p w:rsidRDefault="00CA421C" w:rsidP="00CA421C" w:rsidR="004371FE">
      <w:pPr>
        <w:ind w:left="360"/>
        <w:jc w:val="both"/>
      </w:pPr>
      <w:r w:rsidRPr="00F303B5">
        <w:t xml:space="preserve">VALENTINA RACAN, Fažana, Vodnjanska cesta 9, </w:t>
      </w:r>
    </w:p>
    <w:p w:rsidRDefault="00CA421C" w:rsidP="00CA421C" w:rsidR="00CA421C">
      <w:pPr>
        <w:ind w:left="360"/>
        <w:jc w:val="both"/>
      </w:pPr>
      <w:r w:rsidRPr="00F303B5">
        <w:t>OIB 92300569003</w:t>
      </w:r>
      <w:r w:rsidR="004371FE">
        <w:tab/>
      </w:r>
      <w:r w:rsidR="004371FE">
        <w:tab/>
      </w:r>
      <w:r w:rsidR="004371FE">
        <w:tab/>
      </w:r>
      <w:r w:rsidR="004371FE">
        <w:tab/>
      </w:r>
      <w:r w:rsidR="004371FE">
        <w:tab/>
      </w:r>
      <w:r w:rsidR="004371FE">
        <w:tab/>
      </w:r>
      <w:r w:rsidRPr="00F303B5">
        <w:t xml:space="preserve">6.558,53 kn </w:t>
      </w:r>
    </w:p>
    <w:p w:rsidRDefault="00765C17" w:rsidP="00CA421C" w:rsidR="00765C17" w:rsidRPr="00F303B5">
      <w:pPr>
        <w:ind w:left="360"/>
        <w:jc w:val="both"/>
      </w:pPr>
    </w:p>
    <w:p w:rsidRDefault="00CA421C" w:rsidP="00CA421C" w:rsidR="004371FE">
      <w:pPr>
        <w:ind w:left="360"/>
        <w:jc w:val="both"/>
      </w:pPr>
      <w:r w:rsidRPr="00F303B5">
        <w:t xml:space="preserve">DUŠANKA RADIĆ, Kastav, Čikovići, Brestovice 60, </w:t>
      </w:r>
    </w:p>
    <w:p w:rsidRDefault="00CA421C" w:rsidP="00CA421C" w:rsidR="00CA421C">
      <w:pPr>
        <w:ind w:left="360"/>
        <w:jc w:val="both"/>
      </w:pPr>
      <w:r w:rsidRPr="00F303B5">
        <w:t>OIB 23541259077</w:t>
      </w:r>
      <w:r w:rsidRPr="00F303B5">
        <w:tab/>
      </w:r>
      <w:r w:rsidR="007009DA" w:rsidRPr="00F303B5">
        <w:t xml:space="preserve"> </w:t>
      </w:r>
      <w:r w:rsidR="004371FE">
        <w:tab/>
      </w:r>
      <w:r w:rsidR="004371FE">
        <w:tab/>
      </w:r>
      <w:r w:rsidR="004371FE">
        <w:tab/>
      </w:r>
      <w:r w:rsidR="004371FE">
        <w:tab/>
      </w:r>
      <w:r w:rsidR="004371FE">
        <w:tab/>
      </w:r>
      <w:r w:rsidR="00765C17">
        <w:t>16</w:t>
      </w:r>
      <w:r w:rsidRPr="00F303B5">
        <w:t>.</w:t>
      </w:r>
      <w:r w:rsidR="00765C17">
        <w:t>3</w:t>
      </w:r>
      <w:r w:rsidRPr="00F303B5">
        <w:t xml:space="preserve">96,69 kn </w:t>
      </w:r>
    </w:p>
    <w:p w:rsidRDefault="004371FE" w:rsidP="00CA421C" w:rsidR="004371FE" w:rsidRPr="00F303B5">
      <w:pPr>
        <w:ind w:left="360"/>
        <w:jc w:val="both"/>
      </w:pPr>
    </w:p>
    <w:p w:rsidRDefault="00CA421C" w:rsidP="00CA421C" w:rsidR="004371FE">
      <w:pPr>
        <w:ind w:left="360"/>
        <w:jc w:val="both"/>
      </w:pPr>
      <w:r w:rsidRPr="00F303B5">
        <w:t xml:space="preserve">ORNELA RADOVČIĆ, Poreč, Eufrazijeva 47, </w:t>
      </w:r>
    </w:p>
    <w:p w:rsidRDefault="00CA421C" w:rsidP="00CA421C" w:rsidR="00CA421C">
      <w:pPr>
        <w:ind w:left="360"/>
        <w:jc w:val="both"/>
      </w:pPr>
      <w:r w:rsidRPr="00F303B5">
        <w:t>OIB 17244701394</w:t>
      </w:r>
      <w:r w:rsidRPr="00F303B5">
        <w:tab/>
      </w:r>
      <w:r w:rsidR="004371FE">
        <w:tab/>
      </w:r>
      <w:r w:rsidR="004371FE">
        <w:tab/>
      </w:r>
      <w:r w:rsidR="004371FE">
        <w:tab/>
      </w:r>
      <w:r w:rsidR="004371FE">
        <w:tab/>
      </w:r>
      <w:r w:rsidR="004371FE">
        <w:tab/>
      </w:r>
      <w:r w:rsidRPr="00F303B5">
        <w:t>12.522,18 kn</w:t>
      </w:r>
    </w:p>
    <w:p w:rsidRDefault="004371FE" w:rsidP="00CA421C" w:rsidR="004371FE" w:rsidRPr="00F303B5">
      <w:pPr>
        <w:ind w:left="360"/>
        <w:jc w:val="both"/>
      </w:pPr>
    </w:p>
    <w:p w:rsidRDefault="00CA421C" w:rsidP="00CA421C" w:rsidR="004371FE">
      <w:pPr>
        <w:ind w:left="360"/>
        <w:jc w:val="both"/>
      </w:pPr>
      <w:r w:rsidRPr="00F303B5">
        <w:t xml:space="preserve">SNJEŽANA RAGAČ, Vrsar, A. Negria 37, </w:t>
      </w:r>
    </w:p>
    <w:p w:rsidRDefault="00CA421C" w:rsidP="00CA421C" w:rsidR="00CA421C">
      <w:pPr>
        <w:ind w:left="360"/>
        <w:jc w:val="both"/>
      </w:pPr>
      <w:r w:rsidRPr="00F303B5">
        <w:t>OIB 26606582815</w:t>
      </w:r>
      <w:r w:rsidRPr="00F303B5">
        <w:tab/>
      </w:r>
      <w:r w:rsidR="004371FE">
        <w:tab/>
      </w:r>
      <w:r w:rsidR="004371FE">
        <w:tab/>
      </w:r>
      <w:r w:rsidR="004371FE">
        <w:tab/>
      </w:r>
      <w:r w:rsidR="004371FE">
        <w:tab/>
      </w:r>
      <w:r w:rsidR="004371FE">
        <w:tab/>
      </w:r>
      <w:r w:rsidRPr="00F303B5">
        <w:t xml:space="preserve">2.388,98 kn </w:t>
      </w:r>
    </w:p>
    <w:p w:rsidRDefault="004371FE" w:rsidP="00CA421C" w:rsidR="004371FE" w:rsidRPr="00F303B5">
      <w:pPr>
        <w:ind w:left="360"/>
        <w:jc w:val="both"/>
      </w:pPr>
    </w:p>
    <w:p w:rsidRDefault="00CA421C" w:rsidP="00CA421C" w:rsidR="004371FE">
      <w:pPr>
        <w:ind w:left="360"/>
        <w:jc w:val="both"/>
      </w:pPr>
      <w:r w:rsidRPr="00F303B5">
        <w:t xml:space="preserve">SVETLANA RAMLJAK, Mali Lošinj, Priko 55, </w:t>
      </w:r>
    </w:p>
    <w:p w:rsidRDefault="00CA421C" w:rsidP="00CA421C" w:rsidR="00CA421C">
      <w:pPr>
        <w:ind w:left="360"/>
        <w:jc w:val="both"/>
      </w:pPr>
      <w:r w:rsidRPr="00F303B5">
        <w:t>OIB 10808107406</w:t>
      </w:r>
      <w:r w:rsidRPr="00F303B5">
        <w:tab/>
      </w:r>
      <w:r w:rsidR="004371FE">
        <w:tab/>
      </w:r>
      <w:r w:rsidR="004371FE">
        <w:tab/>
      </w:r>
      <w:r w:rsidR="004371FE">
        <w:tab/>
      </w:r>
      <w:r w:rsidR="004371FE">
        <w:tab/>
      </w:r>
      <w:r w:rsidR="004371FE">
        <w:tab/>
      </w:r>
      <w:r w:rsidRPr="00F303B5">
        <w:t xml:space="preserve">2.551,98 kn </w:t>
      </w:r>
    </w:p>
    <w:p w:rsidRDefault="004371FE" w:rsidP="00CA421C" w:rsidR="004371FE" w:rsidRPr="00F303B5">
      <w:pPr>
        <w:ind w:left="360"/>
        <w:jc w:val="both"/>
      </w:pPr>
    </w:p>
    <w:p w:rsidRDefault="00CA421C" w:rsidP="00CA421C" w:rsidR="004371FE">
      <w:pPr>
        <w:ind w:left="360"/>
        <w:jc w:val="both"/>
      </w:pPr>
      <w:r w:rsidRPr="00F303B5">
        <w:t xml:space="preserve">SUZANA SATRAPA, Štinjan, Puntižela 22, </w:t>
      </w:r>
    </w:p>
    <w:p w:rsidRDefault="00CA421C" w:rsidP="00CA421C" w:rsidR="00CA421C">
      <w:pPr>
        <w:ind w:left="360"/>
        <w:jc w:val="both"/>
      </w:pPr>
      <w:r w:rsidRPr="00F303B5">
        <w:t>OIB 39425824563</w:t>
      </w:r>
      <w:r w:rsidRPr="00F303B5">
        <w:tab/>
      </w:r>
      <w:r w:rsidR="004371FE">
        <w:tab/>
      </w:r>
      <w:r w:rsidR="004371FE">
        <w:tab/>
      </w:r>
      <w:r w:rsidR="004371FE">
        <w:tab/>
      </w:r>
      <w:r w:rsidR="004371FE">
        <w:tab/>
      </w:r>
      <w:r w:rsidR="004371FE">
        <w:tab/>
      </w:r>
      <w:r w:rsidRPr="00F303B5">
        <w:t>10.375,10 kn</w:t>
      </w:r>
    </w:p>
    <w:p w:rsidRDefault="004371FE" w:rsidP="00CA421C" w:rsidR="004371FE" w:rsidRPr="00F303B5">
      <w:pPr>
        <w:ind w:left="360"/>
        <w:jc w:val="both"/>
      </w:pPr>
    </w:p>
    <w:p w:rsidRDefault="00CA421C" w:rsidP="00CA421C" w:rsidR="004371FE">
      <w:pPr>
        <w:ind w:left="360"/>
        <w:jc w:val="both"/>
      </w:pPr>
      <w:r w:rsidRPr="00F303B5">
        <w:t xml:space="preserve">NICOLE SPAGNOL, Veli Lošinj, V. Nazora 16, </w:t>
      </w:r>
    </w:p>
    <w:p w:rsidRDefault="00CA421C" w:rsidP="00CA421C" w:rsidR="00CA421C">
      <w:pPr>
        <w:ind w:left="360"/>
        <w:jc w:val="both"/>
      </w:pPr>
      <w:r w:rsidRPr="00F303B5">
        <w:t>OIB 87740216935</w:t>
      </w:r>
      <w:r w:rsidRPr="00F303B5">
        <w:tab/>
      </w:r>
      <w:r w:rsidR="004371FE">
        <w:tab/>
      </w:r>
      <w:r w:rsidR="004371FE">
        <w:tab/>
      </w:r>
      <w:r w:rsidR="004371FE">
        <w:tab/>
      </w:r>
      <w:r w:rsidR="004371FE">
        <w:tab/>
      </w:r>
      <w:r w:rsidR="004371FE">
        <w:tab/>
      </w:r>
      <w:r w:rsidRPr="00F303B5">
        <w:t>8.842,38 kn</w:t>
      </w:r>
    </w:p>
    <w:p w:rsidRDefault="004371FE" w:rsidP="00CA421C" w:rsidR="004371FE" w:rsidRPr="00F303B5">
      <w:pPr>
        <w:ind w:left="360"/>
        <w:jc w:val="both"/>
      </w:pPr>
    </w:p>
    <w:p w:rsidRDefault="00CA421C" w:rsidP="00CA421C" w:rsidR="004371FE">
      <w:pPr>
        <w:ind w:left="360"/>
        <w:jc w:val="both"/>
      </w:pPr>
      <w:r w:rsidRPr="00F303B5">
        <w:t xml:space="preserve">SUZANA STANIĆ, Umag, Marina Bemba 9, </w:t>
      </w:r>
    </w:p>
    <w:p w:rsidRDefault="00CA421C" w:rsidP="00CA421C" w:rsidR="00CA421C">
      <w:pPr>
        <w:ind w:left="360"/>
        <w:jc w:val="both"/>
      </w:pPr>
      <w:r w:rsidRPr="00F303B5">
        <w:t>OIB 34106068298</w:t>
      </w:r>
      <w:r w:rsidRPr="00F303B5">
        <w:tab/>
      </w:r>
      <w:r w:rsidR="004371FE">
        <w:tab/>
      </w:r>
      <w:r w:rsidR="004371FE">
        <w:tab/>
      </w:r>
      <w:r w:rsidR="004371FE">
        <w:tab/>
      </w:r>
      <w:r w:rsidR="004371FE">
        <w:tab/>
      </w:r>
      <w:r w:rsidR="004371FE">
        <w:tab/>
      </w:r>
      <w:r w:rsidRPr="00F303B5">
        <w:t>6.041,41 kn</w:t>
      </w:r>
    </w:p>
    <w:p w:rsidRDefault="004371FE" w:rsidP="00CA421C" w:rsidR="004371FE">
      <w:pPr>
        <w:ind w:left="360"/>
        <w:jc w:val="both"/>
      </w:pPr>
    </w:p>
    <w:p w:rsidRDefault="00765C17" w:rsidP="00765C17" w:rsidR="00765C17">
      <w:pPr>
        <w:ind w:left="360"/>
        <w:jc w:val="both"/>
      </w:pPr>
      <w:r>
        <w:t xml:space="preserve">STEFANO ŠARIĆ, Vodnjan, Trgovačka 40, </w:t>
      </w:r>
    </w:p>
    <w:p w:rsidRDefault="00765C17" w:rsidP="00765C17" w:rsidR="00765C17">
      <w:pPr>
        <w:ind w:left="360"/>
        <w:jc w:val="both"/>
      </w:pPr>
      <w:r>
        <w:t>OIB 37094232501</w:t>
      </w:r>
      <w:r>
        <w:tab/>
      </w:r>
      <w:r>
        <w:tab/>
      </w:r>
      <w:r>
        <w:tab/>
      </w:r>
      <w:r>
        <w:tab/>
      </w:r>
      <w:r>
        <w:tab/>
      </w:r>
      <w:r>
        <w:tab/>
        <w:t>11.623,85 kn</w:t>
      </w:r>
    </w:p>
    <w:p w:rsidRDefault="00765C17" w:rsidP="00765C17" w:rsidR="00765C17">
      <w:pPr>
        <w:ind w:left="360"/>
        <w:jc w:val="both"/>
      </w:pPr>
    </w:p>
    <w:p w:rsidRDefault="00765C17" w:rsidP="00765C17" w:rsidR="00765C17">
      <w:pPr>
        <w:ind w:left="360"/>
        <w:jc w:val="both"/>
      </w:pPr>
      <w:r>
        <w:t>GORAN ŠEBESTA, Pula, Cerneccina 4,</w:t>
      </w:r>
    </w:p>
    <w:p w:rsidRDefault="00765C17" w:rsidP="00765C17" w:rsidR="00765C17">
      <w:pPr>
        <w:ind w:left="360"/>
        <w:jc w:val="both"/>
      </w:pPr>
      <w:r>
        <w:t>OIB 65141482202</w:t>
      </w:r>
      <w:r>
        <w:tab/>
      </w:r>
      <w:r>
        <w:tab/>
      </w:r>
      <w:r>
        <w:tab/>
      </w:r>
      <w:r>
        <w:tab/>
      </w:r>
      <w:r>
        <w:tab/>
      </w:r>
      <w:r>
        <w:tab/>
        <w:t>76.982,57 kn</w:t>
      </w:r>
    </w:p>
    <w:p w:rsidRDefault="00765C17" w:rsidP="00765C17" w:rsidR="00765C17" w:rsidRPr="00F303B5">
      <w:pPr>
        <w:ind w:left="360"/>
        <w:jc w:val="both"/>
      </w:pPr>
    </w:p>
    <w:p w:rsidRDefault="00CA421C" w:rsidP="00CA421C" w:rsidR="004371FE">
      <w:pPr>
        <w:ind w:left="360"/>
        <w:jc w:val="both"/>
      </w:pPr>
      <w:r w:rsidRPr="00F303B5">
        <w:t xml:space="preserve">MIRA ŠIFNER, Poreč, Višnjanska 11, </w:t>
      </w:r>
    </w:p>
    <w:p w:rsidRDefault="00CA421C" w:rsidP="00CA421C" w:rsidR="00CA421C">
      <w:pPr>
        <w:ind w:left="360"/>
        <w:jc w:val="both"/>
      </w:pPr>
      <w:r w:rsidRPr="00F303B5">
        <w:t>OIB 77699198446</w:t>
      </w:r>
      <w:r w:rsidRPr="00F303B5">
        <w:tab/>
      </w:r>
      <w:r w:rsidR="004371FE">
        <w:tab/>
      </w:r>
      <w:r w:rsidR="004371FE">
        <w:tab/>
      </w:r>
      <w:r w:rsidR="004371FE">
        <w:tab/>
      </w:r>
      <w:r w:rsidR="004371FE">
        <w:tab/>
      </w:r>
      <w:r w:rsidR="004371FE">
        <w:tab/>
      </w:r>
      <w:r w:rsidRPr="00F303B5">
        <w:t xml:space="preserve">8.136,11 kn </w:t>
      </w:r>
    </w:p>
    <w:p w:rsidRDefault="004371FE" w:rsidP="00CA421C" w:rsidR="004371FE" w:rsidRPr="00F303B5">
      <w:pPr>
        <w:ind w:left="360"/>
        <w:jc w:val="both"/>
      </w:pPr>
    </w:p>
    <w:p w:rsidRDefault="00CA421C" w:rsidP="00CA421C" w:rsidR="004371FE">
      <w:pPr>
        <w:ind w:left="360"/>
        <w:jc w:val="both"/>
      </w:pPr>
      <w:r w:rsidRPr="00F303B5">
        <w:t xml:space="preserve">LANA ŠIMOVIĆ, Zadar, Sv. Vinka Pauskog 8, </w:t>
      </w:r>
    </w:p>
    <w:p w:rsidRDefault="00CA421C" w:rsidP="00CA421C" w:rsidR="00CA421C">
      <w:pPr>
        <w:ind w:left="360"/>
        <w:jc w:val="both"/>
      </w:pPr>
      <w:r w:rsidRPr="00F303B5">
        <w:t>OIB 56301221355</w:t>
      </w:r>
      <w:r w:rsidRPr="00F303B5">
        <w:tab/>
      </w:r>
      <w:r w:rsidR="004371FE">
        <w:tab/>
      </w:r>
      <w:r w:rsidR="004371FE">
        <w:tab/>
      </w:r>
      <w:r w:rsidR="004371FE">
        <w:tab/>
      </w:r>
      <w:r w:rsidR="004371FE">
        <w:tab/>
      </w:r>
      <w:r w:rsidR="004371FE">
        <w:tab/>
      </w:r>
      <w:r w:rsidRPr="00F303B5">
        <w:t>6.212,90 kn</w:t>
      </w:r>
    </w:p>
    <w:p w:rsidRDefault="004371FE" w:rsidP="00CA421C" w:rsidR="004371FE" w:rsidRPr="00F303B5">
      <w:pPr>
        <w:ind w:left="360"/>
        <w:jc w:val="both"/>
      </w:pPr>
    </w:p>
    <w:p w:rsidRDefault="00CA421C" w:rsidP="00CA421C" w:rsidR="004371FE">
      <w:pPr>
        <w:ind w:left="360"/>
        <w:jc w:val="both"/>
      </w:pPr>
      <w:r w:rsidRPr="00F303B5">
        <w:t xml:space="preserve">NIKOLINA ŠKRGA, Rijeka, Soldanac 4, </w:t>
      </w:r>
    </w:p>
    <w:p w:rsidRDefault="00CA421C" w:rsidP="00CA421C" w:rsidR="00CA421C">
      <w:pPr>
        <w:ind w:left="360"/>
        <w:jc w:val="both"/>
      </w:pPr>
      <w:r w:rsidRPr="00F303B5">
        <w:t>OIB 91782287885</w:t>
      </w:r>
      <w:r w:rsidRPr="00F303B5">
        <w:tab/>
      </w:r>
      <w:r w:rsidR="004371FE">
        <w:tab/>
      </w:r>
      <w:r w:rsidR="004371FE">
        <w:tab/>
      </w:r>
      <w:r w:rsidR="004371FE">
        <w:tab/>
      </w:r>
      <w:r w:rsidR="004371FE">
        <w:tab/>
      </w:r>
      <w:r w:rsidR="004371FE">
        <w:tab/>
      </w:r>
      <w:r w:rsidRPr="00F303B5">
        <w:t>9.771,59 kn</w:t>
      </w:r>
    </w:p>
    <w:p w:rsidRDefault="004371FE" w:rsidP="00CA421C" w:rsidR="004371FE" w:rsidRPr="00F303B5">
      <w:pPr>
        <w:ind w:left="360"/>
        <w:jc w:val="both"/>
      </w:pPr>
    </w:p>
    <w:p w:rsidRDefault="00CA421C" w:rsidP="00CA421C" w:rsidR="004371FE">
      <w:pPr>
        <w:ind w:left="360"/>
        <w:jc w:val="both"/>
      </w:pPr>
      <w:r w:rsidRPr="00F303B5">
        <w:t xml:space="preserve">DANIJELA ŠTOKOM, Klana, Klana 11, </w:t>
      </w:r>
    </w:p>
    <w:p w:rsidRDefault="00CA421C" w:rsidP="00CA421C" w:rsidR="00CA421C">
      <w:pPr>
        <w:ind w:left="360"/>
        <w:jc w:val="both"/>
      </w:pPr>
      <w:r w:rsidRPr="00F303B5">
        <w:t>OIB 27049281093</w:t>
      </w:r>
      <w:r w:rsidRPr="00F303B5">
        <w:tab/>
      </w:r>
      <w:r w:rsidR="004371FE">
        <w:tab/>
      </w:r>
      <w:r w:rsidR="004371FE">
        <w:tab/>
      </w:r>
      <w:r w:rsidR="004371FE">
        <w:tab/>
      </w:r>
      <w:r w:rsidR="004371FE">
        <w:tab/>
      </w:r>
      <w:r w:rsidR="004371FE">
        <w:tab/>
      </w:r>
      <w:r w:rsidRPr="00F303B5">
        <w:t>10.791,84 kn</w:t>
      </w:r>
    </w:p>
    <w:p w:rsidRDefault="004371FE" w:rsidP="00CA421C" w:rsidR="004371FE" w:rsidRPr="00F303B5">
      <w:pPr>
        <w:ind w:left="360"/>
        <w:jc w:val="both"/>
      </w:pPr>
    </w:p>
    <w:p w:rsidRDefault="00CA421C" w:rsidP="00CA421C" w:rsidR="004371FE">
      <w:pPr>
        <w:ind w:left="360"/>
        <w:jc w:val="both"/>
      </w:pPr>
      <w:r w:rsidRPr="00F303B5">
        <w:t xml:space="preserve">KARMEN TEPEŠ, Kostrena, Vrh Martinšćice 18, </w:t>
      </w:r>
    </w:p>
    <w:p w:rsidRDefault="00CA421C" w:rsidP="00CA421C" w:rsidR="00CA421C">
      <w:pPr>
        <w:ind w:left="360"/>
        <w:jc w:val="both"/>
      </w:pPr>
      <w:r w:rsidRPr="00F303B5">
        <w:t>OIB 02035335514</w:t>
      </w:r>
      <w:r w:rsidRPr="00F303B5">
        <w:tab/>
      </w:r>
      <w:r w:rsidR="004371FE">
        <w:tab/>
      </w:r>
      <w:r w:rsidR="004371FE">
        <w:tab/>
      </w:r>
      <w:r w:rsidR="004371FE">
        <w:tab/>
      </w:r>
      <w:r w:rsidR="004371FE">
        <w:tab/>
      </w:r>
      <w:r w:rsidR="004371FE">
        <w:tab/>
      </w:r>
      <w:r w:rsidRPr="00F303B5">
        <w:t>4.471,09 kn</w:t>
      </w:r>
    </w:p>
    <w:p w:rsidRDefault="004371FE" w:rsidP="00CA421C" w:rsidR="004371FE">
      <w:pPr>
        <w:ind w:left="360"/>
        <w:jc w:val="both"/>
      </w:pPr>
    </w:p>
    <w:p w:rsidRDefault="00765C17" w:rsidP="00765C17" w:rsidR="00765C17">
      <w:pPr>
        <w:ind w:left="360"/>
        <w:jc w:val="both"/>
      </w:pPr>
      <w:r>
        <w:t xml:space="preserve">ROBERTA TROŠT, Rovinj, Nova ulica 7, </w:t>
      </w:r>
    </w:p>
    <w:p w:rsidRDefault="00765C17" w:rsidP="00765C17" w:rsidR="00765C17">
      <w:pPr>
        <w:ind w:left="360"/>
        <w:jc w:val="both"/>
      </w:pPr>
      <w:r>
        <w:t>OIB 69441518471</w:t>
      </w:r>
      <w:r>
        <w:tab/>
      </w:r>
      <w:r>
        <w:tab/>
      </w:r>
      <w:r>
        <w:tab/>
      </w:r>
      <w:r>
        <w:tab/>
      </w:r>
      <w:r>
        <w:tab/>
      </w:r>
      <w:r>
        <w:tab/>
        <w:t>20.335,07 kn</w:t>
      </w:r>
    </w:p>
    <w:p w:rsidRDefault="00765C17" w:rsidP="00765C17" w:rsidR="00765C17">
      <w:pPr>
        <w:ind w:left="360"/>
        <w:jc w:val="both"/>
      </w:pPr>
    </w:p>
    <w:p w:rsidRDefault="00765C17" w:rsidP="00765C17" w:rsidR="00765C17" w:rsidRPr="00F303B5">
      <w:pPr>
        <w:ind w:left="360"/>
        <w:jc w:val="both"/>
      </w:pPr>
    </w:p>
    <w:p w:rsidRDefault="00CA421C" w:rsidP="00CA421C" w:rsidR="004371FE">
      <w:pPr>
        <w:ind w:left="360"/>
        <w:jc w:val="both"/>
      </w:pPr>
      <w:r w:rsidRPr="00F303B5">
        <w:lastRenderedPageBreak/>
        <w:t xml:space="preserve">ROMINA VALLE, Pula, Gundulićeva 20, </w:t>
      </w:r>
    </w:p>
    <w:p w:rsidRDefault="00CA421C" w:rsidP="00CA421C" w:rsidR="00CA421C">
      <w:pPr>
        <w:ind w:left="360"/>
        <w:jc w:val="both"/>
      </w:pPr>
      <w:r w:rsidRPr="00F303B5">
        <w:t>OIB 14485983312</w:t>
      </w:r>
      <w:r w:rsidRPr="00F303B5">
        <w:tab/>
      </w:r>
      <w:r w:rsidR="004371FE">
        <w:t xml:space="preserve"> </w:t>
      </w:r>
      <w:r w:rsidR="004371FE">
        <w:tab/>
      </w:r>
      <w:r w:rsidR="004371FE">
        <w:tab/>
      </w:r>
      <w:r w:rsidR="004371FE">
        <w:tab/>
      </w:r>
      <w:r w:rsidR="004371FE">
        <w:tab/>
      </w:r>
      <w:r w:rsidR="004371FE">
        <w:tab/>
      </w:r>
      <w:r w:rsidRPr="00F303B5">
        <w:t xml:space="preserve">8.235,10 kn </w:t>
      </w:r>
    </w:p>
    <w:p w:rsidRDefault="004371FE" w:rsidP="00CA421C" w:rsidR="004371FE" w:rsidRPr="00F303B5">
      <w:pPr>
        <w:ind w:left="360"/>
        <w:jc w:val="both"/>
      </w:pPr>
    </w:p>
    <w:p w:rsidRDefault="00CA421C" w:rsidP="00CA421C" w:rsidR="004371FE">
      <w:pPr>
        <w:ind w:left="360"/>
        <w:jc w:val="both"/>
      </w:pPr>
      <w:r w:rsidRPr="00F303B5">
        <w:t xml:space="preserve">NIVES VIDOS, Pula, Trg kralja Tomislava 11, </w:t>
      </w:r>
    </w:p>
    <w:p w:rsidRDefault="00CA421C" w:rsidP="00CA421C" w:rsidR="00CA421C">
      <w:pPr>
        <w:ind w:left="360"/>
        <w:jc w:val="both"/>
      </w:pPr>
      <w:r w:rsidRPr="00F303B5">
        <w:t>OIB 56871837943</w:t>
      </w:r>
      <w:r w:rsidRPr="00F303B5">
        <w:tab/>
      </w:r>
      <w:r w:rsidR="004371FE">
        <w:tab/>
      </w:r>
      <w:r w:rsidR="004371FE">
        <w:tab/>
      </w:r>
      <w:r w:rsidR="004371FE">
        <w:tab/>
      </w:r>
      <w:r w:rsidR="004371FE">
        <w:tab/>
      </w:r>
      <w:r w:rsidR="004371FE">
        <w:tab/>
      </w:r>
      <w:r w:rsidRPr="00F303B5">
        <w:t xml:space="preserve">8.808,89 kn </w:t>
      </w:r>
    </w:p>
    <w:p w:rsidRDefault="004371FE" w:rsidP="00CA421C" w:rsidR="004371FE" w:rsidRPr="00F303B5">
      <w:pPr>
        <w:ind w:left="360"/>
        <w:jc w:val="both"/>
      </w:pPr>
    </w:p>
    <w:p w:rsidRDefault="00CA421C" w:rsidP="00CA421C" w:rsidR="004371FE">
      <w:pPr>
        <w:ind w:left="360"/>
        <w:jc w:val="both"/>
      </w:pPr>
      <w:r w:rsidRPr="00F303B5">
        <w:t xml:space="preserve">KAROLINA VRČEK, Krnica, Šegotići 14, </w:t>
      </w:r>
    </w:p>
    <w:p w:rsidRDefault="00CA421C" w:rsidP="00CA421C" w:rsidR="00CA421C">
      <w:pPr>
        <w:ind w:left="360"/>
        <w:jc w:val="both"/>
      </w:pPr>
      <w:r w:rsidRPr="00F303B5">
        <w:t>OIB 89201593537</w:t>
      </w:r>
      <w:r w:rsidRPr="00F303B5">
        <w:tab/>
      </w:r>
      <w:r w:rsidR="004371FE">
        <w:tab/>
      </w:r>
      <w:r w:rsidR="004371FE">
        <w:tab/>
      </w:r>
      <w:r w:rsidR="004371FE">
        <w:tab/>
      </w:r>
      <w:r w:rsidR="004371FE">
        <w:tab/>
      </w:r>
      <w:r w:rsidR="004371FE">
        <w:tab/>
      </w:r>
      <w:r w:rsidRPr="00F303B5">
        <w:t>4.796,07 kn</w:t>
      </w:r>
    </w:p>
    <w:p w:rsidRDefault="004371FE" w:rsidP="00CA421C" w:rsidR="004371FE" w:rsidRPr="00F303B5">
      <w:pPr>
        <w:ind w:left="360"/>
        <w:jc w:val="both"/>
      </w:pPr>
    </w:p>
    <w:p w:rsidRDefault="00CA421C" w:rsidP="00CA421C" w:rsidR="004371FE">
      <w:pPr>
        <w:ind w:left="360"/>
        <w:jc w:val="both"/>
      </w:pPr>
      <w:r w:rsidRPr="00F303B5">
        <w:t xml:space="preserve">MLADENKA VRKIĆ, Zadar, Franka Lisice 2D, </w:t>
      </w:r>
    </w:p>
    <w:p w:rsidRDefault="00CA421C" w:rsidP="00CA421C" w:rsidR="00CA421C">
      <w:pPr>
        <w:ind w:left="360"/>
        <w:jc w:val="both"/>
      </w:pPr>
      <w:r w:rsidRPr="00F303B5">
        <w:t>OIB 52816408155</w:t>
      </w:r>
      <w:r w:rsidR="004371FE">
        <w:tab/>
      </w:r>
      <w:r w:rsidR="004371FE">
        <w:tab/>
      </w:r>
      <w:r w:rsidR="004371FE">
        <w:tab/>
      </w:r>
      <w:r w:rsidR="004371FE">
        <w:tab/>
      </w:r>
      <w:r w:rsidR="004371FE">
        <w:tab/>
      </w:r>
      <w:r w:rsidR="004371FE">
        <w:tab/>
      </w:r>
      <w:r w:rsidRPr="00F303B5">
        <w:t xml:space="preserve">5.285,79 kn </w:t>
      </w:r>
    </w:p>
    <w:p w:rsidRDefault="004371FE" w:rsidP="00CA421C" w:rsidR="004371FE" w:rsidRPr="00F303B5">
      <w:pPr>
        <w:ind w:left="360"/>
        <w:jc w:val="both"/>
      </w:pPr>
    </w:p>
    <w:p w:rsidRDefault="00CA421C" w:rsidP="00CA421C" w:rsidR="004371FE">
      <w:pPr>
        <w:ind w:left="360"/>
        <w:jc w:val="both"/>
      </w:pPr>
      <w:r w:rsidRPr="00F303B5">
        <w:t xml:space="preserve">MIRJANA VUKUŠIĆ, Kostrena, Glavani 37, </w:t>
      </w:r>
    </w:p>
    <w:p w:rsidRDefault="00CA421C" w:rsidP="00CA421C" w:rsidR="00CA421C">
      <w:pPr>
        <w:ind w:left="360"/>
        <w:jc w:val="both"/>
      </w:pPr>
      <w:r w:rsidRPr="00F303B5">
        <w:t>OIB 18871771824</w:t>
      </w:r>
      <w:r w:rsidRPr="00F303B5">
        <w:tab/>
      </w:r>
      <w:r w:rsidR="004371FE">
        <w:tab/>
      </w:r>
      <w:r w:rsidR="004371FE">
        <w:tab/>
      </w:r>
      <w:r w:rsidR="004371FE">
        <w:tab/>
      </w:r>
      <w:r w:rsidR="004371FE">
        <w:tab/>
      </w:r>
      <w:r w:rsidR="004371FE">
        <w:tab/>
      </w:r>
      <w:r w:rsidRPr="00F303B5">
        <w:t xml:space="preserve">6.135,23 kn </w:t>
      </w:r>
    </w:p>
    <w:p w:rsidRDefault="00765C17" w:rsidP="00CA421C" w:rsidR="00765C17">
      <w:pPr>
        <w:ind w:left="360"/>
        <w:jc w:val="both"/>
      </w:pPr>
    </w:p>
    <w:p w:rsidRDefault="00CA421C" w:rsidP="00CA421C" w:rsidR="004371FE">
      <w:pPr>
        <w:ind w:left="360"/>
        <w:jc w:val="both"/>
      </w:pPr>
      <w:r w:rsidRPr="00F303B5">
        <w:t xml:space="preserve">TATJANA ZELIĆ, Vrsar, Starogradski prilaz 1, </w:t>
      </w:r>
    </w:p>
    <w:p w:rsidRDefault="00CA421C" w:rsidP="00CA421C" w:rsidR="00CA421C">
      <w:pPr>
        <w:ind w:left="360"/>
        <w:jc w:val="both"/>
      </w:pPr>
      <w:r w:rsidRPr="00F303B5">
        <w:t>OIB 35958368193</w:t>
      </w:r>
      <w:r w:rsidRPr="00F303B5">
        <w:tab/>
      </w:r>
      <w:r w:rsidR="004371FE">
        <w:tab/>
      </w:r>
      <w:r w:rsidR="004371FE">
        <w:tab/>
      </w:r>
      <w:r w:rsidR="004371FE">
        <w:tab/>
      </w:r>
      <w:r w:rsidR="004371FE">
        <w:tab/>
      </w:r>
      <w:r w:rsidR="004371FE">
        <w:tab/>
      </w:r>
      <w:r w:rsidRPr="00F303B5">
        <w:t xml:space="preserve">5.052,52 kn </w:t>
      </w:r>
    </w:p>
    <w:p w:rsidRDefault="004371FE" w:rsidP="00CA421C" w:rsidR="004371FE" w:rsidRPr="00F303B5">
      <w:pPr>
        <w:ind w:left="360"/>
        <w:jc w:val="both"/>
      </w:pPr>
    </w:p>
    <w:p w:rsidRDefault="00CA421C" w:rsidP="00CA421C" w:rsidR="004371FE">
      <w:pPr>
        <w:ind w:left="360"/>
        <w:jc w:val="both"/>
      </w:pPr>
      <w:r w:rsidRPr="00F303B5">
        <w:t xml:space="preserve">ENISA ŽUNA, Medulin, Fucane 36, </w:t>
      </w:r>
    </w:p>
    <w:p w:rsidRDefault="00CA421C" w:rsidP="00CA421C" w:rsidR="00CA421C">
      <w:pPr>
        <w:ind w:left="360"/>
        <w:jc w:val="both"/>
      </w:pPr>
      <w:r w:rsidRPr="00F303B5">
        <w:t>OIB 01536184378</w:t>
      </w:r>
      <w:r w:rsidRPr="00F303B5">
        <w:tab/>
      </w:r>
      <w:r w:rsidR="004371FE">
        <w:tab/>
      </w:r>
      <w:r w:rsidR="004371FE">
        <w:tab/>
      </w:r>
      <w:r w:rsidR="004371FE">
        <w:tab/>
      </w:r>
      <w:r w:rsidR="004371FE">
        <w:tab/>
      </w:r>
      <w:r w:rsidR="004371FE">
        <w:tab/>
      </w:r>
      <w:r w:rsidRPr="00F303B5">
        <w:t>4.304,72 kn</w:t>
      </w:r>
    </w:p>
    <w:p w:rsidRDefault="004371FE" w:rsidP="00CA421C" w:rsidR="004371FE" w:rsidRPr="00F303B5">
      <w:pPr>
        <w:ind w:left="360"/>
        <w:jc w:val="both"/>
      </w:pPr>
    </w:p>
    <w:p w:rsidRDefault="00CA421C" w:rsidP="00CA421C" w:rsidR="004371FE">
      <w:pPr>
        <w:ind w:left="360"/>
        <w:jc w:val="both"/>
      </w:pPr>
      <w:r w:rsidRPr="00F303B5">
        <w:t xml:space="preserve">TONKA VASIĆ, Buzet, II. istarske brigade 23, </w:t>
      </w:r>
    </w:p>
    <w:p w:rsidRDefault="00CA421C" w:rsidP="00CA421C" w:rsidR="00CA421C">
      <w:pPr>
        <w:ind w:left="360"/>
        <w:jc w:val="both"/>
      </w:pPr>
      <w:r w:rsidRPr="00F303B5">
        <w:t>OIB 34566059570</w:t>
      </w:r>
      <w:r w:rsidRPr="00F303B5">
        <w:tab/>
      </w:r>
      <w:r w:rsidR="007009DA" w:rsidRPr="00F303B5">
        <w:t xml:space="preserve">  </w:t>
      </w:r>
      <w:r w:rsidR="004371FE">
        <w:tab/>
      </w:r>
      <w:r w:rsidR="004371FE">
        <w:tab/>
      </w:r>
      <w:r w:rsidR="004371FE">
        <w:tab/>
      </w:r>
      <w:r w:rsidR="004371FE">
        <w:tab/>
      </w:r>
      <w:r w:rsidR="004371FE">
        <w:tab/>
      </w:r>
      <w:r w:rsidR="00765C17">
        <w:t>1.382</w:t>
      </w:r>
      <w:r w:rsidRPr="00F303B5">
        <w:t xml:space="preserve">,22 kn </w:t>
      </w:r>
    </w:p>
    <w:p w:rsidRDefault="004371FE" w:rsidP="00CA421C" w:rsidR="004371FE" w:rsidRPr="00F303B5">
      <w:pPr>
        <w:ind w:left="360"/>
        <w:jc w:val="both"/>
      </w:pPr>
    </w:p>
    <w:p w:rsidRDefault="00CA421C" w:rsidP="00CA421C" w:rsidR="004371FE">
      <w:pPr>
        <w:ind w:left="360"/>
        <w:jc w:val="both"/>
      </w:pPr>
      <w:r w:rsidRPr="00F303B5">
        <w:t xml:space="preserve">RUŽICA BUDICIN, Rovinj, Fra P. Pellizzera 23, </w:t>
      </w:r>
    </w:p>
    <w:p w:rsidRDefault="00CA421C" w:rsidP="00CA421C" w:rsidR="00CA421C">
      <w:pPr>
        <w:ind w:left="360"/>
        <w:jc w:val="both"/>
      </w:pPr>
      <w:r w:rsidRPr="00F303B5">
        <w:t>OIB 58031906132</w:t>
      </w:r>
      <w:r w:rsidRPr="00F303B5">
        <w:tab/>
      </w:r>
      <w:r w:rsidR="007009DA" w:rsidRPr="00F303B5">
        <w:t xml:space="preserve"> </w:t>
      </w:r>
      <w:r w:rsidR="004371FE">
        <w:tab/>
      </w:r>
      <w:r w:rsidR="004371FE">
        <w:tab/>
      </w:r>
      <w:r w:rsidR="004371FE">
        <w:tab/>
      </w:r>
      <w:r w:rsidR="004371FE">
        <w:tab/>
      </w:r>
      <w:r w:rsidR="004371FE">
        <w:tab/>
      </w:r>
      <w:r w:rsidR="00765C17">
        <w:t>3</w:t>
      </w:r>
      <w:r w:rsidRPr="00F303B5">
        <w:t xml:space="preserve">13,52 kn </w:t>
      </w:r>
    </w:p>
    <w:p w:rsidRDefault="004371FE" w:rsidP="00CA421C" w:rsidR="004371FE" w:rsidRPr="00F303B5">
      <w:pPr>
        <w:ind w:left="360"/>
        <w:jc w:val="both"/>
      </w:pPr>
    </w:p>
    <w:p w:rsidRDefault="00CA421C" w:rsidP="007009DA" w:rsidR="004371FE">
      <w:pPr>
        <w:ind w:left="360"/>
        <w:jc w:val="both"/>
      </w:pPr>
      <w:r w:rsidRPr="00F303B5">
        <w:t xml:space="preserve">MILAN JERGOVIĆ, Pula, Nobileova 60, </w:t>
      </w:r>
    </w:p>
    <w:p w:rsidRDefault="00CA421C" w:rsidP="00CA421C" w:rsidR="00CA421C">
      <w:pPr>
        <w:ind w:left="360"/>
        <w:jc w:val="both"/>
      </w:pPr>
      <w:r w:rsidRPr="00F303B5">
        <w:t>OIB 02893283527</w:t>
      </w:r>
      <w:r w:rsidRPr="00F303B5">
        <w:tab/>
      </w:r>
      <w:r w:rsidR="007009DA" w:rsidRPr="00F303B5">
        <w:t xml:space="preserve"> </w:t>
      </w:r>
      <w:r w:rsidR="004371FE">
        <w:tab/>
      </w:r>
      <w:r w:rsidR="004371FE">
        <w:tab/>
      </w:r>
      <w:r w:rsidR="004371FE">
        <w:tab/>
      </w:r>
      <w:r w:rsidR="004371FE">
        <w:tab/>
      </w:r>
      <w:r w:rsidR="004371FE">
        <w:tab/>
      </w:r>
      <w:r w:rsidR="00765C17">
        <w:t>10.403</w:t>
      </w:r>
      <w:r w:rsidRPr="00F303B5">
        <w:t xml:space="preserve">,03 kn </w:t>
      </w:r>
    </w:p>
    <w:p w:rsidRDefault="004371FE" w:rsidP="00CA421C" w:rsidR="004371FE" w:rsidRPr="00F303B5">
      <w:pPr>
        <w:ind w:left="360"/>
        <w:jc w:val="both"/>
      </w:pPr>
    </w:p>
    <w:p w:rsidRDefault="00CA421C" w:rsidP="007009DA" w:rsidR="004371FE">
      <w:pPr>
        <w:ind w:left="360"/>
        <w:jc w:val="both"/>
      </w:pPr>
      <w:r w:rsidRPr="00F303B5">
        <w:t xml:space="preserve">ANNAMARIA SORGO, Rovinj, R. Da Veggie 14, </w:t>
      </w:r>
    </w:p>
    <w:p w:rsidRDefault="00CA421C" w:rsidP="00CA421C" w:rsidR="00CA421C">
      <w:pPr>
        <w:ind w:left="360"/>
        <w:jc w:val="both"/>
      </w:pPr>
      <w:r w:rsidRPr="00F303B5">
        <w:t>OIB 74511398452</w:t>
      </w:r>
      <w:r w:rsidRPr="00F303B5">
        <w:tab/>
      </w:r>
      <w:r w:rsidR="007009DA" w:rsidRPr="00F303B5">
        <w:t xml:space="preserve"> </w:t>
      </w:r>
      <w:r w:rsidR="004371FE">
        <w:tab/>
      </w:r>
      <w:r w:rsidR="004371FE">
        <w:tab/>
      </w:r>
      <w:r w:rsidR="004371FE">
        <w:tab/>
      </w:r>
      <w:r w:rsidR="004371FE">
        <w:tab/>
      </w:r>
      <w:r w:rsidR="004371FE">
        <w:tab/>
      </w:r>
      <w:r w:rsidR="00765C17">
        <w:t>30</w:t>
      </w:r>
      <w:r w:rsidRPr="00F303B5">
        <w:t>7,16 kn</w:t>
      </w:r>
    </w:p>
    <w:p w:rsidRDefault="004371FE" w:rsidP="00CA421C" w:rsidR="004371FE" w:rsidRPr="00F303B5">
      <w:pPr>
        <w:ind w:left="360"/>
        <w:jc w:val="both"/>
      </w:pPr>
    </w:p>
    <w:p w:rsidRDefault="00CA421C" w:rsidP="007009DA" w:rsidR="004371FE">
      <w:pPr>
        <w:ind w:left="360"/>
        <w:jc w:val="both"/>
      </w:pPr>
      <w:r w:rsidRPr="00F303B5">
        <w:t xml:space="preserve">PAULA GOGIĆ, Rovinj, Gundulićeva 4a, </w:t>
      </w:r>
    </w:p>
    <w:p w:rsidRDefault="00CA421C" w:rsidP="00CA421C" w:rsidR="00CA421C">
      <w:pPr>
        <w:ind w:left="360"/>
        <w:jc w:val="both"/>
      </w:pPr>
      <w:r w:rsidRPr="00F303B5">
        <w:t>OIB 48986455385</w:t>
      </w:r>
      <w:r w:rsidRPr="00F303B5">
        <w:tab/>
      </w:r>
      <w:r w:rsidR="007009DA" w:rsidRPr="00F303B5">
        <w:t xml:space="preserve"> </w:t>
      </w:r>
      <w:r w:rsidR="004371FE">
        <w:tab/>
      </w:r>
      <w:r w:rsidR="004371FE">
        <w:tab/>
      </w:r>
      <w:r w:rsidR="004371FE">
        <w:tab/>
      </w:r>
      <w:r w:rsidR="004371FE">
        <w:tab/>
      </w:r>
      <w:r w:rsidR="004371FE">
        <w:tab/>
      </w:r>
      <w:r w:rsidR="00765C17">
        <w:t>1.039</w:t>
      </w:r>
      <w:r w:rsidRPr="00F303B5">
        <w:t xml:space="preserve">,42 kn </w:t>
      </w:r>
    </w:p>
    <w:p w:rsidRDefault="004371FE" w:rsidP="00CA421C" w:rsidR="004371FE" w:rsidRPr="00F303B5">
      <w:pPr>
        <w:ind w:left="360"/>
        <w:jc w:val="both"/>
      </w:pPr>
    </w:p>
    <w:p w:rsidRDefault="00CA421C" w:rsidP="007009DA" w:rsidR="004371FE">
      <w:pPr>
        <w:ind w:left="360"/>
        <w:jc w:val="both"/>
      </w:pPr>
      <w:r w:rsidRPr="00F303B5">
        <w:t xml:space="preserve">MIRJANA ZILI, Rovinj, M. I. Poropata 5, </w:t>
      </w:r>
    </w:p>
    <w:p w:rsidRDefault="00CA421C" w:rsidP="00CA421C" w:rsidR="00CA421C" w:rsidRPr="00F303B5">
      <w:pPr>
        <w:ind w:left="360"/>
        <w:jc w:val="both"/>
      </w:pPr>
      <w:r w:rsidRPr="00F303B5">
        <w:t>OIB 21971465717</w:t>
      </w:r>
      <w:r w:rsidRPr="00F303B5">
        <w:tab/>
      </w:r>
      <w:r w:rsidR="007009DA" w:rsidRPr="00F303B5">
        <w:t xml:space="preserve"> </w:t>
      </w:r>
      <w:r w:rsidR="004371FE">
        <w:tab/>
      </w:r>
      <w:r w:rsidR="004371FE">
        <w:tab/>
      </w:r>
      <w:r w:rsidR="004371FE">
        <w:tab/>
      </w:r>
      <w:r w:rsidR="004371FE">
        <w:tab/>
      </w:r>
      <w:r w:rsidR="004371FE">
        <w:tab/>
      </w:r>
      <w:r w:rsidR="00765C17">
        <w:t>3</w:t>
      </w:r>
      <w:r w:rsidRPr="00F303B5">
        <w:t xml:space="preserve">04,61 kn </w:t>
      </w:r>
    </w:p>
    <w:p w:rsidRDefault="00CA421C" w:rsidP="00CA421C" w:rsidR="00CA421C" w:rsidRPr="00F303B5">
      <w:pPr>
        <w:ind w:left="360"/>
        <w:jc w:val="both"/>
      </w:pPr>
      <w:r w:rsidRPr="00F303B5">
        <w:tab/>
      </w:r>
      <w:r w:rsidRPr="00F303B5">
        <w:tab/>
      </w:r>
    </w:p>
    <w:p w:rsidRDefault="00CA421C" w:rsidP="007009DA" w:rsidR="004371FE">
      <w:pPr>
        <w:ind w:left="360"/>
        <w:jc w:val="both"/>
      </w:pPr>
      <w:r w:rsidRPr="00F303B5">
        <w:t xml:space="preserve">ANTONELLA VENIER, Rovinj, Carerra 82, </w:t>
      </w:r>
    </w:p>
    <w:p w:rsidRDefault="00CA421C" w:rsidP="00CA421C" w:rsidR="00CA421C">
      <w:pPr>
        <w:ind w:left="360"/>
        <w:jc w:val="both"/>
      </w:pPr>
      <w:r w:rsidRPr="00F303B5">
        <w:t>OIB 12701798840</w:t>
      </w:r>
      <w:r w:rsidRPr="00F303B5">
        <w:tab/>
      </w:r>
      <w:r w:rsidR="007009DA" w:rsidRPr="00F303B5">
        <w:t xml:space="preserve"> </w:t>
      </w:r>
      <w:r w:rsidR="004371FE">
        <w:tab/>
      </w:r>
      <w:r w:rsidR="004371FE">
        <w:tab/>
      </w:r>
      <w:r w:rsidR="004371FE">
        <w:tab/>
      </w:r>
      <w:r w:rsidR="004371FE">
        <w:tab/>
      </w:r>
      <w:r w:rsidR="004371FE">
        <w:tab/>
      </w:r>
      <w:r w:rsidR="00765C17">
        <w:t>3</w:t>
      </w:r>
      <w:r w:rsidRPr="00F303B5">
        <w:t>03,34 kn</w:t>
      </w:r>
    </w:p>
    <w:p w:rsidRDefault="004371FE" w:rsidP="00CA421C" w:rsidR="004371FE" w:rsidRPr="00F303B5">
      <w:pPr>
        <w:ind w:left="360"/>
        <w:jc w:val="both"/>
      </w:pPr>
    </w:p>
    <w:p w:rsidRDefault="00CA421C" w:rsidP="007009DA" w:rsidR="004371FE">
      <w:pPr>
        <w:ind w:left="360"/>
        <w:jc w:val="both"/>
      </w:pPr>
      <w:r w:rsidRPr="00F303B5">
        <w:t xml:space="preserve">BILJANA IVKOVIĆ, Rovinj, P. Besenghija 11, </w:t>
      </w:r>
    </w:p>
    <w:p w:rsidRDefault="00CA421C" w:rsidP="00CA421C" w:rsidR="00CA421C">
      <w:pPr>
        <w:ind w:left="360"/>
        <w:jc w:val="both"/>
      </w:pPr>
      <w:r w:rsidRPr="00F303B5">
        <w:t>OIB 11651305932</w:t>
      </w:r>
      <w:r w:rsidRPr="00F303B5">
        <w:tab/>
      </w:r>
      <w:r w:rsidR="007009DA" w:rsidRPr="00F303B5">
        <w:t xml:space="preserve">  </w:t>
      </w:r>
      <w:r w:rsidR="004371FE">
        <w:tab/>
      </w:r>
      <w:r w:rsidR="004371FE">
        <w:tab/>
      </w:r>
      <w:r w:rsidR="004371FE">
        <w:tab/>
      </w:r>
      <w:r w:rsidR="004371FE">
        <w:tab/>
      </w:r>
      <w:r w:rsidR="004371FE">
        <w:tab/>
      </w:r>
      <w:r w:rsidR="00765C17">
        <w:t>7.5</w:t>
      </w:r>
      <w:r w:rsidRPr="00F303B5">
        <w:t xml:space="preserve">72,94 kn </w:t>
      </w:r>
    </w:p>
    <w:p w:rsidRDefault="004371FE" w:rsidP="00CA421C" w:rsidR="004371FE" w:rsidRPr="00F303B5">
      <w:pPr>
        <w:ind w:left="360"/>
        <w:jc w:val="both"/>
      </w:pPr>
    </w:p>
    <w:p w:rsidRDefault="00CA421C" w:rsidP="007009DA" w:rsidR="004371FE">
      <w:pPr>
        <w:ind w:left="360"/>
        <w:jc w:val="both"/>
      </w:pPr>
      <w:r w:rsidRPr="00F303B5">
        <w:t xml:space="preserve">DANIJELA ŽUFIĆ, Rovinj, J. Rakovca 32, </w:t>
      </w:r>
    </w:p>
    <w:p w:rsidRDefault="00CA421C" w:rsidP="00CA421C" w:rsidR="00CA421C">
      <w:pPr>
        <w:ind w:left="360"/>
        <w:jc w:val="both"/>
      </w:pPr>
      <w:r w:rsidRPr="00F303B5">
        <w:t>OIB 04558832040</w:t>
      </w:r>
      <w:r w:rsidRPr="00F303B5">
        <w:tab/>
      </w:r>
      <w:r w:rsidR="007009DA" w:rsidRPr="00F303B5">
        <w:t xml:space="preserve"> </w:t>
      </w:r>
      <w:r w:rsidR="004371FE">
        <w:tab/>
      </w:r>
      <w:r w:rsidR="004371FE">
        <w:tab/>
      </w:r>
      <w:r w:rsidR="004371FE">
        <w:tab/>
      </w:r>
      <w:r w:rsidR="004371FE">
        <w:tab/>
      </w:r>
      <w:r w:rsidR="004371FE">
        <w:tab/>
      </w:r>
      <w:r w:rsidR="00765C17">
        <w:t>8</w:t>
      </w:r>
      <w:r w:rsidRPr="00F303B5">
        <w:t xml:space="preserve">75,66 kn </w:t>
      </w:r>
    </w:p>
    <w:p w:rsidRDefault="004371FE" w:rsidP="00CA421C" w:rsidR="004371FE" w:rsidRPr="00F303B5">
      <w:pPr>
        <w:ind w:left="360"/>
        <w:jc w:val="both"/>
      </w:pPr>
    </w:p>
    <w:p w:rsidRDefault="00CA421C" w:rsidP="007009DA" w:rsidR="004371FE">
      <w:pPr>
        <w:ind w:left="360"/>
        <w:jc w:val="both"/>
      </w:pPr>
      <w:r w:rsidRPr="00F303B5">
        <w:t xml:space="preserve">JADRANKA RACAN, Pula, Koparska 11, </w:t>
      </w:r>
    </w:p>
    <w:p w:rsidRDefault="00CA421C" w:rsidP="00CA421C" w:rsidR="00CA421C">
      <w:pPr>
        <w:ind w:left="360"/>
        <w:jc w:val="both"/>
      </w:pPr>
      <w:r w:rsidRPr="00F303B5">
        <w:t>OIB 05193770783</w:t>
      </w:r>
      <w:r w:rsidRPr="00F303B5">
        <w:tab/>
      </w:r>
      <w:r w:rsidR="007009DA" w:rsidRPr="00F303B5">
        <w:t xml:space="preserve"> </w:t>
      </w:r>
      <w:r w:rsidR="004371FE">
        <w:tab/>
      </w:r>
      <w:r w:rsidR="004371FE">
        <w:tab/>
      </w:r>
      <w:r w:rsidR="004371FE">
        <w:tab/>
      </w:r>
      <w:r w:rsidR="004371FE">
        <w:tab/>
      </w:r>
      <w:r w:rsidR="004371FE">
        <w:tab/>
      </w:r>
      <w:r w:rsidR="00765C17">
        <w:t>8</w:t>
      </w:r>
      <w:r w:rsidRPr="00F303B5">
        <w:t xml:space="preserve">98,57 kn </w:t>
      </w:r>
    </w:p>
    <w:p w:rsidRDefault="004B65D5" w:rsidP="007009DA" w:rsidR="004B65D5">
      <w:pPr>
        <w:ind w:left="360"/>
        <w:jc w:val="both"/>
      </w:pPr>
    </w:p>
    <w:p w:rsidRDefault="00CA421C" w:rsidP="007009DA" w:rsidR="004371FE">
      <w:pPr>
        <w:ind w:left="360"/>
        <w:jc w:val="both"/>
      </w:pPr>
      <w:r w:rsidRPr="00F303B5">
        <w:t xml:space="preserve">DANICA MARGETIĆ, Marčana, Radeki - Polje 34, </w:t>
      </w:r>
    </w:p>
    <w:p w:rsidRDefault="00CA421C" w:rsidP="00CA421C" w:rsidR="00CA421C">
      <w:pPr>
        <w:ind w:left="360"/>
        <w:jc w:val="both"/>
      </w:pPr>
      <w:r w:rsidRPr="00F303B5">
        <w:t>OIB 34739720194</w:t>
      </w:r>
      <w:r w:rsidRPr="00F303B5">
        <w:tab/>
      </w:r>
      <w:r w:rsidR="007009DA" w:rsidRPr="00F303B5">
        <w:t xml:space="preserve"> </w:t>
      </w:r>
      <w:r w:rsidR="004371FE">
        <w:tab/>
      </w:r>
      <w:r w:rsidR="004371FE">
        <w:tab/>
      </w:r>
      <w:r w:rsidR="004371FE">
        <w:tab/>
      </w:r>
      <w:r w:rsidR="004371FE">
        <w:tab/>
      </w:r>
      <w:r w:rsidR="004371FE">
        <w:tab/>
      </w:r>
      <w:r w:rsidR="00765C17">
        <w:t>1.389</w:t>
      </w:r>
      <w:r w:rsidRPr="00F303B5">
        <w:t xml:space="preserve">,86 kn </w:t>
      </w:r>
    </w:p>
    <w:p w:rsidRDefault="004371FE" w:rsidP="00CA421C" w:rsidR="004371FE" w:rsidRPr="00F303B5">
      <w:pPr>
        <w:ind w:left="360"/>
        <w:jc w:val="both"/>
      </w:pPr>
    </w:p>
    <w:p w:rsidRDefault="00CA421C" w:rsidP="007009DA" w:rsidR="004371FE">
      <w:pPr>
        <w:ind w:left="360"/>
        <w:jc w:val="both"/>
      </w:pPr>
      <w:r w:rsidRPr="00F303B5">
        <w:t xml:space="preserve">DIJANA RADOVIĆ, Pula, Koparska 31, </w:t>
      </w:r>
    </w:p>
    <w:p w:rsidRDefault="00CA421C" w:rsidP="00CA421C" w:rsidR="00CA421C" w:rsidRPr="00F303B5">
      <w:pPr>
        <w:ind w:left="360"/>
        <w:jc w:val="both"/>
      </w:pPr>
      <w:r w:rsidRPr="00F303B5">
        <w:t>OIB 32295735083</w:t>
      </w:r>
      <w:r w:rsidRPr="00F303B5">
        <w:tab/>
      </w:r>
      <w:r w:rsidR="007009DA" w:rsidRPr="00F303B5">
        <w:t xml:space="preserve">  </w:t>
      </w:r>
      <w:r w:rsidR="004371FE">
        <w:tab/>
      </w:r>
      <w:r w:rsidR="004371FE">
        <w:tab/>
      </w:r>
      <w:r w:rsidR="004371FE">
        <w:tab/>
      </w:r>
      <w:r w:rsidR="004371FE">
        <w:tab/>
      </w:r>
      <w:r w:rsidR="004371FE">
        <w:tab/>
      </w:r>
      <w:r w:rsidR="00765C17">
        <w:t>1.3</w:t>
      </w:r>
      <w:r w:rsidRPr="00F303B5">
        <w:t xml:space="preserve">51,14 kn </w:t>
      </w:r>
    </w:p>
    <w:p w:rsidRDefault="00CA421C" w:rsidP="00CA421C" w:rsidR="00CA421C" w:rsidRPr="00F303B5">
      <w:pPr>
        <w:ind w:left="360"/>
        <w:jc w:val="both"/>
      </w:pPr>
      <w:r w:rsidRPr="00F303B5">
        <w:tab/>
      </w:r>
      <w:r w:rsidRPr="00F303B5">
        <w:tab/>
      </w:r>
    </w:p>
    <w:p w:rsidRDefault="00CA421C" w:rsidP="007009DA" w:rsidR="004371FE">
      <w:pPr>
        <w:ind w:left="360"/>
        <w:jc w:val="both"/>
      </w:pPr>
      <w:r w:rsidRPr="00F303B5">
        <w:t xml:space="preserve">MANUELA PETEK PRENC, Kanfanar, Šodići bb, </w:t>
      </w:r>
    </w:p>
    <w:p w:rsidRDefault="00CA421C" w:rsidP="00CA421C" w:rsidR="00CA421C">
      <w:pPr>
        <w:ind w:left="360"/>
        <w:jc w:val="both"/>
      </w:pPr>
      <w:r w:rsidRPr="00F303B5">
        <w:t>OIB 01519654886</w:t>
      </w:r>
      <w:r w:rsidRPr="00F303B5">
        <w:tab/>
      </w:r>
      <w:r w:rsidR="007009DA" w:rsidRPr="00F303B5">
        <w:t xml:space="preserve"> </w:t>
      </w:r>
      <w:r w:rsidR="004371FE">
        <w:tab/>
      </w:r>
      <w:r w:rsidR="004371FE">
        <w:tab/>
      </w:r>
      <w:r w:rsidR="004371FE">
        <w:tab/>
      </w:r>
      <w:r w:rsidR="004371FE">
        <w:tab/>
      </w:r>
      <w:r w:rsidR="004371FE">
        <w:tab/>
      </w:r>
      <w:r w:rsidR="00765C17">
        <w:t>1.3</w:t>
      </w:r>
      <w:r w:rsidRPr="00F303B5">
        <w:t>70,77 kn</w:t>
      </w:r>
    </w:p>
    <w:p w:rsidRDefault="004371FE" w:rsidP="00CA421C" w:rsidR="004371FE" w:rsidRPr="00F303B5">
      <w:pPr>
        <w:ind w:left="360"/>
        <w:jc w:val="both"/>
      </w:pPr>
    </w:p>
    <w:p w:rsidRDefault="00CA421C" w:rsidP="007009DA" w:rsidR="004371FE">
      <w:pPr>
        <w:ind w:left="360"/>
        <w:jc w:val="both"/>
      </w:pPr>
      <w:r w:rsidRPr="00F303B5">
        <w:t xml:space="preserve">SANJA ANĐELIĆ, Žminj, Vidulini 14b, </w:t>
      </w:r>
    </w:p>
    <w:p w:rsidRDefault="00CA421C" w:rsidP="00CA421C" w:rsidR="00CA421C">
      <w:pPr>
        <w:ind w:left="360"/>
        <w:jc w:val="both"/>
      </w:pPr>
      <w:r w:rsidRPr="00F303B5">
        <w:t>OIB 77215932410</w:t>
      </w:r>
      <w:r w:rsidR="007009DA" w:rsidRPr="00F303B5">
        <w:t xml:space="preserve"> </w:t>
      </w:r>
      <w:r w:rsidRPr="00F303B5">
        <w:tab/>
      </w:r>
      <w:r w:rsidR="007009DA" w:rsidRPr="00F303B5">
        <w:t xml:space="preserve"> </w:t>
      </w:r>
      <w:r w:rsidR="004371FE">
        <w:tab/>
      </w:r>
      <w:r w:rsidR="004371FE">
        <w:tab/>
      </w:r>
      <w:r w:rsidR="004371FE">
        <w:tab/>
      </w:r>
      <w:r w:rsidR="004371FE">
        <w:tab/>
      </w:r>
      <w:r w:rsidR="00765C17">
        <w:t>875</w:t>
      </w:r>
      <w:r w:rsidRPr="00F303B5">
        <w:t>,66 kn</w:t>
      </w:r>
    </w:p>
    <w:p w:rsidRDefault="004371FE" w:rsidP="00CA421C" w:rsidR="004371FE" w:rsidRPr="00F303B5">
      <w:pPr>
        <w:ind w:left="360"/>
        <w:jc w:val="both"/>
      </w:pPr>
    </w:p>
    <w:p w:rsidRDefault="00CA421C" w:rsidP="007009DA" w:rsidR="004371FE">
      <w:pPr>
        <w:ind w:left="360"/>
        <w:jc w:val="both"/>
      </w:pPr>
      <w:r w:rsidRPr="00F303B5">
        <w:t xml:space="preserve">DRAGOMIR PANIĆ, Pula, Zagrebačka 2, </w:t>
      </w:r>
    </w:p>
    <w:p w:rsidRDefault="00CA421C" w:rsidP="00CA421C" w:rsidR="00CA421C">
      <w:pPr>
        <w:ind w:left="360"/>
        <w:jc w:val="both"/>
      </w:pPr>
      <w:r w:rsidRPr="00F303B5">
        <w:t>OIB 51770570597</w:t>
      </w:r>
      <w:r w:rsidRPr="00F303B5">
        <w:tab/>
      </w:r>
      <w:r w:rsidR="007009DA" w:rsidRPr="00F303B5">
        <w:t xml:space="preserve"> </w:t>
      </w:r>
      <w:r w:rsidR="004371FE">
        <w:tab/>
      </w:r>
      <w:r w:rsidR="004371FE">
        <w:tab/>
      </w:r>
      <w:r w:rsidR="004371FE">
        <w:tab/>
      </w:r>
      <w:r w:rsidR="004371FE">
        <w:tab/>
      </w:r>
      <w:r w:rsidR="004371FE">
        <w:tab/>
      </w:r>
      <w:r w:rsidR="00765C17">
        <w:t>1.0</w:t>
      </w:r>
      <w:r w:rsidRPr="00F303B5">
        <w:t xml:space="preserve">37,94 kn </w:t>
      </w:r>
    </w:p>
    <w:p w:rsidRDefault="00765C17" w:rsidP="00CA421C" w:rsidR="00765C17" w:rsidRPr="00F303B5">
      <w:pPr>
        <w:ind w:left="360"/>
        <w:jc w:val="both"/>
      </w:pPr>
    </w:p>
    <w:p w:rsidRDefault="00CA421C" w:rsidP="007009DA" w:rsidR="004371FE">
      <w:pPr>
        <w:ind w:left="360"/>
        <w:jc w:val="both"/>
      </w:pPr>
      <w:r w:rsidRPr="00F303B5">
        <w:t xml:space="preserve">MIROSLAV MAJERIĆ, Labin, Vilete 10, </w:t>
      </w:r>
    </w:p>
    <w:p w:rsidRDefault="00CA421C" w:rsidP="00CA421C" w:rsidR="00CA421C">
      <w:pPr>
        <w:ind w:left="360"/>
        <w:jc w:val="both"/>
      </w:pPr>
      <w:r w:rsidRPr="00F303B5">
        <w:t>OIB 38061130931</w:t>
      </w:r>
      <w:r w:rsidRPr="00F303B5">
        <w:tab/>
      </w:r>
      <w:r w:rsidR="007009DA" w:rsidRPr="00F303B5">
        <w:t xml:space="preserve"> </w:t>
      </w:r>
      <w:r w:rsidR="004371FE">
        <w:tab/>
      </w:r>
      <w:r w:rsidR="004371FE">
        <w:tab/>
      </w:r>
      <w:r w:rsidR="004371FE">
        <w:tab/>
      </w:r>
      <w:r w:rsidR="004371FE">
        <w:tab/>
      </w:r>
      <w:r w:rsidR="004371FE">
        <w:tab/>
      </w:r>
      <w:r w:rsidR="00765C17">
        <w:t>24.10</w:t>
      </w:r>
      <w:r w:rsidRPr="00F303B5">
        <w:t xml:space="preserve">5,40 kn </w:t>
      </w:r>
    </w:p>
    <w:p w:rsidRDefault="004371FE" w:rsidP="00CA421C" w:rsidR="004371FE" w:rsidRPr="00F303B5">
      <w:pPr>
        <w:ind w:left="360"/>
        <w:jc w:val="both"/>
      </w:pPr>
    </w:p>
    <w:p w:rsidRDefault="00CA421C" w:rsidP="007009DA" w:rsidR="004371FE">
      <w:pPr>
        <w:ind w:left="360"/>
        <w:jc w:val="both"/>
      </w:pPr>
      <w:r w:rsidRPr="00F303B5">
        <w:t xml:space="preserve">MARIJANA RESTOVIĆ, Pula, Koparska 46, </w:t>
      </w:r>
    </w:p>
    <w:p w:rsidRDefault="00CA421C" w:rsidP="00CA421C" w:rsidR="00CA421C">
      <w:pPr>
        <w:ind w:left="360"/>
        <w:jc w:val="both"/>
      </w:pPr>
      <w:r w:rsidRPr="00F303B5">
        <w:t>OIB 35334609168</w:t>
      </w:r>
      <w:r w:rsidRPr="00F303B5">
        <w:tab/>
      </w:r>
      <w:r w:rsidR="007009DA" w:rsidRPr="00F303B5">
        <w:t xml:space="preserve"> </w:t>
      </w:r>
      <w:r w:rsidR="004371FE">
        <w:tab/>
      </w:r>
      <w:r w:rsidR="004371FE">
        <w:tab/>
      </w:r>
      <w:r w:rsidR="004371FE">
        <w:tab/>
      </w:r>
      <w:r w:rsidR="004371FE">
        <w:tab/>
      </w:r>
      <w:r w:rsidR="004371FE">
        <w:tab/>
      </w:r>
      <w:r w:rsidR="00765C17">
        <w:t>8</w:t>
      </w:r>
      <w:r w:rsidRPr="00F303B5">
        <w:t>79,48 kn</w:t>
      </w:r>
    </w:p>
    <w:p w:rsidRDefault="004371FE" w:rsidP="00CA421C" w:rsidR="004371FE" w:rsidRPr="00F303B5">
      <w:pPr>
        <w:ind w:left="360"/>
        <w:jc w:val="both"/>
      </w:pPr>
    </w:p>
    <w:p w:rsidRDefault="00CA421C" w:rsidP="007009DA" w:rsidR="004371FE">
      <w:pPr>
        <w:ind w:left="360"/>
        <w:jc w:val="both"/>
      </w:pPr>
      <w:r w:rsidRPr="00F303B5">
        <w:t xml:space="preserve">BRUNA ŠEPIĆ, Momjan, Kremenje 58, </w:t>
      </w:r>
    </w:p>
    <w:p w:rsidRDefault="00CA421C" w:rsidP="00CA421C" w:rsidR="00CA421C" w:rsidRPr="00F303B5">
      <w:pPr>
        <w:ind w:left="360"/>
        <w:jc w:val="both"/>
      </w:pPr>
      <w:r w:rsidRPr="00F303B5">
        <w:t>OIB  54717703746</w:t>
      </w:r>
      <w:r w:rsidR="007009DA" w:rsidRPr="00F303B5">
        <w:t xml:space="preserve"> </w:t>
      </w:r>
      <w:r w:rsidRPr="00F303B5">
        <w:tab/>
      </w:r>
      <w:r w:rsidR="007009DA" w:rsidRPr="00F303B5">
        <w:t xml:space="preserve"> </w:t>
      </w:r>
      <w:r w:rsidR="004371FE">
        <w:tab/>
      </w:r>
      <w:r w:rsidR="004371FE">
        <w:tab/>
      </w:r>
      <w:r w:rsidR="004371FE">
        <w:tab/>
      </w:r>
      <w:r w:rsidR="004371FE">
        <w:tab/>
      </w:r>
      <w:r w:rsidR="00765C17">
        <w:t>1.0</w:t>
      </w:r>
      <w:r w:rsidRPr="00F303B5">
        <w:t xml:space="preserve">34,97 kn </w:t>
      </w:r>
    </w:p>
    <w:p w:rsidRDefault="00CA421C" w:rsidP="00CA421C" w:rsidR="00CA421C" w:rsidRPr="00F303B5">
      <w:pPr>
        <w:ind w:left="360"/>
        <w:jc w:val="both"/>
      </w:pPr>
      <w:r w:rsidRPr="00F303B5">
        <w:tab/>
      </w:r>
      <w:r w:rsidRPr="00F303B5">
        <w:tab/>
      </w:r>
    </w:p>
    <w:p w:rsidRDefault="00CA421C" w:rsidP="007009DA" w:rsidR="004371FE">
      <w:pPr>
        <w:ind w:left="360"/>
        <w:jc w:val="both"/>
      </w:pPr>
      <w:r w:rsidRPr="00F303B5">
        <w:t xml:space="preserve">ALENKA KRIŽMAN, Oprtalj, Šegari 31, </w:t>
      </w:r>
    </w:p>
    <w:p w:rsidRDefault="00CA421C" w:rsidP="00CA421C" w:rsidR="00CA421C">
      <w:pPr>
        <w:ind w:left="360"/>
        <w:jc w:val="both"/>
      </w:pPr>
      <w:r w:rsidRPr="00F303B5">
        <w:t>OIB 55590817507</w:t>
      </w:r>
      <w:r w:rsidRPr="00F303B5">
        <w:tab/>
      </w:r>
      <w:r w:rsidR="007009DA" w:rsidRPr="00F303B5">
        <w:t xml:space="preserve"> </w:t>
      </w:r>
      <w:r w:rsidR="004371FE">
        <w:tab/>
      </w:r>
      <w:r w:rsidR="004371FE">
        <w:tab/>
      </w:r>
      <w:r w:rsidR="004371FE">
        <w:tab/>
      </w:r>
      <w:r w:rsidR="004371FE">
        <w:tab/>
      </w:r>
      <w:r w:rsidR="004371FE">
        <w:tab/>
      </w:r>
      <w:r w:rsidR="00765C17">
        <w:t>850</w:t>
      </w:r>
      <w:r w:rsidRPr="00F303B5">
        <w:t>,21 kn</w:t>
      </w:r>
    </w:p>
    <w:p w:rsidRDefault="004371FE" w:rsidP="00CA421C" w:rsidR="004371FE" w:rsidRPr="00F303B5">
      <w:pPr>
        <w:ind w:left="360"/>
        <w:jc w:val="both"/>
      </w:pPr>
    </w:p>
    <w:p w:rsidRDefault="00CA421C" w:rsidP="007009DA" w:rsidR="004371FE">
      <w:pPr>
        <w:ind w:left="360"/>
        <w:jc w:val="both"/>
      </w:pPr>
      <w:r w:rsidRPr="00F303B5">
        <w:t xml:space="preserve">MIRA TENČIĆ PLETIKOS, Pula, Kastavska 20, </w:t>
      </w:r>
    </w:p>
    <w:p w:rsidRDefault="00CA421C" w:rsidP="00CA421C" w:rsidR="00CA421C">
      <w:pPr>
        <w:ind w:left="360"/>
        <w:jc w:val="both"/>
      </w:pPr>
      <w:r w:rsidRPr="00F303B5">
        <w:t>OIB 27711270621</w:t>
      </w:r>
      <w:r w:rsidRPr="00F303B5">
        <w:tab/>
      </w:r>
      <w:r w:rsidR="007009DA" w:rsidRPr="00F303B5">
        <w:t xml:space="preserve"> </w:t>
      </w:r>
      <w:r w:rsidR="004371FE">
        <w:tab/>
      </w:r>
      <w:r w:rsidR="004371FE">
        <w:tab/>
      </w:r>
      <w:r w:rsidR="004371FE">
        <w:tab/>
      </w:r>
      <w:r w:rsidR="004371FE">
        <w:tab/>
      </w:r>
      <w:r w:rsidR="004371FE">
        <w:tab/>
      </w:r>
      <w:r w:rsidR="00765C17">
        <w:t>987</w:t>
      </w:r>
      <w:r w:rsidRPr="00F303B5">
        <w:t xml:space="preserve">,73 kn </w:t>
      </w:r>
    </w:p>
    <w:p w:rsidRDefault="004371FE" w:rsidP="00CA421C" w:rsidR="004371FE" w:rsidRPr="00F303B5">
      <w:pPr>
        <w:ind w:left="360"/>
        <w:jc w:val="both"/>
      </w:pPr>
    </w:p>
    <w:p w:rsidRDefault="00CA421C" w:rsidP="007009DA" w:rsidR="004371FE">
      <w:pPr>
        <w:ind w:left="360"/>
        <w:jc w:val="both"/>
      </w:pPr>
      <w:r w:rsidRPr="00F303B5">
        <w:t xml:space="preserve">DANIJELA MATOKOVIĆ, Pula, Zoranićeva 20, </w:t>
      </w:r>
    </w:p>
    <w:p w:rsidRDefault="00CA421C" w:rsidP="00CA421C" w:rsidR="00CA421C">
      <w:pPr>
        <w:ind w:left="360"/>
        <w:jc w:val="both"/>
      </w:pPr>
      <w:r w:rsidRPr="00F303B5">
        <w:t>OIB 53583550382</w:t>
      </w:r>
      <w:r w:rsidRPr="00F303B5">
        <w:tab/>
      </w:r>
      <w:r w:rsidR="007009DA" w:rsidRPr="00F303B5">
        <w:t xml:space="preserve"> </w:t>
      </w:r>
      <w:r w:rsidR="004371FE">
        <w:tab/>
      </w:r>
      <w:r w:rsidR="004371FE">
        <w:tab/>
      </w:r>
      <w:r w:rsidR="004371FE">
        <w:tab/>
      </w:r>
      <w:r w:rsidR="004371FE">
        <w:tab/>
      </w:r>
      <w:r w:rsidR="004371FE">
        <w:tab/>
      </w:r>
      <w:r w:rsidR="00765C17">
        <w:t>1.704</w:t>
      </w:r>
      <w:r w:rsidRPr="00F303B5">
        <w:t>,55 kn</w:t>
      </w:r>
    </w:p>
    <w:p w:rsidRDefault="004371FE" w:rsidP="00CA421C" w:rsidR="004371FE" w:rsidRPr="00F303B5">
      <w:pPr>
        <w:ind w:left="360"/>
        <w:jc w:val="both"/>
      </w:pPr>
    </w:p>
    <w:p w:rsidRDefault="00CA421C" w:rsidP="007009DA" w:rsidR="004371FE">
      <w:pPr>
        <w:ind w:left="360"/>
        <w:jc w:val="both"/>
      </w:pPr>
      <w:r w:rsidRPr="00F303B5">
        <w:t xml:space="preserve">ELENA BAĆAC, Rijeka, Baredice 1, </w:t>
      </w:r>
    </w:p>
    <w:p w:rsidRDefault="00CA421C" w:rsidP="00CA421C" w:rsidR="00CA421C">
      <w:pPr>
        <w:ind w:left="360"/>
        <w:jc w:val="both"/>
      </w:pPr>
      <w:r w:rsidRPr="00F303B5">
        <w:t>OIB 73235247712</w:t>
      </w:r>
      <w:r w:rsidRPr="00F303B5">
        <w:tab/>
      </w:r>
      <w:r w:rsidR="007009DA" w:rsidRPr="00F303B5">
        <w:t xml:space="preserve"> </w:t>
      </w:r>
      <w:r w:rsidR="004371FE">
        <w:tab/>
      </w:r>
      <w:r w:rsidR="004371FE">
        <w:tab/>
      </w:r>
      <w:r w:rsidR="004371FE">
        <w:tab/>
      </w:r>
      <w:r w:rsidR="004371FE">
        <w:tab/>
      </w:r>
      <w:r w:rsidR="004371FE">
        <w:tab/>
      </w:r>
      <w:r w:rsidR="00765C17">
        <w:t>6.0</w:t>
      </w:r>
      <w:r w:rsidRPr="00F303B5">
        <w:t>91,17 kn</w:t>
      </w:r>
    </w:p>
    <w:p w:rsidRDefault="004371FE" w:rsidP="00CA421C" w:rsidR="004371FE" w:rsidRPr="00F303B5">
      <w:pPr>
        <w:ind w:left="360"/>
        <w:jc w:val="both"/>
      </w:pPr>
    </w:p>
    <w:p w:rsidRDefault="00CA421C" w:rsidP="007009DA" w:rsidR="004371FE">
      <w:pPr>
        <w:ind w:left="360"/>
        <w:jc w:val="both"/>
      </w:pPr>
      <w:r w:rsidRPr="00F303B5">
        <w:t xml:space="preserve">ZORAN PERHAT, Višnjan, Cerion 1a, </w:t>
      </w:r>
    </w:p>
    <w:p w:rsidRDefault="00CA421C" w:rsidP="00CA421C" w:rsidR="00CA421C">
      <w:pPr>
        <w:ind w:left="360"/>
        <w:jc w:val="both"/>
      </w:pPr>
      <w:r w:rsidRPr="00F303B5">
        <w:t>OIB 73206532536</w:t>
      </w:r>
      <w:r w:rsidRPr="00F303B5">
        <w:tab/>
      </w:r>
      <w:r w:rsidR="007009DA" w:rsidRPr="00F303B5">
        <w:t xml:space="preserve"> </w:t>
      </w:r>
      <w:r w:rsidR="004371FE">
        <w:tab/>
      </w:r>
      <w:r w:rsidR="004371FE">
        <w:tab/>
      </w:r>
      <w:r w:rsidR="004371FE">
        <w:tab/>
      </w:r>
      <w:r w:rsidR="004371FE">
        <w:tab/>
      </w:r>
      <w:r w:rsidR="004371FE">
        <w:tab/>
      </w:r>
      <w:r w:rsidR="00765C17">
        <w:t>7</w:t>
      </w:r>
      <w:r w:rsidRPr="00F303B5">
        <w:t>49,64 kn</w:t>
      </w:r>
    </w:p>
    <w:p w:rsidRDefault="004371FE" w:rsidP="00CA421C" w:rsidR="004371FE" w:rsidRPr="00F303B5">
      <w:pPr>
        <w:ind w:left="360"/>
        <w:jc w:val="both"/>
      </w:pPr>
    </w:p>
    <w:p w:rsidRDefault="00CA421C" w:rsidP="007009DA" w:rsidR="004371FE">
      <w:pPr>
        <w:ind w:left="360"/>
        <w:jc w:val="both"/>
      </w:pPr>
      <w:r w:rsidRPr="00F303B5">
        <w:t xml:space="preserve">JADRANKA BILIĆ, Pula, Vergerijeva 4, </w:t>
      </w:r>
    </w:p>
    <w:p w:rsidRDefault="00CA421C" w:rsidP="00CA421C" w:rsidR="00CA421C">
      <w:pPr>
        <w:ind w:left="360"/>
        <w:jc w:val="both"/>
      </w:pPr>
      <w:r w:rsidRPr="00F303B5">
        <w:t>OIB 85090974134</w:t>
      </w:r>
      <w:r w:rsidRPr="00F303B5">
        <w:tab/>
      </w:r>
      <w:r w:rsidR="007009DA" w:rsidRPr="00F303B5">
        <w:t xml:space="preserve"> </w:t>
      </w:r>
      <w:r w:rsidR="004371FE">
        <w:tab/>
      </w:r>
      <w:r w:rsidR="004371FE">
        <w:tab/>
      </w:r>
      <w:r w:rsidR="004371FE">
        <w:tab/>
      </w:r>
      <w:r w:rsidR="004371FE">
        <w:tab/>
      </w:r>
      <w:r w:rsidR="004371FE">
        <w:tab/>
      </w:r>
      <w:r w:rsidR="00765C17">
        <w:t>5</w:t>
      </w:r>
      <w:r w:rsidRPr="00F303B5">
        <w:t xml:space="preserve">99,05 kn </w:t>
      </w:r>
    </w:p>
    <w:p w:rsidRDefault="004371FE" w:rsidP="00CA421C" w:rsidR="004371FE" w:rsidRPr="00F303B5">
      <w:pPr>
        <w:ind w:left="360"/>
        <w:jc w:val="both"/>
      </w:pPr>
    </w:p>
    <w:p w:rsidRDefault="00CA421C" w:rsidP="007009DA" w:rsidR="004371FE">
      <w:pPr>
        <w:ind w:left="360"/>
        <w:jc w:val="both"/>
      </w:pPr>
      <w:r w:rsidRPr="00F303B5">
        <w:t xml:space="preserve">IGOR MEDIĆ, Pula, Tršćanska 1, </w:t>
      </w:r>
    </w:p>
    <w:p w:rsidRDefault="00CA421C" w:rsidP="00CA421C" w:rsidR="00CA421C">
      <w:pPr>
        <w:ind w:left="360"/>
        <w:jc w:val="both"/>
      </w:pPr>
      <w:r w:rsidRPr="00F303B5">
        <w:t>OIB 64594042413</w:t>
      </w:r>
      <w:r w:rsidRPr="00F303B5">
        <w:tab/>
      </w:r>
      <w:r w:rsidR="007009DA" w:rsidRPr="00F303B5">
        <w:t xml:space="preserve"> </w:t>
      </w:r>
      <w:r w:rsidR="004371FE">
        <w:tab/>
      </w:r>
      <w:r w:rsidR="004371FE">
        <w:tab/>
      </w:r>
      <w:r w:rsidR="004371FE">
        <w:tab/>
      </w:r>
      <w:r w:rsidR="004371FE">
        <w:tab/>
      </w:r>
      <w:r w:rsidR="004371FE">
        <w:tab/>
      </w:r>
      <w:r w:rsidR="00765C17">
        <w:t>1.079</w:t>
      </w:r>
      <w:r w:rsidRPr="00F303B5">
        <w:t xml:space="preserve">,51 kn </w:t>
      </w:r>
    </w:p>
    <w:p w:rsidRDefault="004371FE" w:rsidP="00CA421C" w:rsidR="004371FE" w:rsidRPr="00F303B5">
      <w:pPr>
        <w:ind w:left="360"/>
        <w:jc w:val="both"/>
      </w:pPr>
    </w:p>
    <w:p w:rsidRDefault="00CA421C" w:rsidP="00CA421C" w:rsidR="004371FE">
      <w:pPr>
        <w:ind w:left="360"/>
        <w:jc w:val="both"/>
      </w:pPr>
      <w:r w:rsidRPr="00F303B5">
        <w:t xml:space="preserve">ZORAN JADREŠKO, Pula, Baližerka 52, </w:t>
      </w:r>
    </w:p>
    <w:p w:rsidRDefault="00CA421C" w:rsidP="00CA421C" w:rsidR="00CA421C">
      <w:pPr>
        <w:ind w:left="360"/>
        <w:jc w:val="both"/>
      </w:pPr>
      <w:r w:rsidRPr="00F303B5">
        <w:t>OIB 53942767792</w:t>
      </w:r>
      <w:r w:rsidRPr="00F303B5">
        <w:tab/>
      </w:r>
      <w:r w:rsidR="007009DA" w:rsidRPr="00F303B5">
        <w:t xml:space="preserve"> </w:t>
      </w:r>
      <w:r w:rsidR="004371FE">
        <w:tab/>
      </w:r>
      <w:r w:rsidR="004371FE">
        <w:tab/>
      </w:r>
      <w:r w:rsidR="004371FE">
        <w:tab/>
      </w:r>
      <w:r w:rsidR="004371FE">
        <w:tab/>
      </w:r>
      <w:r w:rsidR="004371FE">
        <w:tab/>
      </w:r>
      <w:r w:rsidR="00765C17">
        <w:t>30.763</w:t>
      </w:r>
      <w:r w:rsidRPr="00F303B5">
        <w:t xml:space="preserve">,31 kn </w:t>
      </w:r>
    </w:p>
    <w:p w:rsidRDefault="00765C17" w:rsidP="00CA421C" w:rsidR="00765C17">
      <w:pPr>
        <w:ind w:left="360"/>
        <w:jc w:val="both"/>
      </w:pPr>
    </w:p>
    <w:p w:rsidRDefault="004371FE" w:rsidP="00CA421C" w:rsidR="004371FE" w:rsidRPr="00F303B5">
      <w:pPr>
        <w:ind w:left="360"/>
        <w:jc w:val="both"/>
      </w:pPr>
    </w:p>
    <w:p w:rsidRDefault="00CA421C" w:rsidP="007009DA" w:rsidR="004371FE">
      <w:pPr>
        <w:ind w:left="360"/>
        <w:jc w:val="both"/>
      </w:pPr>
      <w:r w:rsidRPr="00F303B5">
        <w:lastRenderedPageBreak/>
        <w:t xml:space="preserve">LJUBICA HANIĆ, Tar, Perci 7a, </w:t>
      </w:r>
    </w:p>
    <w:p w:rsidRDefault="00CA421C" w:rsidP="00CA421C" w:rsidR="00CA421C">
      <w:pPr>
        <w:ind w:left="360"/>
        <w:jc w:val="both"/>
      </w:pPr>
      <w:r w:rsidRPr="00F303B5">
        <w:t>OIB 38016530625</w:t>
      </w:r>
      <w:r w:rsidR="007009DA" w:rsidRPr="00F303B5">
        <w:t xml:space="preserve">  </w:t>
      </w:r>
      <w:r w:rsidR="004371FE">
        <w:tab/>
      </w:r>
      <w:r w:rsidR="004371FE">
        <w:tab/>
      </w:r>
      <w:r w:rsidR="004371FE">
        <w:tab/>
      </w:r>
      <w:r w:rsidR="004371FE">
        <w:tab/>
      </w:r>
      <w:r w:rsidR="004371FE">
        <w:tab/>
      </w:r>
      <w:r w:rsidR="00765C17">
        <w:t>8</w:t>
      </w:r>
      <w:r w:rsidRPr="00F303B5">
        <w:t>33,04 kn</w:t>
      </w:r>
    </w:p>
    <w:p w:rsidRDefault="004371FE" w:rsidP="00CA421C" w:rsidR="004371FE" w:rsidRPr="00F303B5">
      <w:pPr>
        <w:ind w:left="360"/>
        <w:jc w:val="both"/>
      </w:pPr>
    </w:p>
    <w:p w:rsidRDefault="00CA421C" w:rsidP="007009DA" w:rsidR="004371FE">
      <w:pPr>
        <w:ind w:left="360"/>
        <w:jc w:val="both"/>
      </w:pPr>
      <w:r w:rsidRPr="00F303B5">
        <w:t xml:space="preserve">DARKO PERHAT, Višnjan, Prhati 22, </w:t>
      </w:r>
    </w:p>
    <w:p w:rsidRDefault="00CA421C" w:rsidP="00CA421C" w:rsidR="00CA421C">
      <w:pPr>
        <w:ind w:left="360"/>
        <w:jc w:val="both"/>
      </w:pPr>
      <w:r w:rsidRPr="00F303B5">
        <w:t>OIB 75134476491</w:t>
      </w:r>
      <w:r w:rsidRPr="00F303B5">
        <w:tab/>
      </w:r>
      <w:r w:rsidR="007009DA" w:rsidRPr="00F303B5">
        <w:t xml:space="preserve"> </w:t>
      </w:r>
      <w:r w:rsidR="004371FE">
        <w:tab/>
      </w:r>
      <w:r w:rsidR="004371FE">
        <w:tab/>
      </w:r>
      <w:r w:rsidR="004371FE">
        <w:tab/>
      </w:r>
      <w:r w:rsidR="004371FE">
        <w:tab/>
      </w:r>
      <w:r w:rsidR="004371FE">
        <w:tab/>
      </w:r>
      <w:r w:rsidR="00765C17">
        <w:t>65.8</w:t>
      </w:r>
      <w:r w:rsidRPr="00F303B5">
        <w:t>75,00 kn</w:t>
      </w:r>
    </w:p>
    <w:p w:rsidRDefault="004371FE" w:rsidP="00CA421C" w:rsidR="004371FE" w:rsidRPr="00F303B5">
      <w:pPr>
        <w:ind w:left="360"/>
        <w:jc w:val="both"/>
      </w:pPr>
    </w:p>
    <w:p w:rsidRDefault="00CA421C" w:rsidP="007009DA" w:rsidR="004371FE">
      <w:pPr>
        <w:ind w:left="360"/>
        <w:jc w:val="both"/>
      </w:pPr>
      <w:r w:rsidRPr="00F303B5">
        <w:t xml:space="preserve">IRA ŠULENTIĆ, Pula, Pomer 82, </w:t>
      </w:r>
    </w:p>
    <w:p w:rsidRDefault="00CA421C" w:rsidP="00CA421C" w:rsidR="00CA421C">
      <w:pPr>
        <w:ind w:left="360"/>
        <w:jc w:val="both"/>
      </w:pPr>
      <w:r w:rsidRPr="00F303B5">
        <w:t>OIB 20577966995</w:t>
      </w:r>
      <w:r w:rsidRPr="00F303B5">
        <w:tab/>
      </w:r>
      <w:r w:rsidR="007009DA" w:rsidRPr="00F303B5">
        <w:t xml:space="preserve">  </w:t>
      </w:r>
      <w:r w:rsidR="004371FE">
        <w:tab/>
      </w:r>
      <w:r w:rsidR="004371FE">
        <w:tab/>
      </w:r>
      <w:r w:rsidR="004371FE">
        <w:tab/>
      </w:r>
      <w:r w:rsidR="004371FE">
        <w:tab/>
      </w:r>
      <w:r w:rsidR="004371FE">
        <w:tab/>
      </w:r>
      <w:r w:rsidR="00765C17">
        <w:t>8</w:t>
      </w:r>
      <w:r w:rsidRPr="00F303B5">
        <w:t xml:space="preserve">75,66 kn </w:t>
      </w:r>
    </w:p>
    <w:p w:rsidRDefault="004371FE" w:rsidP="00CA421C" w:rsidR="004371FE" w:rsidRPr="00F303B5">
      <w:pPr>
        <w:ind w:left="360"/>
        <w:jc w:val="both"/>
      </w:pPr>
    </w:p>
    <w:p w:rsidRDefault="00CA421C" w:rsidP="007009DA" w:rsidR="004371FE">
      <w:pPr>
        <w:ind w:left="360"/>
        <w:jc w:val="both"/>
      </w:pPr>
      <w:r w:rsidRPr="00F303B5">
        <w:t xml:space="preserve">MARIJA ŠARIĆ, Pula, Indije 69, </w:t>
      </w:r>
    </w:p>
    <w:p w:rsidRDefault="00CA421C" w:rsidP="00CA421C" w:rsidR="00CA421C">
      <w:pPr>
        <w:ind w:left="360"/>
        <w:jc w:val="both"/>
      </w:pPr>
      <w:r w:rsidRPr="00F303B5">
        <w:t>OIB 26525983096</w:t>
      </w:r>
      <w:r w:rsidR="007009DA" w:rsidRPr="00F303B5">
        <w:t xml:space="preserve"> </w:t>
      </w:r>
      <w:r w:rsidRPr="00F303B5">
        <w:tab/>
      </w:r>
      <w:r w:rsidR="007009DA" w:rsidRPr="00F303B5">
        <w:t xml:space="preserve"> </w:t>
      </w:r>
      <w:r w:rsidR="004371FE">
        <w:tab/>
      </w:r>
      <w:r w:rsidR="004371FE">
        <w:tab/>
      </w:r>
      <w:r w:rsidR="004371FE">
        <w:tab/>
      </w:r>
      <w:r w:rsidR="004371FE">
        <w:tab/>
      </w:r>
      <w:r w:rsidR="00765C17">
        <w:t>1</w:t>
      </w:r>
      <w:r w:rsidRPr="00F303B5">
        <w:t>.</w:t>
      </w:r>
      <w:r w:rsidR="00765C17">
        <w:t>0</w:t>
      </w:r>
      <w:r w:rsidRPr="00F303B5">
        <w:t xml:space="preserve">17,15 kn </w:t>
      </w:r>
    </w:p>
    <w:p w:rsidRDefault="004371FE" w:rsidP="00CA421C" w:rsidR="004371FE" w:rsidRPr="00F303B5">
      <w:pPr>
        <w:ind w:left="360"/>
        <w:jc w:val="both"/>
      </w:pPr>
    </w:p>
    <w:p w:rsidRDefault="00CA421C" w:rsidP="007009DA" w:rsidR="004371FE">
      <w:pPr>
        <w:ind w:left="360"/>
        <w:jc w:val="both"/>
      </w:pPr>
      <w:r w:rsidRPr="00F303B5">
        <w:t xml:space="preserve">NEVENKA BALAS, Crikvenica, Hrusta 4a, </w:t>
      </w:r>
    </w:p>
    <w:p w:rsidRDefault="00CA421C" w:rsidP="00CA421C" w:rsidR="00CA421C">
      <w:pPr>
        <w:ind w:left="360"/>
        <w:jc w:val="both"/>
      </w:pPr>
      <w:r w:rsidRPr="00F303B5">
        <w:t>OIB 73186448278</w:t>
      </w:r>
      <w:r w:rsidRPr="00F303B5">
        <w:tab/>
      </w:r>
      <w:r w:rsidR="007009DA" w:rsidRPr="00F303B5">
        <w:t xml:space="preserve"> </w:t>
      </w:r>
      <w:r w:rsidR="004371FE">
        <w:tab/>
      </w:r>
      <w:r w:rsidR="004371FE">
        <w:tab/>
      </w:r>
      <w:r w:rsidR="004371FE">
        <w:tab/>
      </w:r>
      <w:r w:rsidR="004371FE">
        <w:tab/>
      </w:r>
      <w:r w:rsidR="004371FE">
        <w:tab/>
      </w:r>
      <w:r w:rsidR="007F1D30">
        <w:t>609</w:t>
      </w:r>
      <w:r w:rsidRPr="00F303B5">
        <w:t xml:space="preserve">,23 kn </w:t>
      </w:r>
    </w:p>
    <w:p w:rsidRDefault="004371FE" w:rsidP="00CA421C" w:rsidR="004371FE" w:rsidRPr="00F303B5">
      <w:pPr>
        <w:ind w:left="360"/>
        <w:jc w:val="both"/>
      </w:pPr>
    </w:p>
    <w:p w:rsidRDefault="00CA421C" w:rsidP="007009DA" w:rsidR="004371FE">
      <w:pPr>
        <w:ind w:left="360"/>
        <w:jc w:val="both"/>
      </w:pPr>
      <w:r w:rsidRPr="00F303B5">
        <w:t xml:space="preserve">JASMINKA BLAŠKOVIĆ, Grižane, Blaškovići 13, </w:t>
      </w:r>
    </w:p>
    <w:p w:rsidRDefault="00CA421C" w:rsidP="00CA421C" w:rsidR="00CA421C">
      <w:pPr>
        <w:ind w:left="360"/>
        <w:jc w:val="both"/>
      </w:pPr>
      <w:r w:rsidRPr="00F303B5">
        <w:t>OIB 66726485070</w:t>
      </w:r>
      <w:r w:rsidRPr="00F303B5">
        <w:tab/>
      </w:r>
      <w:r w:rsidR="007009DA" w:rsidRPr="00F303B5">
        <w:t xml:space="preserve"> </w:t>
      </w:r>
      <w:r w:rsidR="004371FE">
        <w:tab/>
      </w:r>
      <w:r w:rsidR="004371FE">
        <w:tab/>
      </w:r>
      <w:r w:rsidR="004371FE">
        <w:tab/>
      </w:r>
      <w:r w:rsidR="004371FE">
        <w:tab/>
      </w:r>
      <w:r w:rsidR="004371FE">
        <w:tab/>
      </w:r>
      <w:r w:rsidR="007F1D30">
        <w:t>745</w:t>
      </w:r>
      <w:r w:rsidRPr="00F303B5">
        <w:t xml:space="preserve">,63 kn </w:t>
      </w:r>
    </w:p>
    <w:p w:rsidRDefault="007F1D30" w:rsidP="00CA421C" w:rsidR="007F1D30" w:rsidRPr="00F303B5">
      <w:pPr>
        <w:ind w:left="360"/>
        <w:jc w:val="both"/>
      </w:pPr>
    </w:p>
    <w:p w:rsidRDefault="00CA421C" w:rsidP="007009DA" w:rsidR="004371FE">
      <w:pPr>
        <w:ind w:left="360"/>
        <w:jc w:val="both"/>
      </w:pPr>
      <w:r w:rsidRPr="00F303B5">
        <w:t xml:space="preserve">MIRJANA FOŠKIĆ, Pula, Ilirija 9, </w:t>
      </w:r>
    </w:p>
    <w:p w:rsidRDefault="00CA421C" w:rsidP="00CA421C" w:rsidR="00CA421C">
      <w:pPr>
        <w:ind w:left="360"/>
        <w:jc w:val="both"/>
      </w:pPr>
      <w:r w:rsidRPr="00F303B5">
        <w:t>OIB 72133883997</w:t>
      </w:r>
      <w:r w:rsidRPr="00F303B5">
        <w:tab/>
      </w:r>
      <w:r w:rsidR="007009DA" w:rsidRPr="00F303B5">
        <w:t xml:space="preserve"> </w:t>
      </w:r>
      <w:r w:rsidR="004371FE">
        <w:tab/>
      </w:r>
      <w:r w:rsidR="004371FE">
        <w:tab/>
      </w:r>
      <w:r w:rsidR="004371FE">
        <w:tab/>
      </w:r>
      <w:r w:rsidR="004371FE">
        <w:tab/>
      </w:r>
      <w:r w:rsidR="004371FE">
        <w:tab/>
      </w:r>
      <w:r w:rsidR="007F1D30">
        <w:t>1.061</w:t>
      </w:r>
      <w:r w:rsidRPr="00F303B5">
        <w:t>,70 kn</w:t>
      </w:r>
    </w:p>
    <w:p w:rsidRDefault="004371FE" w:rsidP="00CA421C" w:rsidR="004371FE" w:rsidRPr="00F303B5">
      <w:pPr>
        <w:ind w:left="360"/>
        <w:jc w:val="both"/>
      </w:pPr>
    </w:p>
    <w:p w:rsidRDefault="00CA421C" w:rsidP="007009DA" w:rsidR="004371FE">
      <w:pPr>
        <w:ind w:left="360"/>
        <w:jc w:val="both"/>
      </w:pPr>
      <w:r w:rsidRPr="00F303B5">
        <w:t xml:space="preserve">ANA SRPAK, Pula, Veli Jože 8, </w:t>
      </w:r>
    </w:p>
    <w:p w:rsidRDefault="00CA421C" w:rsidP="00CA421C" w:rsidR="00CA421C">
      <w:pPr>
        <w:ind w:left="360"/>
        <w:jc w:val="both"/>
      </w:pPr>
      <w:r w:rsidRPr="00F303B5">
        <w:t>OIB  95013874293</w:t>
      </w:r>
      <w:r w:rsidRPr="00F303B5">
        <w:tab/>
      </w:r>
      <w:r w:rsidR="007009DA" w:rsidRPr="00F303B5">
        <w:t xml:space="preserve"> </w:t>
      </w:r>
      <w:r w:rsidR="004371FE">
        <w:tab/>
      </w:r>
      <w:r w:rsidR="004371FE">
        <w:tab/>
      </w:r>
      <w:r w:rsidR="004371FE">
        <w:tab/>
      </w:r>
      <w:r w:rsidR="004371FE">
        <w:tab/>
      </w:r>
      <w:r w:rsidR="007F1D30">
        <w:t>1.416</w:t>
      </w:r>
      <w:r w:rsidRPr="00F303B5">
        <w:t>,58 kn</w:t>
      </w:r>
    </w:p>
    <w:p w:rsidRDefault="004371FE" w:rsidP="00CA421C" w:rsidR="004371FE" w:rsidRPr="00F303B5">
      <w:pPr>
        <w:ind w:left="360"/>
        <w:jc w:val="both"/>
      </w:pPr>
    </w:p>
    <w:p w:rsidRDefault="00CA421C" w:rsidP="007009DA" w:rsidR="004371FE">
      <w:pPr>
        <w:ind w:left="360"/>
        <w:jc w:val="both"/>
      </w:pPr>
      <w:r w:rsidRPr="00F303B5">
        <w:t xml:space="preserve">VESNA HUSARIĆ, Pula, Kapitolinski trg 5, </w:t>
      </w:r>
    </w:p>
    <w:p w:rsidRDefault="00CA421C" w:rsidP="00CA421C" w:rsidR="00CA421C">
      <w:pPr>
        <w:ind w:left="360"/>
        <w:jc w:val="both"/>
      </w:pPr>
      <w:r w:rsidRPr="00F303B5">
        <w:t>OIB 34956399714</w:t>
      </w:r>
      <w:r w:rsidRPr="00F303B5">
        <w:tab/>
      </w:r>
      <w:r w:rsidR="007009DA" w:rsidRPr="00F303B5">
        <w:t xml:space="preserve"> </w:t>
      </w:r>
      <w:r w:rsidR="004371FE">
        <w:tab/>
      </w:r>
      <w:r w:rsidR="004371FE">
        <w:tab/>
      </w:r>
      <w:r w:rsidR="004371FE">
        <w:tab/>
      </w:r>
      <w:r w:rsidR="004371FE">
        <w:tab/>
      </w:r>
      <w:r w:rsidR="004371FE">
        <w:tab/>
      </w:r>
      <w:r w:rsidR="007F1D30">
        <w:t>13.539</w:t>
      </w:r>
      <w:r w:rsidRPr="00F303B5">
        <w:t>,25 kn</w:t>
      </w:r>
    </w:p>
    <w:p w:rsidRDefault="004371FE" w:rsidP="00CA421C" w:rsidR="004371FE" w:rsidRPr="00F303B5">
      <w:pPr>
        <w:ind w:left="360"/>
        <w:jc w:val="both"/>
      </w:pPr>
    </w:p>
    <w:p w:rsidRDefault="00CA421C" w:rsidP="007009DA" w:rsidR="004371FE">
      <w:pPr>
        <w:ind w:left="360"/>
        <w:jc w:val="both"/>
      </w:pPr>
      <w:r w:rsidRPr="00F303B5">
        <w:t xml:space="preserve">IRENA ĆURČIĆ, Poreč, Pazinska 18, </w:t>
      </w:r>
    </w:p>
    <w:p w:rsidRDefault="00CA421C" w:rsidP="00CA421C" w:rsidR="00CA421C">
      <w:pPr>
        <w:ind w:left="360"/>
        <w:jc w:val="both"/>
      </w:pPr>
      <w:r w:rsidRPr="00F303B5">
        <w:t>OIB 22505238841</w:t>
      </w:r>
      <w:r w:rsidRPr="00F303B5">
        <w:tab/>
      </w:r>
      <w:r w:rsidR="007009DA" w:rsidRPr="00F303B5">
        <w:t xml:space="preserve"> </w:t>
      </w:r>
      <w:r w:rsidR="004371FE">
        <w:tab/>
      </w:r>
      <w:r w:rsidR="004371FE">
        <w:tab/>
      </w:r>
      <w:r w:rsidR="004371FE">
        <w:tab/>
      </w:r>
      <w:r w:rsidR="004371FE">
        <w:tab/>
      </w:r>
      <w:r w:rsidR="004371FE">
        <w:tab/>
      </w:r>
      <w:r w:rsidR="007F1D30">
        <w:t>746</w:t>
      </w:r>
      <w:r w:rsidRPr="00F303B5">
        <w:t xml:space="preserve">,45 kn </w:t>
      </w:r>
    </w:p>
    <w:p w:rsidRDefault="004371FE" w:rsidP="00CA421C" w:rsidR="004371FE" w:rsidRPr="00F303B5">
      <w:pPr>
        <w:ind w:left="360"/>
        <w:jc w:val="both"/>
      </w:pPr>
    </w:p>
    <w:p w:rsidRDefault="00CA421C" w:rsidP="007009DA" w:rsidR="004371FE">
      <w:pPr>
        <w:ind w:left="360"/>
        <w:jc w:val="both"/>
      </w:pPr>
      <w:r w:rsidRPr="00F303B5">
        <w:t xml:space="preserve">BRATISLAVA RUŽIĆ, Vrsar, Vala 4, </w:t>
      </w:r>
    </w:p>
    <w:p w:rsidRDefault="00CA421C" w:rsidP="00CA421C" w:rsidR="00CA421C">
      <w:pPr>
        <w:ind w:left="360"/>
        <w:jc w:val="both"/>
      </w:pPr>
      <w:r w:rsidRPr="00F303B5">
        <w:t>OIB 09400265528</w:t>
      </w:r>
      <w:r w:rsidRPr="00F303B5">
        <w:tab/>
      </w:r>
      <w:r w:rsidR="007009DA" w:rsidRPr="00F303B5">
        <w:t xml:space="preserve"> </w:t>
      </w:r>
      <w:r w:rsidR="004371FE">
        <w:tab/>
      </w:r>
      <w:r w:rsidR="004371FE">
        <w:tab/>
      </w:r>
      <w:r w:rsidR="004371FE">
        <w:tab/>
      </w:r>
      <w:r w:rsidR="004371FE">
        <w:tab/>
      </w:r>
      <w:r w:rsidR="004371FE">
        <w:tab/>
      </w:r>
      <w:r w:rsidR="007F1D30">
        <w:t>17.363,03</w:t>
      </w:r>
      <w:r w:rsidRPr="00F303B5">
        <w:t xml:space="preserve"> kn</w:t>
      </w:r>
    </w:p>
    <w:p w:rsidRDefault="004371FE" w:rsidP="00CA421C" w:rsidR="004371FE" w:rsidRPr="00F303B5">
      <w:pPr>
        <w:ind w:left="360"/>
        <w:jc w:val="both"/>
      </w:pPr>
    </w:p>
    <w:p w:rsidRDefault="00CA421C" w:rsidP="007009DA" w:rsidR="004371FE">
      <w:pPr>
        <w:ind w:left="360"/>
        <w:jc w:val="both"/>
      </w:pPr>
      <w:r w:rsidRPr="00F303B5">
        <w:t xml:space="preserve">MLADEN JAKUS, Tinjan, Grintavica 45, </w:t>
      </w:r>
    </w:p>
    <w:p w:rsidRDefault="00CA421C" w:rsidP="00CA421C" w:rsidR="00CA421C">
      <w:pPr>
        <w:ind w:left="360"/>
        <w:jc w:val="both"/>
      </w:pPr>
      <w:r w:rsidRPr="00F303B5">
        <w:t>OIB 97646837184</w:t>
      </w:r>
      <w:r w:rsidRPr="00F303B5">
        <w:tab/>
      </w:r>
      <w:r w:rsidR="007009DA" w:rsidRPr="00F303B5">
        <w:t xml:space="preserve"> </w:t>
      </w:r>
      <w:r w:rsidR="004371FE">
        <w:tab/>
      </w:r>
      <w:r w:rsidR="004371FE">
        <w:tab/>
      </w:r>
      <w:r w:rsidR="004371FE">
        <w:tab/>
      </w:r>
      <w:r w:rsidR="004371FE">
        <w:tab/>
      </w:r>
      <w:r w:rsidR="004371FE">
        <w:tab/>
      </w:r>
      <w:r w:rsidR="007F1D30">
        <w:t>1.764</w:t>
      </w:r>
      <w:r w:rsidRPr="00F303B5">
        <w:t>,41 kn</w:t>
      </w:r>
    </w:p>
    <w:p w:rsidRDefault="004371FE" w:rsidP="00CA421C" w:rsidR="004371FE" w:rsidRPr="00F303B5">
      <w:pPr>
        <w:ind w:left="360"/>
        <w:jc w:val="both"/>
      </w:pPr>
    </w:p>
    <w:p w:rsidRDefault="00CA421C" w:rsidP="007009DA" w:rsidR="004371FE">
      <w:pPr>
        <w:ind w:left="360"/>
        <w:jc w:val="both"/>
      </w:pPr>
      <w:r w:rsidRPr="00F303B5">
        <w:t xml:space="preserve">DOSTA ŽUŽIĆ, Sv. Lovreč, Gumila 1, </w:t>
      </w:r>
    </w:p>
    <w:p w:rsidRDefault="00CA421C" w:rsidP="00CA421C" w:rsidR="00CA421C">
      <w:pPr>
        <w:ind w:left="360"/>
        <w:jc w:val="both"/>
      </w:pPr>
      <w:r w:rsidRPr="00F303B5">
        <w:t>OIB 98199975014</w:t>
      </w:r>
      <w:r w:rsidRPr="00F303B5">
        <w:tab/>
      </w:r>
      <w:r w:rsidR="007009DA" w:rsidRPr="00F303B5">
        <w:t xml:space="preserve"> </w:t>
      </w:r>
      <w:r w:rsidR="004371FE">
        <w:tab/>
      </w:r>
      <w:r w:rsidR="004371FE">
        <w:tab/>
      </w:r>
      <w:r w:rsidR="004371FE">
        <w:tab/>
      </w:r>
      <w:r w:rsidR="004371FE">
        <w:tab/>
      </w:r>
      <w:r w:rsidR="004371FE">
        <w:tab/>
      </w:r>
      <w:r w:rsidR="007F1D30">
        <w:t>1.081</w:t>
      </w:r>
      <w:r w:rsidRPr="00F303B5">
        <w:t xml:space="preserve">,00 kn </w:t>
      </w:r>
    </w:p>
    <w:p w:rsidRDefault="004371FE" w:rsidP="00CA421C" w:rsidR="004371FE" w:rsidRPr="00F303B5">
      <w:pPr>
        <w:ind w:left="360"/>
        <w:jc w:val="both"/>
      </w:pPr>
    </w:p>
    <w:p w:rsidRDefault="00CA421C" w:rsidP="007009DA" w:rsidR="004371FE">
      <w:pPr>
        <w:ind w:left="360"/>
        <w:jc w:val="both"/>
      </w:pPr>
      <w:r w:rsidRPr="00F303B5">
        <w:t xml:space="preserve">ZVJEZDANA BREZNIČKI, Pula, Lj. Posavskog 9, </w:t>
      </w:r>
    </w:p>
    <w:p w:rsidRDefault="00CA421C" w:rsidP="00CA421C" w:rsidR="00CA421C">
      <w:pPr>
        <w:ind w:left="360"/>
        <w:jc w:val="both"/>
      </w:pPr>
      <w:r w:rsidRPr="00F303B5">
        <w:t>OIB 72797485838</w:t>
      </w:r>
      <w:r w:rsidRPr="00F303B5">
        <w:tab/>
      </w:r>
      <w:r w:rsidR="007009DA" w:rsidRPr="00F303B5">
        <w:t xml:space="preserve"> </w:t>
      </w:r>
      <w:r w:rsidR="004371FE">
        <w:tab/>
      </w:r>
      <w:r w:rsidR="004371FE">
        <w:tab/>
      </w:r>
      <w:r w:rsidR="004371FE">
        <w:tab/>
      </w:r>
      <w:r w:rsidR="004371FE">
        <w:tab/>
      </w:r>
      <w:r w:rsidR="004371FE">
        <w:tab/>
      </w:r>
      <w:r w:rsidR="007F1D30">
        <w:t>1.666</w:t>
      </w:r>
      <w:r w:rsidRPr="00F303B5">
        <w:t>,28 kn</w:t>
      </w:r>
    </w:p>
    <w:p w:rsidRDefault="004371FE" w:rsidP="00CA421C" w:rsidR="004371FE" w:rsidRPr="00F303B5">
      <w:pPr>
        <w:ind w:left="360"/>
        <w:jc w:val="both"/>
      </w:pPr>
    </w:p>
    <w:p w:rsidRDefault="00CA421C" w:rsidP="007009DA" w:rsidR="004371FE">
      <w:pPr>
        <w:ind w:left="360"/>
        <w:jc w:val="both"/>
      </w:pPr>
      <w:r w:rsidRPr="00F303B5">
        <w:t xml:space="preserve">LJILJANA GRŽETIĆ, Umag, Seget 11, </w:t>
      </w:r>
    </w:p>
    <w:p w:rsidRDefault="00CA421C" w:rsidP="00CA421C" w:rsidR="00CA421C">
      <w:pPr>
        <w:ind w:left="360"/>
        <w:jc w:val="both"/>
      </w:pPr>
      <w:r w:rsidRPr="00F303B5">
        <w:t>OIB 09524808597</w:t>
      </w:r>
      <w:r w:rsidRPr="00F303B5">
        <w:tab/>
      </w:r>
      <w:r w:rsidR="007009DA" w:rsidRPr="00F303B5">
        <w:t xml:space="preserve"> </w:t>
      </w:r>
      <w:r w:rsidR="004371FE">
        <w:tab/>
      </w:r>
      <w:r w:rsidR="004371FE">
        <w:tab/>
      </w:r>
      <w:r w:rsidR="004371FE">
        <w:tab/>
      </w:r>
      <w:r w:rsidR="004371FE">
        <w:tab/>
      </w:r>
      <w:r w:rsidR="004371FE">
        <w:tab/>
      </w:r>
      <w:r w:rsidR="007F1D30">
        <w:t>1.363</w:t>
      </w:r>
      <w:r w:rsidRPr="00F303B5">
        <w:t xml:space="preserve">,13 kn </w:t>
      </w:r>
    </w:p>
    <w:p w:rsidRDefault="004371FE" w:rsidP="00CA421C" w:rsidR="004371FE" w:rsidRPr="00F303B5">
      <w:pPr>
        <w:ind w:left="360"/>
        <w:jc w:val="both"/>
      </w:pPr>
    </w:p>
    <w:p w:rsidRDefault="00CA421C" w:rsidP="00CA421C" w:rsidR="004371FE">
      <w:pPr>
        <w:ind w:left="360"/>
        <w:jc w:val="both"/>
      </w:pPr>
      <w:r w:rsidRPr="00F303B5">
        <w:t xml:space="preserve">PREDRAG SRDIĆ, Pula, Katalinića Jeretova 18a, </w:t>
      </w:r>
    </w:p>
    <w:p w:rsidRDefault="00CA421C" w:rsidP="00CA421C" w:rsidR="00CA421C">
      <w:pPr>
        <w:ind w:left="360"/>
        <w:jc w:val="both"/>
      </w:pPr>
      <w:r w:rsidRPr="00F303B5">
        <w:t>OIB 40199540904</w:t>
      </w:r>
      <w:r w:rsidRPr="00F303B5">
        <w:tab/>
      </w:r>
      <w:r w:rsidR="007009DA" w:rsidRPr="00F303B5">
        <w:t xml:space="preserve"> </w:t>
      </w:r>
      <w:r w:rsidR="004371FE">
        <w:tab/>
      </w:r>
      <w:r w:rsidR="004371FE">
        <w:tab/>
      </w:r>
      <w:r w:rsidR="004371FE">
        <w:tab/>
      </w:r>
      <w:r w:rsidR="004371FE">
        <w:tab/>
      </w:r>
      <w:r w:rsidR="004371FE">
        <w:tab/>
      </w:r>
      <w:r w:rsidR="007F1D30">
        <w:t>1.405</w:t>
      </w:r>
      <w:r w:rsidRPr="00F303B5">
        <w:t>,57 kn</w:t>
      </w:r>
    </w:p>
    <w:p w:rsidRDefault="004371FE" w:rsidP="00CA421C" w:rsidR="004371FE" w:rsidRPr="00F303B5">
      <w:pPr>
        <w:ind w:left="360"/>
        <w:jc w:val="both"/>
      </w:pPr>
    </w:p>
    <w:p w:rsidRDefault="00CA421C" w:rsidP="007009DA" w:rsidR="004371FE">
      <w:pPr>
        <w:ind w:left="360"/>
        <w:jc w:val="both"/>
      </w:pPr>
      <w:r w:rsidRPr="00F303B5">
        <w:t xml:space="preserve">GORDANA BLAŠKOVIĆ, Pula, Gortanova 7, </w:t>
      </w:r>
    </w:p>
    <w:p w:rsidRDefault="00CA421C" w:rsidP="00CA421C" w:rsidR="00CA421C">
      <w:pPr>
        <w:ind w:left="360"/>
        <w:jc w:val="both"/>
      </w:pPr>
      <w:r w:rsidRPr="00F303B5">
        <w:t>OIB 73224294061</w:t>
      </w:r>
      <w:r w:rsidRPr="00F303B5">
        <w:tab/>
      </w:r>
      <w:r w:rsidR="007009DA" w:rsidRPr="00F303B5">
        <w:t xml:space="preserve"> </w:t>
      </w:r>
      <w:r w:rsidR="004371FE">
        <w:tab/>
      </w:r>
      <w:r w:rsidR="004371FE">
        <w:tab/>
      </w:r>
      <w:r w:rsidR="004371FE">
        <w:tab/>
      </w:r>
      <w:r w:rsidR="004371FE">
        <w:tab/>
      </w:r>
      <w:r w:rsidR="004371FE">
        <w:tab/>
      </w:r>
      <w:r w:rsidR="007F1D30">
        <w:t>2.05</w:t>
      </w:r>
      <w:r w:rsidRPr="00F303B5">
        <w:t>7,92 kn</w:t>
      </w:r>
    </w:p>
    <w:p w:rsidRDefault="004371FE" w:rsidP="00CA421C" w:rsidR="004371FE" w:rsidRPr="00F303B5">
      <w:pPr>
        <w:ind w:left="360"/>
        <w:jc w:val="both"/>
      </w:pPr>
    </w:p>
    <w:p w:rsidRDefault="00CA421C" w:rsidP="00791C6C" w:rsidR="004371FE">
      <w:pPr>
        <w:jc w:val="both"/>
      </w:pPr>
      <w:r w:rsidRPr="00F303B5">
        <w:t xml:space="preserve">RADENKO RADIVOJČEVIĆ, Pula, Vitezićeva 22, </w:t>
      </w:r>
    </w:p>
    <w:p w:rsidRDefault="00CA421C" w:rsidP="00791C6C" w:rsidR="00CA421C">
      <w:pPr>
        <w:jc w:val="both"/>
      </w:pPr>
      <w:r w:rsidRPr="00F303B5">
        <w:t>OIB 00737149945</w:t>
      </w:r>
      <w:r w:rsidRPr="00F303B5">
        <w:tab/>
      </w:r>
      <w:r w:rsidR="007009DA" w:rsidRPr="00F303B5">
        <w:t xml:space="preserve"> </w:t>
      </w:r>
      <w:r w:rsidR="004371FE">
        <w:tab/>
      </w:r>
      <w:r w:rsidR="004371FE">
        <w:tab/>
      </w:r>
      <w:r w:rsidR="004371FE">
        <w:tab/>
      </w:r>
      <w:r w:rsidR="004371FE">
        <w:tab/>
      </w:r>
      <w:r w:rsidR="004371FE">
        <w:tab/>
      </w:r>
      <w:r w:rsidR="007F1D30">
        <w:t>1</w:t>
      </w:r>
      <w:r w:rsidRPr="00F303B5">
        <w:t>.</w:t>
      </w:r>
      <w:r w:rsidR="007F1D30">
        <w:t>3</w:t>
      </w:r>
      <w:r w:rsidRPr="00F303B5">
        <w:t>80,91 kn</w:t>
      </w:r>
    </w:p>
    <w:p w:rsidRDefault="004371FE" w:rsidP="00791C6C" w:rsidR="004371FE" w:rsidRPr="00F303B5">
      <w:pPr>
        <w:jc w:val="both"/>
      </w:pPr>
    </w:p>
    <w:p w:rsidRDefault="00CA421C" w:rsidP="00791C6C" w:rsidR="004371FE">
      <w:pPr>
        <w:jc w:val="both"/>
      </w:pPr>
      <w:r w:rsidRPr="00F303B5">
        <w:t xml:space="preserve">MANUELA STENTA, Pula, Štinjanska cesta 11, </w:t>
      </w:r>
    </w:p>
    <w:p w:rsidRDefault="00CA421C" w:rsidP="00791C6C" w:rsidR="00CA421C">
      <w:pPr>
        <w:jc w:val="both"/>
      </w:pPr>
      <w:r w:rsidRPr="00F303B5">
        <w:t>OIB 43217862422</w:t>
      </w:r>
      <w:r w:rsidR="007009DA" w:rsidRPr="00F303B5">
        <w:t xml:space="preserve"> </w:t>
      </w:r>
      <w:r w:rsidR="004371FE">
        <w:tab/>
      </w:r>
      <w:r w:rsidR="004371FE">
        <w:tab/>
      </w:r>
      <w:r w:rsidR="004371FE">
        <w:tab/>
      </w:r>
      <w:r w:rsidR="004371FE">
        <w:tab/>
      </w:r>
      <w:r w:rsidR="004371FE">
        <w:tab/>
      </w:r>
      <w:r w:rsidR="00791C6C">
        <w:tab/>
      </w:r>
      <w:r w:rsidR="007F1D30">
        <w:t>6.500</w:t>
      </w:r>
      <w:r w:rsidRPr="00F303B5">
        <w:t>,94 kn</w:t>
      </w:r>
    </w:p>
    <w:p w:rsidRDefault="004371FE" w:rsidP="00791C6C" w:rsidR="004371FE" w:rsidRPr="00F303B5">
      <w:pPr>
        <w:jc w:val="both"/>
      </w:pPr>
    </w:p>
    <w:p w:rsidRDefault="00CA421C" w:rsidP="00791C6C" w:rsidR="004371FE">
      <w:pPr>
        <w:jc w:val="both"/>
      </w:pPr>
      <w:r w:rsidRPr="00F303B5">
        <w:t xml:space="preserve">ANICA OMELIĆ, Pula, Kolodvorska 5, </w:t>
      </w:r>
    </w:p>
    <w:p w:rsidRDefault="00CA421C" w:rsidP="00791C6C" w:rsidR="00CA421C">
      <w:pPr>
        <w:jc w:val="both"/>
      </w:pPr>
      <w:r w:rsidRPr="00F303B5">
        <w:t>OIB 78004876891</w:t>
      </w:r>
      <w:r w:rsidRPr="00F303B5">
        <w:tab/>
      </w:r>
      <w:r w:rsidR="007009DA" w:rsidRPr="00F303B5">
        <w:t xml:space="preserve"> </w:t>
      </w:r>
      <w:r w:rsidR="004371FE">
        <w:tab/>
      </w:r>
      <w:r w:rsidR="004371FE">
        <w:tab/>
      </w:r>
      <w:r w:rsidR="004371FE">
        <w:tab/>
      </w:r>
      <w:r w:rsidR="004371FE">
        <w:tab/>
      </w:r>
      <w:r w:rsidR="004371FE">
        <w:tab/>
      </w:r>
      <w:r w:rsidR="007F1D30">
        <w:t>12.0</w:t>
      </w:r>
      <w:r w:rsidRPr="00F303B5">
        <w:t>00,00 kn</w:t>
      </w:r>
    </w:p>
    <w:p w:rsidRDefault="004371FE" w:rsidP="00CA421C" w:rsidR="004371FE" w:rsidRPr="00F303B5">
      <w:pPr>
        <w:ind w:left="360"/>
        <w:jc w:val="both"/>
      </w:pPr>
    </w:p>
    <w:p w:rsidRDefault="00CA421C" w:rsidP="00791C6C" w:rsidR="00791C6C">
      <w:pPr>
        <w:ind w:hanging="360" w:left="360"/>
        <w:jc w:val="both"/>
      </w:pPr>
      <w:r w:rsidRPr="00F303B5">
        <w:t xml:space="preserve">JELENA AFRIĆ, Jurdani, Veli Brgud 21a, </w:t>
      </w:r>
    </w:p>
    <w:p w:rsidRDefault="00CA421C" w:rsidP="00791C6C" w:rsidR="00CA421C">
      <w:pPr>
        <w:jc w:val="both"/>
      </w:pPr>
      <w:r w:rsidRPr="00F303B5">
        <w:t>OIB 22063227788</w:t>
      </w:r>
      <w:r w:rsidRPr="00F303B5">
        <w:tab/>
      </w:r>
      <w:r w:rsidR="007009DA" w:rsidRPr="00F303B5">
        <w:t xml:space="preserve"> </w:t>
      </w:r>
      <w:r w:rsidR="004371FE">
        <w:tab/>
      </w:r>
      <w:r w:rsidR="004371FE">
        <w:tab/>
      </w:r>
      <w:r w:rsidR="004371FE">
        <w:tab/>
      </w:r>
      <w:r w:rsidR="004371FE">
        <w:tab/>
      </w:r>
      <w:r w:rsidR="004371FE">
        <w:tab/>
      </w:r>
      <w:r w:rsidRPr="00F303B5">
        <w:t>10.861,14 kn</w:t>
      </w:r>
    </w:p>
    <w:p w:rsidRDefault="004371FE" w:rsidP="00CA421C" w:rsidR="004371FE">
      <w:pPr>
        <w:ind w:left="360"/>
        <w:jc w:val="both"/>
      </w:pPr>
    </w:p>
    <w:p w:rsidRDefault="004371FE" w:rsidP="00CA421C" w:rsidR="004371FE" w:rsidRPr="00F303B5">
      <w:pPr>
        <w:ind w:left="360"/>
        <w:jc w:val="both"/>
      </w:pPr>
    </w:p>
    <w:p w:rsidRDefault="008E4BEC" w:rsidP="008E4BEC" w:rsidR="00640807">
      <w:pPr>
        <w:jc w:val="both"/>
        <w:rPr>
          <w:b/>
        </w:rPr>
      </w:pPr>
      <w:r w:rsidRPr="00253D10">
        <w:t xml:space="preserve">      </w:t>
      </w:r>
      <w:r w:rsidR="00253D10">
        <w:tab/>
      </w:r>
      <w:r w:rsidR="00640807" w:rsidRPr="00253D10">
        <w:rPr>
          <w:b/>
        </w:rPr>
        <w:t>drugi viši isplatni red</w:t>
      </w:r>
    </w:p>
    <w:p w:rsidRDefault="00550B1B" w:rsidP="008E4BEC" w:rsidR="00550B1B">
      <w:pPr>
        <w:jc w:val="both"/>
        <w:rPr>
          <w:b/>
        </w:rPr>
      </w:pPr>
    </w:p>
    <w:p w:rsidRDefault="007F1D30" w:rsidP="007F1D30" w:rsidR="007F1D30">
      <w:pPr>
        <w:jc w:val="both"/>
      </w:pPr>
      <w:r w:rsidRPr="007F1D30">
        <w:t xml:space="preserve">GRAD RIJEKA, Titov trg 3, </w:t>
      </w:r>
    </w:p>
    <w:p w:rsidRDefault="007F1D30" w:rsidP="007F1D30" w:rsidR="007F1D30">
      <w:pPr>
        <w:jc w:val="both"/>
      </w:pPr>
      <w:r w:rsidRPr="007F1D30">
        <w:t>OIB 54382731928</w:t>
      </w:r>
      <w:r w:rsidRPr="007F1D30">
        <w:tab/>
      </w:r>
      <w:r>
        <w:t xml:space="preserve"> </w:t>
      </w:r>
      <w:r w:rsidRPr="007F1D30">
        <w:tab/>
      </w:r>
      <w:r>
        <w:tab/>
      </w:r>
      <w:r>
        <w:tab/>
      </w:r>
      <w:r>
        <w:tab/>
      </w:r>
      <w:r w:rsidR="00791C6C">
        <w:tab/>
      </w:r>
      <w:r w:rsidRPr="007F1D30">
        <w:t>59.374,64 kn</w:t>
      </w:r>
    </w:p>
    <w:p w:rsidRDefault="007F1D30" w:rsidP="007F1D30" w:rsidR="007F1D30" w:rsidRPr="007F1D30">
      <w:pPr>
        <w:jc w:val="both"/>
      </w:pPr>
    </w:p>
    <w:p w:rsidRDefault="007F1D30" w:rsidP="007F1D30" w:rsidR="007F1D30">
      <w:pPr>
        <w:jc w:val="both"/>
      </w:pPr>
      <w:r w:rsidRPr="007F1D30">
        <w:t xml:space="preserve">GRAD POREČ, Poreč, Obala maršala Tita 54, </w:t>
      </w:r>
    </w:p>
    <w:p w:rsidRDefault="007F1D30" w:rsidP="007F1D30" w:rsidR="007F1D30">
      <w:pPr>
        <w:jc w:val="both"/>
      </w:pPr>
      <w:r w:rsidRPr="007F1D30">
        <w:t>OIB 41303906494</w:t>
      </w:r>
      <w:r w:rsidRPr="007F1D30">
        <w:tab/>
      </w:r>
      <w:r>
        <w:tab/>
      </w:r>
      <w:r>
        <w:tab/>
      </w:r>
      <w:r>
        <w:tab/>
      </w:r>
      <w:r w:rsidRPr="007F1D30">
        <w:tab/>
      </w:r>
      <w:r w:rsidR="00791C6C">
        <w:tab/>
      </w:r>
      <w:r w:rsidRPr="007F1D30">
        <w:t>127.866,34 kn</w:t>
      </w:r>
    </w:p>
    <w:p w:rsidRDefault="007F1D30" w:rsidP="007F1D30" w:rsidR="007F1D30" w:rsidRPr="007F1D30">
      <w:pPr>
        <w:jc w:val="both"/>
      </w:pPr>
    </w:p>
    <w:p w:rsidRDefault="007F1D30" w:rsidP="007F1D30" w:rsidR="007F1D30">
      <w:pPr>
        <w:jc w:val="both"/>
      </w:pPr>
      <w:r w:rsidRPr="007F1D30">
        <w:t xml:space="preserve">PARK d.o.o. Buzet, Sv. Ivan 12/1, </w:t>
      </w:r>
    </w:p>
    <w:p w:rsidRDefault="007F1D30" w:rsidP="007F1D30" w:rsidR="007F1D30">
      <w:pPr>
        <w:jc w:val="both"/>
      </w:pPr>
      <w:r w:rsidRPr="007F1D30">
        <w:t>OIB 78086095402</w:t>
      </w:r>
      <w:r w:rsidRPr="007F1D30">
        <w:tab/>
      </w:r>
      <w:r>
        <w:tab/>
      </w:r>
      <w:r>
        <w:tab/>
      </w:r>
      <w:r>
        <w:tab/>
      </w:r>
      <w:r w:rsidRPr="007F1D30">
        <w:tab/>
      </w:r>
      <w:r w:rsidR="00791C6C">
        <w:tab/>
      </w:r>
      <w:r w:rsidRPr="007F1D30">
        <w:t>2.132,50 kn</w:t>
      </w:r>
    </w:p>
    <w:p w:rsidRDefault="007F1D30" w:rsidP="007F1D30" w:rsidR="007F1D30" w:rsidRPr="007F1D30">
      <w:pPr>
        <w:jc w:val="both"/>
      </w:pPr>
    </w:p>
    <w:p w:rsidRDefault="007F1D30" w:rsidP="007F1D30" w:rsidR="007F1D30">
      <w:pPr>
        <w:jc w:val="both"/>
      </w:pPr>
      <w:r w:rsidRPr="007F1D30">
        <w:t xml:space="preserve">PROIZVODNJA SVIJEĆA ANIČIĆ d.o.o. Opatija, </w:t>
      </w:r>
    </w:p>
    <w:p w:rsidRDefault="007F1D30" w:rsidP="007F1D30" w:rsidR="007F1D30">
      <w:pPr>
        <w:jc w:val="both"/>
      </w:pPr>
      <w:r w:rsidRPr="007F1D30">
        <w:t>F. J. Schullera 10, OIB 23948464157</w:t>
      </w:r>
      <w:r w:rsidRPr="007F1D30">
        <w:tab/>
      </w:r>
      <w:r>
        <w:tab/>
      </w:r>
      <w:r>
        <w:tab/>
      </w:r>
      <w:r w:rsidR="00791C6C">
        <w:tab/>
      </w:r>
      <w:r w:rsidRPr="007F1D30">
        <w:t xml:space="preserve">4.475,02 kn </w:t>
      </w:r>
    </w:p>
    <w:p w:rsidRDefault="007F1D30" w:rsidP="007F1D30" w:rsidR="007F1D30" w:rsidRPr="007F1D30">
      <w:pPr>
        <w:jc w:val="both"/>
      </w:pPr>
    </w:p>
    <w:p w:rsidRDefault="007F1D30" w:rsidP="007F1D30" w:rsidR="007F1D30">
      <w:pPr>
        <w:jc w:val="both"/>
      </w:pPr>
      <w:r w:rsidRPr="007F1D30">
        <w:t xml:space="preserve">GRAD CRIKVENICA, Crikvenica, </w:t>
      </w:r>
    </w:p>
    <w:p w:rsidRDefault="007F1D30" w:rsidP="007F1D30" w:rsidR="007F1D30">
      <w:pPr>
        <w:jc w:val="both"/>
      </w:pPr>
      <w:r w:rsidRPr="007F1D30">
        <w:t>Kralja Tomislava 85, OIB 81687755716</w:t>
      </w:r>
      <w:r w:rsidRPr="007F1D30">
        <w:tab/>
      </w:r>
      <w:r>
        <w:tab/>
      </w:r>
      <w:r w:rsidR="00791C6C">
        <w:tab/>
      </w:r>
      <w:r w:rsidRPr="007F1D30">
        <w:t xml:space="preserve">42.876,38 kn </w:t>
      </w:r>
    </w:p>
    <w:p w:rsidRDefault="007F1D30" w:rsidP="007F1D30" w:rsidR="007F1D30" w:rsidRPr="007F1D30">
      <w:pPr>
        <w:jc w:val="both"/>
      </w:pPr>
    </w:p>
    <w:p w:rsidRDefault="007F1D30" w:rsidP="007F1D30" w:rsidR="007F1D30">
      <w:pPr>
        <w:jc w:val="both"/>
      </w:pPr>
      <w:r w:rsidRPr="007F1D30">
        <w:t xml:space="preserve">REVIDAS revizija i konzalting d.o.o. Pula, </w:t>
      </w:r>
    </w:p>
    <w:p w:rsidRDefault="007F1D30" w:rsidP="007F1D30" w:rsidR="007F1D30" w:rsidRPr="007F1D30">
      <w:pPr>
        <w:jc w:val="both"/>
      </w:pPr>
      <w:r w:rsidRPr="007F1D30">
        <w:t>Vukovarska 47, OIB 12250599261</w:t>
      </w:r>
      <w:r w:rsidRPr="007F1D30">
        <w:tab/>
      </w:r>
      <w:r>
        <w:tab/>
      </w:r>
      <w:r>
        <w:tab/>
      </w:r>
      <w:r w:rsidR="00791C6C">
        <w:tab/>
      </w:r>
      <w:r w:rsidRPr="007F1D30">
        <w:t>84.375,00 kn</w:t>
      </w:r>
    </w:p>
    <w:p w:rsidRDefault="007F1D30" w:rsidP="008E4BEC" w:rsidR="007F1D30">
      <w:pPr>
        <w:jc w:val="both"/>
        <w:rPr>
          <w:b/>
        </w:rPr>
      </w:pPr>
    </w:p>
    <w:p w:rsidRDefault="007F1D30" w:rsidP="007F1D30" w:rsidR="007F1D30">
      <w:pPr>
        <w:jc w:val="both"/>
      </w:pPr>
      <w:r w:rsidRPr="007F1D30">
        <w:t xml:space="preserve">TISAK d.d. Zagreb, Slavonska avenija 11a, </w:t>
      </w:r>
    </w:p>
    <w:p w:rsidRDefault="007F1D30" w:rsidP="007F1D30" w:rsidR="007F1D30" w:rsidRPr="007F1D30">
      <w:pPr>
        <w:jc w:val="both"/>
      </w:pPr>
      <w:r w:rsidRPr="007F1D30">
        <w:t>OIB 75917721668</w:t>
      </w:r>
      <w:r w:rsidRPr="007F1D30">
        <w:tab/>
      </w:r>
      <w:r>
        <w:tab/>
      </w:r>
      <w:r>
        <w:tab/>
      </w:r>
      <w:r>
        <w:tab/>
      </w:r>
      <w:r>
        <w:tab/>
      </w:r>
      <w:r w:rsidR="00791C6C">
        <w:tab/>
      </w:r>
      <w:r w:rsidRPr="007F1D30">
        <w:t>6.916.810,72 kn</w:t>
      </w:r>
    </w:p>
    <w:p w:rsidRDefault="007F1D30" w:rsidP="005B6B81" w:rsidR="00571386" w:rsidRPr="00571386">
      <w:pPr>
        <w:rPr>
          <w:lang w:eastAsia="en-US"/>
        </w:rPr>
      </w:pPr>
      <w:r>
        <w:rPr>
          <w:b/>
        </w:rPr>
        <w:t xml:space="preserve"> </w:t>
      </w:r>
    </w:p>
    <w:p w:rsidRDefault="00791C6C" w:rsidP="00791C6C" w:rsidR="00791C6C">
      <w:pPr>
        <w:rPr>
          <w:lang w:eastAsia="en-US"/>
        </w:rPr>
      </w:pPr>
      <w:r>
        <w:rPr>
          <w:lang w:eastAsia="en-US"/>
        </w:rPr>
        <w:t xml:space="preserve">BARBARA ČAMBER, Rijeka, Srdoči 18, </w:t>
      </w:r>
    </w:p>
    <w:p w:rsidRDefault="00791C6C" w:rsidP="00791C6C" w:rsidR="00791C6C">
      <w:pPr>
        <w:rPr>
          <w:lang w:eastAsia="en-US"/>
        </w:rPr>
      </w:pPr>
      <w:r>
        <w:rPr>
          <w:lang w:eastAsia="en-US"/>
        </w:rPr>
        <w:t>OIB 32343122010</w:t>
      </w:r>
      <w:r>
        <w:rPr>
          <w:lang w:eastAsia="en-US"/>
        </w:rPr>
        <w:tab/>
      </w:r>
      <w:r>
        <w:rPr>
          <w:lang w:eastAsia="en-US"/>
        </w:rPr>
        <w:tab/>
      </w:r>
      <w:r>
        <w:rPr>
          <w:lang w:eastAsia="en-US"/>
        </w:rPr>
        <w:tab/>
      </w:r>
      <w:r>
        <w:rPr>
          <w:lang w:eastAsia="en-US"/>
        </w:rPr>
        <w:tab/>
      </w:r>
      <w:r>
        <w:rPr>
          <w:lang w:eastAsia="en-US"/>
        </w:rPr>
        <w:tab/>
      </w:r>
      <w:r>
        <w:rPr>
          <w:lang w:eastAsia="en-US"/>
        </w:rPr>
        <w:tab/>
        <w:t>1.500,00  kn</w:t>
      </w:r>
    </w:p>
    <w:p w:rsidRDefault="00791C6C" w:rsidP="00791C6C" w:rsidR="00791C6C">
      <w:pPr>
        <w:rPr>
          <w:lang w:eastAsia="en-US"/>
        </w:rPr>
      </w:pPr>
    </w:p>
    <w:p w:rsidRDefault="00791C6C" w:rsidP="00791C6C" w:rsidR="00791C6C">
      <w:pPr>
        <w:rPr>
          <w:lang w:eastAsia="en-US"/>
        </w:rPr>
      </w:pPr>
      <w:r>
        <w:rPr>
          <w:lang w:eastAsia="en-US"/>
        </w:rPr>
        <w:t xml:space="preserve">GOJKO ĆURČIĆ, Poreč, A. Šantića 1, </w:t>
      </w:r>
    </w:p>
    <w:p w:rsidRDefault="00791C6C" w:rsidP="00791C6C" w:rsidR="00AC1F0C">
      <w:pPr>
        <w:rPr>
          <w:lang w:eastAsia="en-US"/>
        </w:rPr>
      </w:pPr>
      <w:r>
        <w:rPr>
          <w:lang w:eastAsia="en-US"/>
        </w:rPr>
        <w:t>OIB  61872251048</w:t>
      </w:r>
      <w:r>
        <w:rPr>
          <w:lang w:eastAsia="en-US"/>
        </w:rPr>
        <w:tab/>
      </w:r>
      <w:r>
        <w:rPr>
          <w:lang w:eastAsia="en-US"/>
        </w:rPr>
        <w:tab/>
      </w:r>
      <w:r>
        <w:rPr>
          <w:lang w:eastAsia="en-US"/>
        </w:rPr>
        <w:tab/>
      </w:r>
      <w:r>
        <w:rPr>
          <w:lang w:eastAsia="en-US"/>
        </w:rPr>
        <w:tab/>
      </w:r>
      <w:r>
        <w:rPr>
          <w:lang w:eastAsia="en-US"/>
        </w:rPr>
        <w:tab/>
      </w:r>
      <w:r>
        <w:rPr>
          <w:lang w:eastAsia="en-US"/>
        </w:rPr>
        <w:tab/>
        <w:t>1.500,00 kn</w:t>
      </w:r>
    </w:p>
    <w:p w:rsidRDefault="00791C6C" w:rsidP="00791C6C" w:rsidR="00791C6C">
      <w:pPr>
        <w:rPr>
          <w:lang w:eastAsia="en-US"/>
        </w:rPr>
      </w:pPr>
    </w:p>
    <w:p w:rsidRDefault="00791C6C" w:rsidP="00791C6C" w:rsidR="00791C6C">
      <w:pPr>
        <w:rPr>
          <w:lang w:eastAsia="en-US"/>
        </w:rPr>
      </w:pPr>
      <w:r w:rsidRPr="00791C6C">
        <w:rPr>
          <w:lang w:eastAsia="en-US"/>
        </w:rPr>
        <w:t xml:space="preserve">MLADENKA POPOVIĆ, Barban, Vadreš, </w:t>
      </w:r>
    </w:p>
    <w:p w:rsidRDefault="00791C6C" w:rsidP="00791C6C" w:rsidR="00791C6C">
      <w:pPr>
        <w:rPr>
          <w:lang w:eastAsia="en-US"/>
        </w:rPr>
      </w:pPr>
      <w:r w:rsidRPr="00791C6C">
        <w:rPr>
          <w:lang w:eastAsia="en-US"/>
        </w:rPr>
        <w:t>Mavrići 20, OIB 80213673560</w:t>
      </w:r>
      <w:r>
        <w:rPr>
          <w:lang w:eastAsia="en-US"/>
        </w:rPr>
        <w:tab/>
      </w:r>
      <w:r>
        <w:rPr>
          <w:lang w:eastAsia="en-US"/>
        </w:rPr>
        <w:tab/>
      </w:r>
      <w:r>
        <w:rPr>
          <w:lang w:eastAsia="en-US"/>
        </w:rPr>
        <w:tab/>
      </w:r>
      <w:r>
        <w:rPr>
          <w:lang w:eastAsia="en-US"/>
        </w:rPr>
        <w:tab/>
        <w:t>1.260,00 kn</w:t>
      </w:r>
    </w:p>
    <w:p w:rsidRDefault="00791C6C" w:rsidP="00791C6C" w:rsidR="00791C6C">
      <w:pPr>
        <w:rPr>
          <w:lang w:eastAsia="en-US"/>
        </w:rPr>
      </w:pPr>
    </w:p>
    <w:p w:rsidRDefault="00791C6C" w:rsidP="00791C6C" w:rsidR="00791C6C">
      <w:pPr>
        <w:rPr>
          <w:lang w:eastAsia="en-US"/>
        </w:rPr>
      </w:pPr>
      <w:r w:rsidRPr="00791C6C">
        <w:rPr>
          <w:lang w:eastAsia="en-US"/>
        </w:rPr>
        <w:t xml:space="preserve">DUŠANKA RADIĆ, Kastav, Čikovići, </w:t>
      </w:r>
    </w:p>
    <w:p w:rsidRDefault="00791C6C" w:rsidP="00791C6C" w:rsidR="00791C6C">
      <w:pPr>
        <w:rPr>
          <w:lang w:eastAsia="en-US"/>
        </w:rPr>
      </w:pPr>
      <w:r w:rsidRPr="00791C6C">
        <w:rPr>
          <w:lang w:eastAsia="en-US"/>
        </w:rPr>
        <w:t>Brestovice 60, OIB 23541259077</w:t>
      </w:r>
      <w:r>
        <w:rPr>
          <w:lang w:eastAsia="en-US"/>
        </w:rPr>
        <w:tab/>
      </w:r>
      <w:r>
        <w:rPr>
          <w:lang w:eastAsia="en-US"/>
        </w:rPr>
        <w:tab/>
      </w:r>
      <w:r>
        <w:rPr>
          <w:lang w:eastAsia="en-US"/>
        </w:rPr>
        <w:tab/>
      </w:r>
      <w:r>
        <w:rPr>
          <w:lang w:eastAsia="en-US"/>
        </w:rPr>
        <w:tab/>
        <w:t xml:space="preserve">1.500,00 kn </w:t>
      </w:r>
    </w:p>
    <w:p w:rsidRDefault="00791C6C" w:rsidP="00791C6C" w:rsidR="00791C6C">
      <w:pPr>
        <w:rPr>
          <w:lang w:eastAsia="en-US"/>
        </w:rPr>
      </w:pPr>
    </w:p>
    <w:p w:rsidRDefault="00791C6C" w:rsidP="00791C6C" w:rsidR="00791C6C">
      <w:pPr>
        <w:rPr>
          <w:lang w:eastAsia="en-US"/>
        </w:rPr>
      </w:pPr>
    </w:p>
    <w:p w:rsidRDefault="00791C6C" w:rsidP="00791C6C" w:rsidR="00791C6C">
      <w:pPr>
        <w:rPr>
          <w:lang w:eastAsia="en-US"/>
        </w:rPr>
      </w:pPr>
      <w:r>
        <w:rPr>
          <w:lang w:eastAsia="en-US"/>
        </w:rPr>
        <w:lastRenderedPageBreak/>
        <w:t xml:space="preserve">STEFANO ŠARIĆ, Vodnjan, Trgovačka 40, </w:t>
      </w:r>
    </w:p>
    <w:p w:rsidRDefault="00791C6C" w:rsidP="00791C6C" w:rsidR="00791C6C">
      <w:pPr>
        <w:rPr>
          <w:lang w:eastAsia="en-US"/>
        </w:rPr>
      </w:pPr>
      <w:r>
        <w:rPr>
          <w:lang w:eastAsia="en-US"/>
        </w:rPr>
        <w:t>OIB 37094232501</w:t>
      </w:r>
      <w:r>
        <w:rPr>
          <w:lang w:eastAsia="en-US"/>
        </w:rPr>
        <w:tab/>
      </w:r>
      <w:r>
        <w:rPr>
          <w:lang w:eastAsia="en-US"/>
        </w:rPr>
        <w:tab/>
      </w:r>
      <w:r>
        <w:rPr>
          <w:lang w:eastAsia="en-US"/>
        </w:rPr>
        <w:tab/>
      </w:r>
      <w:r>
        <w:rPr>
          <w:lang w:eastAsia="en-US"/>
        </w:rPr>
        <w:tab/>
      </w:r>
      <w:r>
        <w:rPr>
          <w:lang w:eastAsia="en-US"/>
        </w:rPr>
        <w:tab/>
      </w:r>
      <w:r>
        <w:rPr>
          <w:lang w:eastAsia="en-US"/>
        </w:rPr>
        <w:tab/>
        <w:t>1.500,00 kn</w:t>
      </w:r>
    </w:p>
    <w:p w:rsidRDefault="00791C6C" w:rsidP="00791C6C" w:rsidR="00791C6C">
      <w:pPr>
        <w:rPr>
          <w:lang w:eastAsia="en-US"/>
        </w:rPr>
      </w:pPr>
      <w:r>
        <w:rPr>
          <w:lang w:eastAsia="en-US"/>
        </w:rPr>
        <w:tab/>
      </w:r>
    </w:p>
    <w:p w:rsidRDefault="00791C6C" w:rsidP="00791C6C" w:rsidR="00791C6C">
      <w:pPr>
        <w:rPr>
          <w:lang w:eastAsia="en-US"/>
        </w:rPr>
      </w:pPr>
      <w:r>
        <w:rPr>
          <w:lang w:eastAsia="en-US"/>
        </w:rPr>
        <w:t xml:space="preserve">GORAN ŠEBESTA, Pula, Cerneccina 4, </w:t>
      </w:r>
    </w:p>
    <w:p w:rsidRDefault="00791C6C" w:rsidP="00791C6C" w:rsidR="00791C6C">
      <w:pPr>
        <w:rPr>
          <w:lang w:eastAsia="en-US"/>
        </w:rPr>
      </w:pPr>
      <w:r>
        <w:rPr>
          <w:lang w:eastAsia="en-US"/>
        </w:rPr>
        <w:t>OIB 65141482202</w:t>
      </w:r>
      <w:r>
        <w:rPr>
          <w:lang w:eastAsia="en-US"/>
        </w:rPr>
        <w:tab/>
      </w:r>
      <w:r>
        <w:rPr>
          <w:lang w:eastAsia="en-US"/>
        </w:rPr>
        <w:tab/>
      </w:r>
      <w:r>
        <w:rPr>
          <w:lang w:eastAsia="en-US"/>
        </w:rPr>
        <w:tab/>
      </w:r>
      <w:r>
        <w:rPr>
          <w:lang w:eastAsia="en-US"/>
        </w:rPr>
        <w:tab/>
      </w:r>
      <w:r>
        <w:rPr>
          <w:lang w:eastAsia="en-US"/>
        </w:rPr>
        <w:tab/>
      </w:r>
      <w:r>
        <w:rPr>
          <w:lang w:eastAsia="en-US"/>
        </w:rPr>
        <w:tab/>
        <w:t>1.500,00 kn</w:t>
      </w:r>
    </w:p>
    <w:p w:rsidRDefault="00791C6C" w:rsidP="00791C6C" w:rsidR="00791C6C">
      <w:pPr>
        <w:rPr>
          <w:lang w:eastAsia="en-US"/>
        </w:rPr>
      </w:pPr>
    </w:p>
    <w:p w:rsidRDefault="00791C6C" w:rsidP="00791C6C" w:rsidR="00791C6C">
      <w:pPr>
        <w:rPr>
          <w:lang w:eastAsia="en-US"/>
        </w:rPr>
      </w:pPr>
      <w:r w:rsidRPr="00791C6C">
        <w:rPr>
          <w:lang w:eastAsia="en-US"/>
        </w:rPr>
        <w:t xml:space="preserve">ROBERTA TROŠT, Rovinj, Nova ulica 7, </w:t>
      </w:r>
    </w:p>
    <w:p w:rsidRDefault="00791C6C" w:rsidP="00791C6C" w:rsidR="00791C6C">
      <w:pPr>
        <w:rPr>
          <w:lang w:eastAsia="en-US"/>
        </w:rPr>
      </w:pPr>
      <w:r w:rsidRPr="00791C6C">
        <w:rPr>
          <w:lang w:eastAsia="en-US"/>
        </w:rPr>
        <w:t>OIB 69441518471</w:t>
      </w:r>
      <w:r>
        <w:rPr>
          <w:lang w:eastAsia="en-US"/>
        </w:rPr>
        <w:tab/>
      </w:r>
      <w:r>
        <w:rPr>
          <w:lang w:eastAsia="en-US"/>
        </w:rPr>
        <w:tab/>
      </w:r>
      <w:r>
        <w:rPr>
          <w:lang w:eastAsia="en-US"/>
        </w:rPr>
        <w:tab/>
      </w:r>
      <w:r>
        <w:rPr>
          <w:lang w:eastAsia="en-US"/>
        </w:rPr>
        <w:tab/>
      </w:r>
      <w:r>
        <w:rPr>
          <w:lang w:eastAsia="en-US"/>
        </w:rPr>
        <w:tab/>
      </w:r>
      <w:r>
        <w:rPr>
          <w:lang w:eastAsia="en-US"/>
        </w:rPr>
        <w:tab/>
        <w:t>1.500,00 kn</w:t>
      </w:r>
    </w:p>
    <w:p w:rsidRDefault="00791C6C" w:rsidP="00791C6C" w:rsidR="00791C6C">
      <w:pPr>
        <w:rPr>
          <w:lang w:eastAsia="en-US"/>
        </w:rPr>
      </w:pPr>
    </w:p>
    <w:p w:rsidRDefault="00791C6C" w:rsidP="00791C6C" w:rsidR="00791C6C">
      <w:pPr>
        <w:rPr>
          <w:lang w:eastAsia="en-US"/>
        </w:rPr>
      </w:pPr>
      <w:r>
        <w:rPr>
          <w:lang w:eastAsia="en-US"/>
        </w:rPr>
        <w:t xml:space="preserve">TONKA VASIĆ, Buzet, II. istarske brigade 23, </w:t>
      </w:r>
    </w:p>
    <w:p w:rsidRDefault="00791C6C" w:rsidP="00791C6C" w:rsidR="00791C6C">
      <w:pPr>
        <w:rPr>
          <w:lang w:eastAsia="en-US"/>
        </w:rPr>
      </w:pPr>
      <w:r>
        <w:rPr>
          <w:lang w:eastAsia="en-US"/>
        </w:rPr>
        <w:t>OIB 34566059570</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Pr>
          <w:lang w:eastAsia="en-US"/>
        </w:rPr>
        <w:t xml:space="preserve">1.500,00 kn </w:t>
      </w:r>
      <w:r>
        <w:rPr>
          <w:lang w:eastAsia="en-US"/>
        </w:rPr>
        <w:t xml:space="preserve"> </w:t>
      </w:r>
    </w:p>
    <w:p w:rsidRDefault="00791C6C" w:rsidP="00791C6C" w:rsidR="00791C6C">
      <w:pPr>
        <w:rPr>
          <w:lang w:eastAsia="en-US"/>
        </w:rPr>
      </w:pPr>
    </w:p>
    <w:p w:rsidRDefault="00791C6C" w:rsidP="00791C6C" w:rsidR="00791C6C">
      <w:pPr>
        <w:rPr>
          <w:lang w:eastAsia="en-US"/>
        </w:rPr>
      </w:pPr>
      <w:r>
        <w:rPr>
          <w:lang w:eastAsia="en-US"/>
        </w:rPr>
        <w:t xml:space="preserve">RUŽICA BUDICIN, Rovinj, Fra P. Pellizzera 23, </w:t>
      </w:r>
    </w:p>
    <w:p w:rsidRDefault="00791C6C" w:rsidP="00791C6C" w:rsidR="00791C6C">
      <w:pPr>
        <w:rPr>
          <w:lang w:eastAsia="en-US"/>
        </w:rPr>
      </w:pPr>
      <w:r>
        <w:rPr>
          <w:lang w:eastAsia="en-US"/>
        </w:rPr>
        <w:t>OIB 58031906132</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AA0D3B" w:rsidP="00791C6C" w:rsidR="00AA0D3B">
      <w:pPr>
        <w:rPr>
          <w:lang w:eastAsia="en-US"/>
        </w:rPr>
      </w:pPr>
    </w:p>
    <w:p w:rsidRDefault="00791C6C" w:rsidP="00791C6C" w:rsidR="00791C6C">
      <w:pPr>
        <w:rPr>
          <w:lang w:eastAsia="en-US"/>
        </w:rPr>
      </w:pPr>
      <w:r>
        <w:rPr>
          <w:lang w:eastAsia="en-US"/>
        </w:rPr>
        <w:t xml:space="preserve">MILAN JERGOVIĆ, Pula, Nobileova 60, </w:t>
      </w:r>
    </w:p>
    <w:p w:rsidRDefault="00791C6C" w:rsidP="00791C6C" w:rsidR="00791C6C">
      <w:pPr>
        <w:rPr>
          <w:lang w:eastAsia="en-US"/>
        </w:rPr>
      </w:pPr>
      <w:r>
        <w:rPr>
          <w:lang w:eastAsia="en-US"/>
        </w:rPr>
        <w:t>OIB 02893283527</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ANNAMARIA SORGO, Rovinj, R. Da Veggie 14, </w:t>
      </w:r>
    </w:p>
    <w:p w:rsidRDefault="00791C6C" w:rsidP="00791C6C" w:rsidR="00791C6C">
      <w:pPr>
        <w:rPr>
          <w:lang w:eastAsia="en-US"/>
        </w:rPr>
      </w:pPr>
      <w:r>
        <w:rPr>
          <w:lang w:eastAsia="en-US"/>
        </w:rPr>
        <w:t>OIB 74511398452</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PAULA GOGIĆ, Rovinj, Gundulićeva 4a, </w:t>
      </w:r>
    </w:p>
    <w:p w:rsidRDefault="00791C6C" w:rsidP="00791C6C" w:rsidR="00791C6C">
      <w:pPr>
        <w:rPr>
          <w:lang w:eastAsia="en-US"/>
        </w:rPr>
      </w:pPr>
      <w:r>
        <w:rPr>
          <w:lang w:eastAsia="en-US"/>
        </w:rPr>
        <w:t>OIB 48986455385</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MIRJANA ZILI, Rovinj, M. I. Poropata 5, </w:t>
      </w:r>
    </w:p>
    <w:p w:rsidRDefault="00791C6C" w:rsidP="00791C6C" w:rsidR="00791C6C">
      <w:pPr>
        <w:rPr>
          <w:lang w:eastAsia="en-US"/>
        </w:rPr>
      </w:pPr>
      <w:r>
        <w:rPr>
          <w:lang w:eastAsia="en-US"/>
        </w:rPr>
        <w:t>OIB 21971465717</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r>
        <w:rPr>
          <w:lang w:eastAsia="en-US"/>
        </w:rPr>
        <w:tab/>
      </w:r>
      <w:r>
        <w:rPr>
          <w:lang w:eastAsia="en-US"/>
        </w:rPr>
        <w:tab/>
      </w:r>
    </w:p>
    <w:p w:rsidRDefault="00791C6C" w:rsidP="00791C6C" w:rsidR="00791C6C">
      <w:pPr>
        <w:rPr>
          <w:lang w:eastAsia="en-US"/>
        </w:rPr>
      </w:pPr>
      <w:r>
        <w:rPr>
          <w:lang w:eastAsia="en-US"/>
        </w:rPr>
        <w:t xml:space="preserve">ANTONELLA VENIER, Rovinj, Carerra 82, </w:t>
      </w:r>
    </w:p>
    <w:p w:rsidRDefault="00791C6C" w:rsidP="00791C6C" w:rsidR="00791C6C">
      <w:pPr>
        <w:rPr>
          <w:lang w:eastAsia="en-US"/>
        </w:rPr>
      </w:pPr>
      <w:r>
        <w:rPr>
          <w:lang w:eastAsia="en-US"/>
        </w:rPr>
        <w:t>OIB 12701798840</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BILJANA IVKOVIĆ, Rovinj, P. Besenghija 11, </w:t>
      </w:r>
    </w:p>
    <w:p w:rsidRDefault="00791C6C" w:rsidP="00791C6C" w:rsidR="00791C6C">
      <w:pPr>
        <w:rPr>
          <w:lang w:eastAsia="en-US"/>
        </w:rPr>
      </w:pPr>
      <w:r>
        <w:rPr>
          <w:lang w:eastAsia="en-US"/>
        </w:rPr>
        <w:t>OIB 11651305932</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DANIJELA ŽUFIĆ, Rovinj, J. Rakovca 32, </w:t>
      </w:r>
    </w:p>
    <w:p w:rsidRDefault="00791C6C" w:rsidP="00791C6C" w:rsidR="00791C6C">
      <w:pPr>
        <w:rPr>
          <w:lang w:eastAsia="en-US"/>
        </w:rPr>
      </w:pPr>
      <w:r>
        <w:rPr>
          <w:lang w:eastAsia="en-US"/>
        </w:rPr>
        <w:t>OIB 04558832040</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JADRANKA RACAN, Pula, Koparska 11, </w:t>
      </w:r>
    </w:p>
    <w:p w:rsidRDefault="00791C6C" w:rsidP="00791C6C" w:rsidR="00791C6C">
      <w:pPr>
        <w:rPr>
          <w:lang w:eastAsia="en-US"/>
        </w:rPr>
      </w:pPr>
      <w:r>
        <w:rPr>
          <w:lang w:eastAsia="en-US"/>
        </w:rPr>
        <w:t>OIB 05193770783</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DANICA MARGETIĆ, Marčana, Radeki - Polje 34, </w:t>
      </w:r>
    </w:p>
    <w:p w:rsidRDefault="00791C6C" w:rsidP="00791C6C" w:rsidR="00791C6C">
      <w:pPr>
        <w:rPr>
          <w:lang w:eastAsia="en-US"/>
        </w:rPr>
      </w:pPr>
      <w:r>
        <w:rPr>
          <w:lang w:eastAsia="en-US"/>
        </w:rPr>
        <w:t>OIB 34739720194</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DIJANA RADOVIĆ, Pula, Koparska 31, </w:t>
      </w:r>
    </w:p>
    <w:p w:rsidRDefault="00791C6C" w:rsidP="00791C6C" w:rsidR="00AA0D3B">
      <w:pPr>
        <w:rPr>
          <w:lang w:eastAsia="en-US"/>
        </w:rPr>
      </w:pPr>
      <w:r>
        <w:rPr>
          <w:lang w:eastAsia="en-US"/>
        </w:rPr>
        <w:t>OIB 32295735083</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r>
        <w:rPr>
          <w:lang w:eastAsia="en-US"/>
        </w:rPr>
        <w:tab/>
      </w:r>
      <w:r>
        <w:rPr>
          <w:lang w:eastAsia="en-US"/>
        </w:rPr>
        <w:tab/>
      </w:r>
    </w:p>
    <w:p w:rsidRDefault="00791C6C" w:rsidP="00791C6C" w:rsidR="00791C6C">
      <w:pPr>
        <w:rPr>
          <w:lang w:eastAsia="en-US"/>
        </w:rPr>
      </w:pPr>
      <w:r>
        <w:rPr>
          <w:lang w:eastAsia="en-US"/>
        </w:rPr>
        <w:t xml:space="preserve">MANUELA PETEK PRENC, Kanfanar, Šodići bb, </w:t>
      </w:r>
    </w:p>
    <w:p w:rsidRDefault="00791C6C" w:rsidP="00791C6C" w:rsidR="00AA0D3B">
      <w:pPr>
        <w:rPr>
          <w:lang w:eastAsia="en-US"/>
        </w:rPr>
      </w:pPr>
      <w:r>
        <w:rPr>
          <w:lang w:eastAsia="en-US"/>
        </w:rPr>
        <w:t>OIB 01519654886</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AA0D3B" w:rsidP="00791C6C" w:rsidR="00AA0D3B">
      <w:pPr>
        <w:rPr>
          <w:lang w:eastAsia="en-US"/>
        </w:rPr>
      </w:pPr>
    </w:p>
    <w:p w:rsidRDefault="00791C6C" w:rsidP="00791C6C" w:rsidR="00791C6C">
      <w:pPr>
        <w:rPr>
          <w:lang w:eastAsia="en-US"/>
        </w:rPr>
      </w:pPr>
      <w:r>
        <w:rPr>
          <w:lang w:eastAsia="en-US"/>
        </w:rPr>
        <w:t xml:space="preserve">SANJA ANĐELIĆ, Žminj, Vidulini 14b, </w:t>
      </w:r>
    </w:p>
    <w:p w:rsidRDefault="00791C6C" w:rsidP="00791C6C" w:rsidR="00791C6C">
      <w:pPr>
        <w:rPr>
          <w:lang w:eastAsia="en-US"/>
        </w:rPr>
      </w:pPr>
      <w:r>
        <w:rPr>
          <w:lang w:eastAsia="en-US"/>
        </w:rPr>
        <w:t xml:space="preserve">OIB 77215932410 </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r>
        <w:rPr>
          <w:lang w:eastAsia="en-US"/>
        </w:rPr>
        <w:lastRenderedPageBreak/>
        <w:t xml:space="preserve">DRAGOMIR PANIĆ, Pula, Zagrebačka 2, </w:t>
      </w:r>
    </w:p>
    <w:p w:rsidRDefault="00791C6C" w:rsidP="00791C6C" w:rsidR="00791C6C">
      <w:pPr>
        <w:rPr>
          <w:lang w:eastAsia="en-US"/>
        </w:rPr>
      </w:pPr>
      <w:r>
        <w:rPr>
          <w:lang w:eastAsia="en-US"/>
        </w:rPr>
        <w:t>OIB 51770570597</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MIROSLAV MAJERIĆ, Labin, Vilete 10, </w:t>
      </w:r>
    </w:p>
    <w:p w:rsidRDefault="00791C6C" w:rsidP="00791C6C" w:rsidR="00791C6C">
      <w:pPr>
        <w:rPr>
          <w:lang w:eastAsia="en-US"/>
        </w:rPr>
      </w:pPr>
      <w:r>
        <w:rPr>
          <w:lang w:eastAsia="en-US"/>
        </w:rPr>
        <w:t>OIB 38061130931</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MARIJANA RESTOVIĆ, Pula, Koparska 46, </w:t>
      </w:r>
    </w:p>
    <w:p w:rsidRDefault="00791C6C" w:rsidP="00791C6C" w:rsidR="00791C6C">
      <w:pPr>
        <w:rPr>
          <w:lang w:eastAsia="en-US"/>
        </w:rPr>
      </w:pPr>
      <w:r>
        <w:rPr>
          <w:lang w:eastAsia="en-US"/>
        </w:rPr>
        <w:t>OIB 35334609168</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AA0D3B" w:rsidP="00791C6C" w:rsidR="00AA0D3B">
      <w:pPr>
        <w:rPr>
          <w:lang w:eastAsia="en-US"/>
        </w:rPr>
      </w:pPr>
    </w:p>
    <w:p w:rsidRDefault="00791C6C" w:rsidP="00791C6C" w:rsidR="00791C6C">
      <w:pPr>
        <w:rPr>
          <w:lang w:eastAsia="en-US"/>
        </w:rPr>
      </w:pPr>
      <w:r>
        <w:rPr>
          <w:lang w:eastAsia="en-US"/>
        </w:rPr>
        <w:t xml:space="preserve">BRUNA ŠEPIĆ, Momjan, Kremenje 58, </w:t>
      </w:r>
    </w:p>
    <w:p w:rsidRDefault="00791C6C" w:rsidP="00791C6C" w:rsidR="00791C6C">
      <w:pPr>
        <w:rPr>
          <w:lang w:eastAsia="en-US"/>
        </w:rPr>
      </w:pPr>
      <w:r>
        <w:rPr>
          <w:lang w:eastAsia="en-US"/>
        </w:rPr>
        <w:t xml:space="preserve">OIB  54717703746 </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r>
        <w:rPr>
          <w:lang w:eastAsia="en-US"/>
        </w:rPr>
        <w:tab/>
      </w:r>
      <w:r>
        <w:rPr>
          <w:lang w:eastAsia="en-US"/>
        </w:rPr>
        <w:tab/>
      </w:r>
    </w:p>
    <w:p w:rsidRDefault="00791C6C" w:rsidP="00791C6C" w:rsidR="00791C6C">
      <w:pPr>
        <w:rPr>
          <w:lang w:eastAsia="en-US"/>
        </w:rPr>
      </w:pPr>
      <w:r>
        <w:rPr>
          <w:lang w:eastAsia="en-US"/>
        </w:rPr>
        <w:t xml:space="preserve">ALENKA KRIŽMAN, Oprtalj, Šegari 31, </w:t>
      </w:r>
    </w:p>
    <w:p w:rsidRDefault="00791C6C" w:rsidP="00791C6C" w:rsidR="00791C6C">
      <w:pPr>
        <w:rPr>
          <w:lang w:eastAsia="en-US"/>
        </w:rPr>
      </w:pPr>
      <w:r>
        <w:rPr>
          <w:lang w:eastAsia="en-US"/>
        </w:rPr>
        <w:t>OIB 55590817507</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MIRA TENČIĆ PLETIKOS, Pula, Kastavska 20, </w:t>
      </w:r>
    </w:p>
    <w:p w:rsidRDefault="00791C6C" w:rsidP="00791C6C" w:rsidR="00791C6C">
      <w:pPr>
        <w:rPr>
          <w:lang w:eastAsia="en-US"/>
        </w:rPr>
      </w:pPr>
      <w:r>
        <w:rPr>
          <w:lang w:eastAsia="en-US"/>
        </w:rPr>
        <w:t>OIB 27711270621</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DANIJELA MATOKOVIĆ, Pula, Zoranićeva 20, </w:t>
      </w:r>
    </w:p>
    <w:p w:rsidRDefault="00791C6C" w:rsidP="00791C6C" w:rsidR="00791C6C">
      <w:pPr>
        <w:rPr>
          <w:lang w:eastAsia="en-US"/>
        </w:rPr>
      </w:pPr>
      <w:r>
        <w:rPr>
          <w:lang w:eastAsia="en-US"/>
        </w:rPr>
        <w:t>OIB 53583550382</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ELENA BAĆAC, Rijeka, Baredice 1, </w:t>
      </w:r>
    </w:p>
    <w:p w:rsidRDefault="00791C6C" w:rsidP="00791C6C" w:rsidR="00791C6C">
      <w:pPr>
        <w:rPr>
          <w:lang w:eastAsia="en-US"/>
        </w:rPr>
      </w:pPr>
      <w:r>
        <w:rPr>
          <w:lang w:eastAsia="en-US"/>
        </w:rPr>
        <w:t>OIB 73235247712</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ZORAN PERHAT, Višnjan, Cerion 1a, </w:t>
      </w:r>
    </w:p>
    <w:p w:rsidRDefault="00791C6C" w:rsidP="00791C6C" w:rsidR="00791C6C">
      <w:pPr>
        <w:rPr>
          <w:lang w:eastAsia="en-US"/>
        </w:rPr>
      </w:pPr>
      <w:r>
        <w:rPr>
          <w:lang w:eastAsia="en-US"/>
        </w:rPr>
        <w:t>OIB 73206532536</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JADRANKA BILIĆ, Pula, Vergerijeva 4, </w:t>
      </w:r>
    </w:p>
    <w:p w:rsidRDefault="00791C6C" w:rsidP="00791C6C" w:rsidR="00791C6C">
      <w:pPr>
        <w:rPr>
          <w:lang w:eastAsia="en-US"/>
        </w:rPr>
      </w:pPr>
      <w:r>
        <w:rPr>
          <w:lang w:eastAsia="en-US"/>
        </w:rPr>
        <w:t>OIB 85090974134</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IGOR MEDIĆ, Pula, Tršćanska 1, </w:t>
      </w:r>
    </w:p>
    <w:p w:rsidRDefault="00791C6C" w:rsidP="00791C6C" w:rsidR="00791C6C">
      <w:pPr>
        <w:rPr>
          <w:lang w:eastAsia="en-US"/>
        </w:rPr>
      </w:pPr>
      <w:r>
        <w:rPr>
          <w:lang w:eastAsia="en-US"/>
        </w:rPr>
        <w:t>OIB 64594042413</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ZORAN JADREŠKO, Pula, Baližerka 52, </w:t>
      </w:r>
    </w:p>
    <w:p w:rsidRDefault="00791C6C" w:rsidP="00791C6C" w:rsidR="00791C6C">
      <w:pPr>
        <w:rPr>
          <w:lang w:eastAsia="en-US"/>
        </w:rPr>
      </w:pPr>
      <w:r>
        <w:rPr>
          <w:lang w:eastAsia="en-US"/>
        </w:rPr>
        <w:t>OIB 53942767792</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LJUBICA HANIĆ, Tar, Perci 7a, </w:t>
      </w:r>
    </w:p>
    <w:p w:rsidRDefault="00791C6C" w:rsidP="00791C6C" w:rsidR="00791C6C">
      <w:pPr>
        <w:rPr>
          <w:lang w:eastAsia="en-US"/>
        </w:rPr>
      </w:pPr>
      <w:r>
        <w:rPr>
          <w:lang w:eastAsia="en-US"/>
        </w:rPr>
        <w:t xml:space="preserve">OIB 38016530625  </w:t>
      </w:r>
      <w:r>
        <w:rPr>
          <w:lang w:eastAsia="en-US"/>
        </w:rPr>
        <w:tab/>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DARKO PERHAT, Višnjan, Prhati 22, </w:t>
      </w:r>
    </w:p>
    <w:p w:rsidRDefault="00791C6C" w:rsidP="00791C6C" w:rsidR="00AA0D3B">
      <w:pPr>
        <w:rPr>
          <w:lang w:eastAsia="en-US"/>
        </w:rPr>
      </w:pPr>
      <w:r>
        <w:rPr>
          <w:lang w:eastAsia="en-US"/>
        </w:rPr>
        <w:t>OIB 75134476491</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AA0D3B" w:rsidP="00791C6C" w:rsidR="00AA0D3B">
      <w:pPr>
        <w:rPr>
          <w:lang w:eastAsia="en-US"/>
        </w:rPr>
      </w:pPr>
    </w:p>
    <w:p w:rsidRDefault="00791C6C" w:rsidP="00791C6C" w:rsidR="00791C6C">
      <w:pPr>
        <w:rPr>
          <w:lang w:eastAsia="en-US"/>
        </w:rPr>
      </w:pPr>
      <w:r>
        <w:rPr>
          <w:lang w:eastAsia="en-US"/>
        </w:rPr>
        <w:t xml:space="preserve">IRA ŠULENTIĆ, Pula, Pomer 82, </w:t>
      </w:r>
    </w:p>
    <w:p w:rsidRDefault="00791C6C" w:rsidP="00791C6C" w:rsidR="00791C6C">
      <w:pPr>
        <w:rPr>
          <w:lang w:eastAsia="en-US"/>
        </w:rPr>
      </w:pPr>
      <w:r>
        <w:rPr>
          <w:lang w:eastAsia="en-US"/>
        </w:rPr>
        <w:t>OIB 20577966995</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r>
        <w:rPr>
          <w:lang w:eastAsia="en-US"/>
        </w:rPr>
        <w:t xml:space="preserve"> </w:t>
      </w:r>
    </w:p>
    <w:p w:rsidRDefault="00791C6C" w:rsidP="00791C6C" w:rsidR="00791C6C">
      <w:pPr>
        <w:rPr>
          <w:lang w:eastAsia="en-US"/>
        </w:rPr>
      </w:pPr>
    </w:p>
    <w:p w:rsidRDefault="00791C6C" w:rsidP="00791C6C" w:rsidR="00791C6C">
      <w:pPr>
        <w:rPr>
          <w:lang w:eastAsia="en-US"/>
        </w:rPr>
      </w:pPr>
      <w:r>
        <w:rPr>
          <w:lang w:eastAsia="en-US"/>
        </w:rPr>
        <w:t xml:space="preserve">MARIJA ŠARIĆ, Pula, Indije 69, </w:t>
      </w:r>
    </w:p>
    <w:p w:rsidRDefault="00791C6C" w:rsidP="00791C6C" w:rsidR="00791C6C">
      <w:pPr>
        <w:rPr>
          <w:lang w:eastAsia="en-US"/>
        </w:rPr>
      </w:pPr>
      <w:r>
        <w:rPr>
          <w:lang w:eastAsia="en-US"/>
        </w:rPr>
        <w:t xml:space="preserve">OIB 26525983096 </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r>
        <w:rPr>
          <w:lang w:eastAsia="en-US"/>
        </w:rPr>
        <w:tab/>
      </w:r>
    </w:p>
    <w:p w:rsidRDefault="00791C6C" w:rsidP="00791C6C" w:rsidR="00791C6C">
      <w:pPr>
        <w:rPr>
          <w:lang w:eastAsia="en-US"/>
        </w:rPr>
      </w:pPr>
      <w:r>
        <w:rPr>
          <w:lang w:eastAsia="en-US"/>
        </w:rPr>
        <w:t xml:space="preserve">NEVENKA BALAS, Crikvenica, Hrusta 4a, </w:t>
      </w:r>
    </w:p>
    <w:p w:rsidRDefault="00791C6C" w:rsidP="00791C6C" w:rsidR="00791C6C">
      <w:pPr>
        <w:rPr>
          <w:lang w:eastAsia="en-US"/>
        </w:rPr>
      </w:pPr>
      <w:r>
        <w:rPr>
          <w:lang w:eastAsia="en-US"/>
        </w:rPr>
        <w:t>OIB 73186448278</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r>
        <w:rPr>
          <w:lang w:eastAsia="en-US"/>
        </w:rPr>
        <w:lastRenderedPageBreak/>
        <w:t xml:space="preserve">JASMINKA BLAŠKOVIĆ, Grižane, Blaškovići 13, </w:t>
      </w:r>
    </w:p>
    <w:p w:rsidRDefault="00791C6C" w:rsidP="00791C6C" w:rsidR="00791C6C">
      <w:pPr>
        <w:rPr>
          <w:lang w:eastAsia="en-US"/>
        </w:rPr>
      </w:pPr>
      <w:r>
        <w:rPr>
          <w:lang w:eastAsia="en-US"/>
        </w:rPr>
        <w:t>OIB 66726485070</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MIRJANA FOŠKIĆ, Pula, Ilirija 9, </w:t>
      </w:r>
    </w:p>
    <w:p w:rsidRDefault="00791C6C" w:rsidP="00791C6C" w:rsidR="00791C6C">
      <w:pPr>
        <w:rPr>
          <w:lang w:eastAsia="en-US"/>
        </w:rPr>
      </w:pPr>
      <w:r>
        <w:rPr>
          <w:lang w:eastAsia="en-US"/>
        </w:rPr>
        <w:t>OIB 72133883997</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ANA SRPAK, Pula, Veli Jože 8, </w:t>
      </w:r>
    </w:p>
    <w:p w:rsidRDefault="00791C6C" w:rsidP="00791C6C" w:rsidR="00791C6C">
      <w:pPr>
        <w:rPr>
          <w:lang w:eastAsia="en-US"/>
        </w:rPr>
      </w:pPr>
      <w:r>
        <w:rPr>
          <w:lang w:eastAsia="en-US"/>
        </w:rPr>
        <w:t>OIB  95013874293</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VESNA HUSARIĆ, Pula, Kapitolinski trg 5, </w:t>
      </w:r>
    </w:p>
    <w:p w:rsidRDefault="00791C6C" w:rsidP="00791C6C" w:rsidR="00791C6C">
      <w:pPr>
        <w:rPr>
          <w:lang w:eastAsia="en-US"/>
        </w:rPr>
      </w:pPr>
      <w:r>
        <w:rPr>
          <w:lang w:eastAsia="en-US"/>
        </w:rPr>
        <w:t>OIB 34956399714</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AA0D3B" w:rsidP="00791C6C" w:rsidR="00AA0D3B">
      <w:pPr>
        <w:rPr>
          <w:lang w:eastAsia="en-US"/>
        </w:rPr>
      </w:pPr>
    </w:p>
    <w:p w:rsidRDefault="00791C6C" w:rsidP="00791C6C" w:rsidR="00791C6C">
      <w:pPr>
        <w:rPr>
          <w:lang w:eastAsia="en-US"/>
        </w:rPr>
      </w:pPr>
      <w:r>
        <w:rPr>
          <w:lang w:eastAsia="en-US"/>
        </w:rPr>
        <w:t xml:space="preserve">IRENA ĆURČIĆ, Poreč, Pazinska 18, </w:t>
      </w:r>
    </w:p>
    <w:p w:rsidRDefault="00791C6C" w:rsidP="00791C6C" w:rsidR="00791C6C">
      <w:pPr>
        <w:rPr>
          <w:lang w:eastAsia="en-US"/>
        </w:rPr>
      </w:pPr>
      <w:r>
        <w:rPr>
          <w:lang w:eastAsia="en-US"/>
        </w:rPr>
        <w:t>OIB 22505238841</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BRATISLAVA RUŽIĆ, Vrsar, Vala 4, </w:t>
      </w:r>
    </w:p>
    <w:p w:rsidRDefault="00791C6C" w:rsidP="00791C6C" w:rsidR="00791C6C">
      <w:pPr>
        <w:rPr>
          <w:lang w:eastAsia="en-US"/>
        </w:rPr>
      </w:pPr>
      <w:r>
        <w:rPr>
          <w:lang w:eastAsia="en-US"/>
        </w:rPr>
        <w:t>OIB 09400265528</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MLADEN JAKUS, Tinjan, Grintavica 45, </w:t>
      </w:r>
    </w:p>
    <w:p w:rsidRDefault="00791C6C" w:rsidP="00791C6C" w:rsidR="00791C6C">
      <w:pPr>
        <w:rPr>
          <w:lang w:eastAsia="en-US"/>
        </w:rPr>
      </w:pPr>
      <w:r>
        <w:rPr>
          <w:lang w:eastAsia="en-US"/>
        </w:rPr>
        <w:t>OIB 97646837184</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DOSTA ŽUŽIĆ, Sv. Lovreč, Gumila 1, </w:t>
      </w:r>
    </w:p>
    <w:p w:rsidRDefault="00791C6C" w:rsidP="00791C6C" w:rsidR="00791C6C">
      <w:pPr>
        <w:rPr>
          <w:lang w:eastAsia="en-US"/>
        </w:rPr>
      </w:pPr>
      <w:r>
        <w:rPr>
          <w:lang w:eastAsia="en-US"/>
        </w:rPr>
        <w:t>OIB 98199975014</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ZVJEZDANA BREZNIČKI, Pula, Lj. Posavskog 9, </w:t>
      </w:r>
    </w:p>
    <w:p w:rsidRDefault="00791C6C" w:rsidP="00791C6C" w:rsidR="00791C6C">
      <w:pPr>
        <w:rPr>
          <w:lang w:eastAsia="en-US"/>
        </w:rPr>
      </w:pPr>
      <w:r>
        <w:rPr>
          <w:lang w:eastAsia="en-US"/>
        </w:rPr>
        <w:t>OIB 72797485838</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LJILJANA GRŽETIĆ, Umag, Seget 11, </w:t>
      </w:r>
    </w:p>
    <w:p w:rsidRDefault="00791C6C" w:rsidP="00791C6C" w:rsidR="00791C6C">
      <w:pPr>
        <w:rPr>
          <w:lang w:eastAsia="en-US"/>
        </w:rPr>
      </w:pPr>
      <w:r>
        <w:rPr>
          <w:lang w:eastAsia="en-US"/>
        </w:rPr>
        <w:t>OIB 09524808597</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PREDRAG SRDIĆ, Pula, Katalinića Jeretova 18a, </w:t>
      </w:r>
    </w:p>
    <w:p w:rsidRDefault="00791C6C" w:rsidP="00791C6C" w:rsidR="00791C6C">
      <w:pPr>
        <w:rPr>
          <w:lang w:eastAsia="en-US"/>
        </w:rPr>
      </w:pPr>
      <w:r>
        <w:rPr>
          <w:lang w:eastAsia="en-US"/>
        </w:rPr>
        <w:t>OIB 40199540904</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GORDANA BLAŠKOVIĆ, Pula, Gortanova 7, </w:t>
      </w:r>
    </w:p>
    <w:p w:rsidRDefault="00791C6C" w:rsidP="00791C6C" w:rsidR="00791C6C">
      <w:pPr>
        <w:rPr>
          <w:lang w:eastAsia="en-US"/>
        </w:rPr>
      </w:pPr>
      <w:r>
        <w:rPr>
          <w:lang w:eastAsia="en-US"/>
        </w:rPr>
        <w:t>OIB 73224294061</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RADENKO RADIVOJČEVIĆ, Pula, Vitezićeva 22, </w:t>
      </w:r>
    </w:p>
    <w:p w:rsidRDefault="00791C6C" w:rsidP="00791C6C" w:rsidR="00791C6C">
      <w:pPr>
        <w:rPr>
          <w:lang w:eastAsia="en-US"/>
        </w:rPr>
      </w:pPr>
      <w:r>
        <w:rPr>
          <w:lang w:eastAsia="en-US"/>
        </w:rPr>
        <w:t>OIB 00737149945</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MANUELA STENTA, Pula, Štinjanska cesta 11, </w:t>
      </w:r>
    </w:p>
    <w:p w:rsidRDefault="00791C6C" w:rsidP="00791C6C" w:rsidR="00791C6C">
      <w:pPr>
        <w:rPr>
          <w:lang w:eastAsia="en-US"/>
        </w:rPr>
      </w:pPr>
      <w:r>
        <w:rPr>
          <w:lang w:eastAsia="en-US"/>
        </w:rPr>
        <w:t xml:space="preserve">OIB 43217862422 </w:t>
      </w:r>
      <w:r>
        <w:rPr>
          <w:lang w:eastAsia="en-US"/>
        </w:rPr>
        <w:tab/>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791C6C" w:rsidP="00791C6C" w:rsidR="00791C6C">
      <w:pPr>
        <w:rPr>
          <w:lang w:eastAsia="en-US"/>
        </w:rPr>
      </w:pPr>
      <w:r>
        <w:rPr>
          <w:lang w:eastAsia="en-US"/>
        </w:rPr>
        <w:t xml:space="preserve">ANICA OMELIĆ, Pula, Kolodvorska 5, </w:t>
      </w:r>
    </w:p>
    <w:p w:rsidRDefault="00791C6C" w:rsidP="00791C6C" w:rsidR="00791C6C">
      <w:pPr>
        <w:rPr>
          <w:lang w:eastAsia="en-US"/>
        </w:rPr>
      </w:pPr>
      <w:r>
        <w:rPr>
          <w:lang w:eastAsia="en-US"/>
        </w:rPr>
        <w:t>OIB 78004876891</w:t>
      </w:r>
      <w:r>
        <w:rPr>
          <w:lang w:eastAsia="en-US"/>
        </w:rPr>
        <w:tab/>
        <w:t xml:space="preserve"> </w:t>
      </w:r>
      <w:r>
        <w:rPr>
          <w:lang w:eastAsia="en-US"/>
        </w:rPr>
        <w:tab/>
      </w:r>
      <w:r>
        <w:rPr>
          <w:lang w:eastAsia="en-US"/>
        </w:rPr>
        <w:tab/>
      </w:r>
      <w:r>
        <w:rPr>
          <w:lang w:eastAsia="en-US"/>
        </w:rPr>
        <w:tab/>
      </w:r>
      <w:r>
        <w:rPr>
          <w:lang w:eastAsia="en-US"/>
        </w:rPr>
        <w:tab/>
      </w:r>
      <w:r>
        <w:rPr>
          <w:lang w:eastAsia="en-US"/>
        </w:rPr>
        <w:tab/>
      </w:r>
      <w:r w:rsidR="00AA0D3B" w:rsidRPr="00AA0D3B">
        <w:rPr>
          <w:lang w:eastAsia="en-US"/>
        </w:rPr>
        <w:t xml:space="preserve">1.500,00 kn  </w:t>
      </w:r>
    </w:p>
    <w:p w:rsidRDefault="00791C6C" w:rsidP="00791C6C" w:rsidR="00791C6C">
      <w:pPr>
        <w:rPr>
          <w:lang w:eastAsia="en-US"/>
        </w:rPr>
      </w:pPr>
    </w:p>
    <w:p w:rsidRDefault="00AA0D3B" w:rsidP="00AA0D3B" w:rsidR="00AA0D3B">
      <w:pPr>
        <w:rPr>
          <w:lang w:eastAsia="en-US"/>
        </w:rPr>
      </w:pPr>
      <w:r>
        <w:rPr>
          <w:lang w:eastAsia="en-US"/>
        </w:rPr>
        <w:t xml:space="preserve">SUZANA ANGELEVSKI, Premantura, Runjačica 60, </w:t>
      </w:r>
    </w:p>
    <w:p w:rsidRDefault="00AA0D3B" w:rsidP="00AA0D3B" w:rsidR="00AA0D3B">
      <w:pPr>
        <w:rPr>
          <w:lang w:eastAsia="en-US"/>
        </w:rPr>
      </w:pPr>
      <w:r>
        <w:rPr>
          <w:lang w:eastAsia="en-US"/>
        </w:rPr>
        <w:t>OIB 34820300570</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MIRA ANTIĆ, Pula, Zadarska 30, </w:t>
      </w:r>
    </w:p>
    <w:p w:rsidRDefault="00AA0D3B" w:rsidP="00AA0D3B" w:rsidR="00AA0D3B">
      <w:pPr>
        <w:rPr>
          <w:lang w:eastAsia="en-US"/>
        </w:rPr>
      </w:pPr>
      <w:r>
        <w:rPr>
          <w:lang w:eastAsia="en-US"/>
        </w:rPr>
        <w:t>OIB 50580102148</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r>
        <w:rPr>
          <w:lang w:eastAsia="en-US"/>
        </w:rPr>
        <w:lastRenderedPageBreak/>
        <w:t xml:space="preserve">MIODRAG BARJAKTAREVIĆ, Rabac, Rudarska 10, </w:t>
      </w:r>
    </w:p>
    <w:p w:rsidRDefault="00AA0D3B" w:rsidP="00AA0D3B" w:rsidR="00AA0D3B">
      <w:pPr>
        <w:rPr>
          <w:lang w:eastAsia="en-US"/>
        </w:rPr>
      </w:pPr>
      <w:r>
        <w:rPr>
          <w:lang w:eastAsia="en-US"/>
        </w:rPr>
        <w:t>OIB 26390875599</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INES BELUŠIĆ, Labin, Titov trg 2, </w:t>
      </w:r>
    </w:p>
    <w:p w:rsidRDefault="00AA0D3B" w:rsidP="00AA0D3B" w:rsidR="00AA0D3B">
      <w:pPr>
        <w:rPr>
          <w:lang w:eastAsia="en-US"/>
        </w:rPr>
      </w:pPr>
      <w:r>
        <w:rPr>
          <w:lang w:eastAsia="en-US"/>
        </w:rPr>
        <w:t>OIB 00722324248</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DALIBOR BOŽAC, Pula, Prilaz Pjacal 9, </w:t>
      </w:r>
    </w:p>
    <w:p w:rsidRDefault="00AA0D3B" w:rsidP="00AA0D3B" w:rsidR="00AA0D3B">
      <w:pPr>
        <w:rPr>
          <w:lang w:eastAsia="en-US"/>
        </w:rPr>
      </w:pPr>
      <w:r>
        <w:rPr>
          <w:lang w:eastAsia="en-US"/>
        </w:rPr>
        <w:t>OIB 84552982056</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ZDRAVKA DARDA, Pula, Stankovićeva 28, </w:t>
      </w:r>
    </w:p>
    <w:p w:rsidRDefault="00AA0D3B" w:rsidP="00AA0D3B" w:rsidR="00AA0D3B">
      <w:pPr>
        <w:rPr>
          <w:lang w:eastAsia="en-US"/>
        </w:rPr>
      </w:pPr>
      <w:r>
        <w:rPr>
          <w:lang w:eastAsia="en-US"/>
        </w:rPr>
        <w:t>OIB 33883914394</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NADA FRANČULA, Pazin, Bertoši, Stancija Pataj 67, </w:t>
      </w:r>
    </w:p>
    <w:p w:rsidRDefault="00AA0D3B" w:rsidP="00AA0D3B" w:rsidR="00AA0D3B">
      <w:pPr>
        <w:rPr>
          <w:lang w:eastAsia="en-US"/>
        </w:rPr>
      </w:pPr>
      <w:r>
        <w:rPr>
          <w:lang w:eastAsia="en-US"/>
        </w:rPr>
        <w:t>OIB 77709374413</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SUZANA FRANKOVIĆ, Labin, Prilaz Kršin 3, </w:t>
      </w:r>
    </w:p>
    <w:p w:rsidRDefault="00AA0D3B" w:rsidP="00AA0D3B" w:rsidR="00AA0D3B">
      <w:pPr>
        <w:rPr>
          <w:lang w:eastAsia="en-US"/>
        </w:rPr>
      </w:pPr>
      <w:r>
        <w:rPr>
          <w:lang w:eastAsia="en-US"/>
        </w:rPr>
        <w:t>OIB 68513994966</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GORDANA GNJIDIĆ, Pula, Karlovačka 16, </w:t>
      </w:r>
    </w:p>
    <w:p w:rsidRDefault="00AA0D3B" w:rsidP="00AA0D3B" w:rsidR="00AA0D3B">
      <w:pPr>
        <w:rPr>
          <w:lang w:eastAsia="en-US"/>
        </w:rPr>
      </w:pPr>
      <w:r>
        <w:rPr>
          <w:lang w:eastAsia="en-US"/>
        </w:rPr>
        <w:t>OIB 62767306797</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MILJENKO GNJIDIĆ, Pula, Karlovačka 16, </w:t>
      </w:r>
    </w:p>
    <w:p w:rsidRDefault="00AA0D3B" w:rsidP="00AA0D3B" w:rsidR="00AA0D3B">
      <w:pPr>
        <w:rPr>
          <w:lang w:eastAsia="en-US"/>
        </w:rPr>
      </w:pPr>
      <w:r>
        <w:rPr>
          <w:lang w:eastAsia="en-US"/>
        </w:rPr>
        <w:t>OIB 84093483916</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ONDINA JEDREJČIĆ, Pazin, Lovrin, Stancija Mrak 90/2, </w:t>
      </w:r>
    </w:p>
    <w:p w:rsidRDefault="00AA0D3B" w:rsidP="00AA0D3B" w:rsidR="00AA0D3B">
      <w:pPr>
        <w:rPr>
          <w:lang w:eastAsia="en-US"/>
        </w:rPr>
      </w:pPr>
      <w:r>
        <w:rPr>
          <w:lang w:eastAsia="en-US"/>
        </w:rPr>
        <w:t>OIB 26763352800</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JELICA JOVANOVIĆ, Vrsar, Flengi 18, </w:t>
      </w:r>
    </w:p>
    <w:p w:rsidRDefault="00AA0D3B" w:rsidP="00AA0D3B" w:rsidR="00AA0D3B">
      <w:pPr>
        <w:rPr>
          <w:lang w:eastAsia="en-US"/>
        </w:rPr>
      </w:pPr>
      <w:r>
        <w:rPr>
          <w:lang w:eastAsia="en-US"/>
        </w:rPr>
        <w:t>OIB 43038998483</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JASNA KOCIJANČIĆ, Pula, Olge Ban 22, </w:t>
      </w:r>
    </w:p>
    <w:p w:rsidRDefault="00AA0D3B" w:rsidP="00AA0D3B" w:rsidR="00AA0D3B">
      <w:pPr>
        <w:rPr>
          <w:lang w:eastAsia="en-US"/>
        </w:rPr>
      </w:pPr>
      <w:r>
        <w:rPr>
          <w:lang w:eastAsia="en-US"/>
        </w:rPr>
        <w:t>OIB 60285936346</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r>
        <w:rPr>
          <w:lang w:eastAsia="en-US"/>
        </w:rPr>
        <w:tab/>
      </w:r>
    </w:p>
    <w:p w:rsidRDefault="00AA0D3B" w:rsidP="00AA0D3B" w:rsidR="00AA0D3B">
      <w:pPr>
        <w:rPr>
          <w:lang w:eastAsia="en-US"/>
        </w:rPr>
      </w:pPr>
      <w:r>
        <w:rPr>
          <w:lang w:eastAsia="en-US"/>
        </w:rPr>
        <w:t xml:space="preserve">ANTON KORENIĆ, Pula, Ciscutijeva 7, </w:t>
      </w:r>
    </w:p>
    <w:p w:rsidRDefault="00AA0D3B" w:rsidP="00AA0D3B" w:rsidR="00AA0D3B">
      <w:pPr>
        <w:rPr>
          <w:lang w:eastAsia="en-US"/>
        </w:rPr>
      </w:pPr>
      <w:r>
        <w:rPr>
          <w:lang w:eastAsia="en-US"/>
        </w:rPr>
        <w:t>OIB 72105294676</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SNJEŽANA KUMER, Potpićan, Pićanska 2, </w:t>
      </w:r>
    </w:p>
    <w:p w:rsidRDefault="00AA0D3B" w:rsidP="00AA0D3B" w:rsidR="00AA0D3B">
      <w:pPr>
        <w:rPr>
          <w:lang w:eastAsia="en-US"/>
        </w:rPr>
      </w:pPr>
      <w:r>
        <w:rPr>
          <w:lang w:eastAsia="en-US"/>
        </w:rPr>
        <w:t>OIB 94008162120</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MIRELA LOVRIĆ, Fažana, Istarska ulica 19, </w:t>
      </w:r>
    </w:p>
    <w:p w:rsidRDefault="00AA0D3B" w:rsidP="00AA0D3B" w:rsidR="00AA0D3B">
      <w:pPr>
        <w:rPr>
          <w:lang w:eastAsia="en-US"/>
        </w:rPr>
      </w:pPr>
      <w:r>
        <w:rPr>
          <w:lang w:eastAsia="en-US"/>
        </w:rPr>
        <w:t>OIB 49511656997</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MARIJA MARČETA, Pula, Monte Bici 5, </w:t>
      </w:r>
    </w:p>
    <w:p w:rsidRDefault="00AA0D3B" w:rsidP="00AA0D3B" w:rsidR="00AA0D3B">
      <w:pPr>
        <w:rPr>
          <w:lang w:eastAsia="en-US"/>
        </w:rPr>
      </w:pPr>
      <w:r>
        <w:rPr>
          <w:lang w:eastAsia="en-US"/>
        </w:rPr>
        <w:t>OIB 17264488023</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TATIJANA MIHOVILOVIĆ, Premantura, Premantura 47a, </w:t>
      </w:r>
    </w:p>
    <w:p w:rsidRDefault="00AA0D3B" w:rsidP="00AA0D3B" w:rsidR="00AA0D3B">
      <w:pPr>
        <w:rPr>
          <w:lang w:eastAsia="en-US"/>
        </w:rPr>
      </w:pPr>
      <w:r>
        <w:rPr>
          <w:lang w:eastAsia="en-US"/>
        </w:rPr>
        <w:t>OIB 43596857356</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VERA OSTOJIĆ, Pula, Mohorovičićeva 1, </w:t>
      </w:r>
    </w:p>
    <w:p w:rsidRDefault="00AA0D3B" w:rsidP="00AA0D3B" w:rsidR="00AA0D3B">
      <w:pPr>
        <w:rPr>
          <w:lang w:eastAsia="en-US"/>
        </w:rPr>
      </w:pPr>
      <w:r>
        <w:rPr>
          <w:lang w:eastAsia="en-US"/>
        </w:rPr>
        <w:t xml:space="preserve">OIB 03382834292  </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r>
        <w:rPr>
          <w:lang w:eastAsia="en-US"/>
        </w:rPr>
        <w:lastRenderedPageBreak/>
        <w:t xml:space="preserve">VESNA PALISKA, Labin, Slobode 7/3, </w:t>
      </w:r>
    </w:p>
    <w:p w:rsidRDefault="00AA0D3B" w:rsidP="00AA0D3B" w:rsidR="00AA0D3B">
      <w:pPr>
        <w:rPr>
          <w:lang w:eastAsia="en-US"/>
        </w:rPr>
      </w:pPr>
      <w:r>
        <w:rPr>
          <w:lang w:eastAsia="en-US"/>
        </w:rPr>
        <w:t>OIB 42548741372</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VESNA POLDRUGOVAC, Poreč, Musalež 27a, </w:t>
      </w:r>
    </w:p>
    <w:p w:rsidRDefault="00AA0D3B" w:rsidP="00AA0D3B" w:rsidR="00AA0D3B">
      <w:pPr>
        <w:rPr>
          <w:lang w:eastAsia="en-US"/>
        </w:rPr>
      </w:pPr>
      <w:r>
        <w:rPr>
          <w:lang w:eastAsia="en-US"/>
        </w:rPr>
        <w:t>OIB 82112581463</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ANTE RESTOVIĆ, Pula, Croatia 19, </w:t>
      </w:r>
    </w:p>
    <w:p w:rsidRDefault="00AA0D3B" w:rsidP="00AA0D3B" w:rsidR="00AA0D3B">
      <w:pPr>
        <w:rPr>
          <w:lang w:eastAsia="en-US"/>
        </w:rPr>
      </w:pPr>
      <w:r>
        <w:rPr>
          <w:lang w:eastAsia="en-US"/>
        </w:rPr>
        <w:t>OIB 49706883408</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VESNA SIROTIĆ, Umag, Sv. Marija na Krasu Tavijanija 25, </w:t>
      </w:r>
    </w:p>
    <w:p w:rsidRDefault="00AA0D3B" w:rsidP="00AA0D3B" w:rsidR="00AA0D3B">
      <w:pPr>
        <w:rPr>
          <w:lang w:eastAsia="en-US"/>
        </w:rPr>
      </w:pPr>
      <w:r>
        <w:rPr>
          <w:lang w:eastAsia="en-US"/>
        </w:rPr>
        <w:t>OIB 07046183719</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LEONIDA SEMEŠ, Vodnjan, Pian 7, </w:t>
      </w:r>
      <w:r>
        <w:rPr>
          <w:lang w:eastAsia="en-US"/>
        </w:rPr>
        <w:tab/>
      </w:r>
    </w:p>
    <w:p w:rsidRDefault="00AA0D3B" w:rsidP="00AA0D3B" w:rsidR="00AA0D3B">
      <w:pPr>
        <w:rPr>
          <w:lang w:eastAsia="en-US"/>
        </w:rPr>
      </w:pPr>
      <w:r>
        <w:rPr>
          <w:lang w:eastAsia="en-US"/>
        </w:rPr>
        <w:t>OIB 43311258649</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SUZANA ŠPIGIĆ, Krnica, Šegotići 25, </w:t>
      </w:r>
    </w:p>
    <w:p w:rsidRDefault="00AA0D3B" w:rsidP="00AA0D3B" w:rsidR="00AA0D3B">
      <w:pPr>
        <w:rPr>
          <w:lang w:eastAsia="en-US"/>
        </w:rPr>
      </w:pPr>
      <w:r>
        <w:rPr>
          <w:lang w:eastAsia="en-US"/>
        </w:rPr>
        <w:t>OIB 13307272907</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ORIJANA ŠPILJAK, Pula, Pješčana uvala VI ogranak 33, </w:t>
      </w:r>
    </w:p>
    <w:p w:rsidRDefault="00AA0D3B" w:rsidP="00AA0D3B" w:rsidR="00AA0D3B">
      <w:pPr>
        <w:rPr>
          <w:lang w:eastAsia="en-US"/>
        </w:rPr>
      </w:pPr>
      <w:r>
        <w:rPr>
          <w:lang w:eastAsia="en-US"/>
        </w:rPr>
        <w:t>OIB 22713103824</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ALEŠ TRAVEN, Pula, Jurja Žakna 2, </w:t>
      </w:r>
    </w:p>
    <w:p w:rsidRDefault="00AA0D3B" w:rsidP="00AA0D3B" w:rsidR="00AA0D3B">
      <w:pPr>
        <w:rPr>
          <w:lang w:eastAsia="en-US"/>
        </w:rPr>
      </w:pPr>
      <w:r>
        <w:rPr>
          <w:lang w:eastAsia="en-US"/>
        </w:rPr>
        <w:t>OIB 11414057272</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BILJANA ZANKOLA, Umag, V. M. Ilirika 8, </w:t>
      </w:r>
    </w:p>
    <w:p w:rsidRDefault="00AA0D3B" w:rsidP="00AA0D3B" w:rsidR="00AA0D3B">
      <w:pPr>
        <w:rPr>
          <w:lang w:eastAsia="en-US"/>
        </w:rPr>
      </w:pPr>
      <w:r>
        <w:rPr>
          <w:lang w:eastAsia="en-US"/>
        </w:rPr>
        <w:t>OIB 96701052481</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GORDANA ZVJERAC, Pula, Pazinska 1, </w:t>
      </w:r>
    </w:p>
    <w:p w:rsidRDefault="00AA0D3B" w:rsidP="00AA0D3B" w:rsidR="00AA0D3B">
      <w:pPr>
        <w:rPr>
          <w:lang w:eastAsia="en-US"/>
        </w:rPr>
      </w:pPr>
      <w:r>
        <w:rPr>
          <w:lang w:eastAsia="en-US"/>
        </w:rPr>
        <w:t>OIB 84564563971</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AA0D3B" w:rsidP="00AA0D3B" w:rsidR="00AA0D3B">
      <w:pPr>
        <w:rPr>
          <w:lang w:eastAsia="en-US"/>
        </w:rPr>
      </w:pPr>
    </w:p>
    <w:p w:rsidRDefault="00AA0D3B" w:rsidP="00AA0D3B" w:rsidR="00AA0D3B">
      <w:pPr>
        <w:rPr>
          <w:lang w:eastAsia="en-US"/>
        </w:rPr>
      </w:pPr>
      <w:r>
        <w:rPr>
          <w:lang w:eastAsia="en-US"/>
        </w:rPr>
        <w:t xml:space="preserve">SAŠA ŽMAK, Medulin, Biškupije 61, </w:t>
      </w:r>
    </w:p>
    <w:p w:rsidRDefault="00AA0D3B" w:rsidP="00AA0D3B" w:rsidR="00AA0D3B">
      <w:pPr>
        <w:rPr>
          <w:lang w:eastAsia="en-US"/>
        </w:rPr>
      </w:pPr>
      <w:r>
        <w:rPr>
          <w:lang w:eastAsia="en-US"/>
        </w:rPr>
        <w:t>OIB 31061347988</w:t>
      </w:r>
      <w:r>
        <w:rPr>
          <w:lang w:eastAsia="en-US"/>
        </w:rPr>
        <w:tab/>
      </w:r>
      <w:r>
        <w:rPr>
          <w:lang w:eastAsia="en-US"/>
        </w:rPr>
        <w:tab/>
      </w:r>
      <w:r>
        <w:rPr>
          <w:lang w:eastAsia="en-US"/>
        </w:rPr>
        <w:tab/>
      </w:r>
      <w:r>
        <w:rPr>
          <w:lang w:eastAsia="en-US"/>
        </w:rPr>
        <w:tab/>
      </w:r>
      <w:r>
        <w:rPr>
          <w:lang w:eastAsia="en-US"/>
        </w:rPr>
        <w:tab/>
      </w:r>
      <w:r>
        <w:rPr>
          <w:lang w:eastAsia="en-US"/>
        </w:rPr>
        <w:tab/>
      </w:r>
      <w:r w:rsidRPr="00AA0D3B">
        <w:rPr>
          <w:lang w:eastAsia="en-US"/>
        </w:rPr>
        <w:t xml:space="preserve">1.500,00 kn  </w:t>
      </w:r>
    </w:p>
    <w:p w:rsidRDefault="008F183B" w:rsidP="005B6B81" w:rsidR="008F183B" w:rsidRPr="00AC1F0C">
      <w:pPr>
        <w:rPr>
          <w:lang w:eastAsia="en-US"/>
        </w:rPr>
      </w:pPr>
    </w:p>
    <w:p w:rsidRDefault="0030222D" w:rsidP="0030222D" w:rsidR="0030222D" w:rsidRPr="00253D10">
      <w:pPr>
        <w:pStyle w:val="Naslov2"/>
        <w:jc w:val="center"/>
        <w:rPr>
          <w:bCs w:val="false"/>
          <w:szCs w:val="24"/>
        </w:rPr>
      </w:pPr>
      <w:r w:rsidRPr="00253D10">
        <w:rPr>
          <w:bCs w:val="false"/>
          <w:szCs w:val="24"/>
        </w:rPr>
        <w:t>Obrazloženje</w:t>
      </w:r>
    </w:p>
    <w:p w:rsidRDefault="00032560" w:rsidP="00032560" w:rsidR="00032560">
      <w:pPr>
        <w:rPr>
          <w:lang w:eastAsia="en-US"/>
        </w:rPr>
      </w:pPr>
    </w:p>
    <w:p w:rsidRDefault="00550B1B" w:rsidP="00032560" w:rsidR="00550B1B">
      <w:pPr>
        <w:rPr>
          <w:lang w:eastAsia="en-US"/>
        </w:rPr>
      </w:pPr>
    </w:p>
    <w:p w:rsidRDefault="0030222D" w:rsidP="006B5DF1" w:rsidR="006B5DF1">
      <w:pPr>
        <w:pStyle w:val="Bezproreda"/>
        <w:jc w:val="both"/>
        <w:rPr>
          <w:rFonts w:cs="Times New Roman" w:hAnsi="Times New Roman" w:ascii="Times New Roman"/>
          <w:sz w:val="24"/>
          <w:szCs w:val="24"/>
        </w:rPr>
      </w:pPr>
      <w:r w:rsidRPr="006B5DF1">
        <w:rPr>
          <w:rFonts w:cs="Times New Roman" w:hAnsi="Times New Roman" w:ascii="Times New Roman"/>
          <w:sz w:val="24"/>
          <w:szCs w:val="24"/>
        </w:rPr>
        <w:tab/>
        <w:t xml:space="preserve">Na </w:t>
      </w:r>
      <w:r w:rsidR="007009DA">
        <w:rPr>
          <w:rFonts w:cs="Times New Roman" w:hAnsi="Times New Roman" w:ascii="Times New Roman"/>
          <w:sz w:val="24"/>
          <w:szCs w:val="24"/>
        </w:rPr>
        <w:t xml:space="preserve">posebnom </w:t>
      </w:r>
      <w:r w:rsidRPr="006B5DF1">
        <w:rPr>
          <w:rFonts w:cs="Times New Roman" w:hAnsi="Times New Roman" w:ascii="Times New Roman"/>
          <w:sz w:val="24"/>
          <w:szCs w:val="24"/>
        </w:rPr>
        <w:t>ispitnom ročištu održanom</w:t>
      </w:r>
      <w:r w:rsidR="006B5DF1" w:rsidRPr="006B5DF1">
        <w:rPr>
          <w:rFonts w:cs="Times New Roman" w:hAnsi="Times New Roman" w:ascii="Times New Roman"/>
          <w:sz w:val="24"/>
          <w:szCs w:val="24"/>
        </w:rPr>
        <w:t xml:space="preserve"> </w:t>
      </w:r>
      <w:r w:rsidR="00AA0D3B">
        <w:rPr>
          <w:rFonts w:cs="Times New Roman" w:hAnsi="Times New Roman" w:ascii="Times New Roman"/>
          <w:sz w:val="24"/>
          <w:szCs w:val="24"/>
        </w:rPr>
        <w:t>11</w:t>
      </w:r>
      <w:r w:rsidR="007009DA">
        <w:rPr>
          <w:rFonts w:cs="Times New Roman" w:hAnsi="Times New Roman" w:ascii="Times New Roman"/>
          <w:sz w:val="24"/>
          <w:szCs w:val="24"/>
        </w:rPr>
        <w:t>. siječnja</w:t>
      </w:r>
      <w:r w:rsidR="00D049A5" w:rsidRPr="006B5DF1">
        <w:rPr>
          <w:rFonts w:cs="Times New Roman" w:hAnsi="Times New Roman" w:ascii="Times New Roman"/>
          <w:sz w:val="24"/>
          <w:szCs w:val="24"/>
        </w:rPr>
        <w:t xml:space="preserve"> 201</w:t>
      </w:r>
      <w:r w:rsidR="007009DA">
        <w:rPr>
          <w:rFonts w:cs="Times New Roman" w:hAnsi="Times New Roman" w:ascii="Times New Roman"/>
          <w:sz w:val="24"/>
          <w:szCs w:val="24"/>
        </w:rPr>
        <w:t>6</w:t>
      </w:r>
      <w:r w:rsidRPr="006B5DF1">
        <w:rPr>
          <w:rFonts w:cs="Times New Roman" w:hAnsi="Times New Roman" w:ascii="Times New Roman"/>
          <w:sz w:val="24"/>
          <w:szCs w:val="24"/>
        </w:rPr>
        <w:t>. godine ispitan</w:t>
      </w:r>
      <w:r w:rsidR="006B5DF1" w:rsidRPr="006B5DF1">
        <w:rPr>
          <w:rFonts w:cs="Times New Roman" w:hAnsi="Times New Roman" w:ascii="Times New Roman"/>
          <w:sz w:val="24"/>
          <w:szCs w:val="24"/>
        </w:rPr>
        <w:t>e su</w:t>
      </w:r>
      <w:r w:rsidR="00ED0BEF" w:rsidRPr="006B5DF1">
        <w:rPr>
          <w:rFonts w:cs="Times New Roman" w:hAnsi="Times New Roman" w:ascii="Times New Roman"/>
          <w:sz w:val="24"/>
          <w:szCs w:val="24"/>
        </w:rPr>
        <w:t xml:space="preserve"> </w:t>
      </w:r>
      <w:r w:rsidR="007A430E">
        <w:rPr>
          <w:rFonts w:cs="Times New Roman" w:hAnsi="Times New Roman" w:ascii="Times New Roman"/>
          <w:sz w:val="24"/>
          <w:szCs w:val="24"/>
        </w:rPr>
        <w:t xml:space="preserve">sve </w:t>
      </w:r>
      <w:r w:rsidR="00AA0D3B">
        <w:rPr>
          <w:rFonts w:cs="Times New Roman" w:hAnsi="Times New Roman" w:ascii="Times New Roman"/>
          <w:sz w:val="24"/>
          <w:szCs w:val="24"/>
        </w:rPr>
        <w:t xml:space="preserve">naknadno </w:t>
      </w:r>
      <w:r w:rsidRPr="006B5DF1">
        <w:rPr>
          <w:rFonts w:cs="Times New Roman" w:hAnsi="Times New Roman" w:ascii="Times New Roman"/>
          <w:sz w:val="24"/>
          <w:szCs w:val="24"/>
        </w:rPr>
        <w:t>prijavljen</w:t>
      </w:r>
      <w:r w:rsidR="006B5DF1" w:rsidRPr="006B5DF1">
        <w:rPr>
          <w:rFonts w:cs="Times New Roman" w:hAnsi="Times New Roman" w:ascii="Times New Roman"/>
          <w:sz w:val="24"/>
          <w:szCs w:val="24"/>
        </w:rPr>
        <w:t>e</w:t>
      </w:r>
      <w:r w:rsidRPr="006B5DF1">
        <w:rPr>
          <w:rFonts w:cs="Times New Roman" w:hAnsi="Times New Roman" w:ascii="Times New Roman"/>
          <w:sz w:val="24"/>
          <w:szCs w:val="24"/>
        </w:rPr>
        <w:t xml:space="preserve"> tražbin</w:t>
      </w:r>
      <w:r w:rsidR="006B5DF1" w:rsidRPr="006B5DF1">
        <w:rPr>
          <w:rFonts w:cs="Times New Roman" w:hAnsi="Times New Roman" w:ascii="Times New Roman"/>
          <w:sz w:val="24"/>
          <w:szCs w:val="24"/>
        </w:rPr>
        <w:t>e</w:t>
      </w:r>
      <w:r w:rsidRPr="006B5DF1">
        <w:rPr>
          <w:rFonts w:cs="Times New Roman" w:hAnsi="Times New Roman" w:ascii="Times New Roman"/>
          <w:sz w:val="24"/>
          <w:szCs w:val="24"/>
        </w:rPr>
        <w:t xml:space="preserve"> prema svom iznos</w:t>
      </w:r>
      <w:r w:rsidR="00ED0BEF" w:rsidRPr="006B5DF1">
        <w:rPr>
          <w:rFonts w:cs="Times New Roman" w:hAnsi="Times New Roman" w:ascii="Times New Roman"/>
          <w:sz w:val="24"/>
          <w:szCs w:val="24"/>
        </w:rPr>
        <w:t>u</w:t>
      </w:r>
      <w:r w:rsidR="006B5DF1" w:rsidRPr="006B5DF1">
        <w:rPr>
          <w:rFonts w:cs="Times New Roman" w:hAnsi="Times New Roman" w:ascii="Times New Roman"/>
          <w:sz w:val="24"/>
          <w:szCs w:val="24"/>
        </w:rPr>
        <w:t xml:space="preserve"> i redu</w:t>
      </w:r>
      <w:r w:rsidR="00184975">
        <w:rPr>
          <w:rFonts w:cs="Times New Roman" w:hAnsi="Times New Roman" w:ascii="Times New Roman"/>
          <w:sz w:val="24"/>
          <w:szCs w:val="24"/>
        </w:rPr>
        <w:t>.</w:t>
      </w:r>
    </w:p>
    <w:p w:rsidRDefault="005B6B81" w:rsidP="005B6B81" w:rsidR="005B6B81" w:rsidRPr="005B6B81">
      <w:pPr>
        <w:ind w:firstLine="720"/>
        <w:jc w:val="both"/>
        <w:rPr>
          <w:rFonts w:eastAsiaTheme="minorHAnsi"/>
          <w:lang w:eastAsia="en-US"/>
        </w:rPr>
      </w:pPr>
      <w:r w:rsidRPr="005B6B81">
        <w:rPr>
          <w:rFonts w:eastAsiaTheme="minorHAnsi"/>
          <w:lang w:eastAsia="en-US"/>
        </w:rPr>
        <w:t xml:space="preserve">Stečajni je sudac na temelju članka 177. stavak 2. Stečajnog zakona (NN 44/96, 29/99, 129/00, 123/03, 82/06, 116/10, 25/12 i 133/12 dalje: SZ) sastavio tablicu ispitanih tražbina u koju su za svaku tražbinu uneseni podaci u kojoj je mjeri tražbina utvrđena prema svom iznosu i redu. </w:t>
      </w:r>
    </w:p>
    <w:p w:rsidRDefault="005B6B81" w:rsidP="005B6B81" w:rsidR="005B6B81" w:rsidRPr="005B6B81">
      <w:pPr>
        <w:ind w:firstLine="720"/>
        <w:jc w:val="both"/>
        <w:rPr>
          <w:rFonts w:eastAsiaTheme="minorHAnsi"/>
          <w:lang w:eastAsia="en-US"/>
        </w:rPr>
      </w:pPr>
      <w:r w:rsidRPr="005B6B81">
        <w:rPr>
          <w:rFonts w:eastAsiaTheme="minorHAnsi"/>
          <w:lang w:eastAsia="en-US"/>
        </w:rPr>
        <w:t>Tražbine označene u izreci ovog rješenja smatraju se na temelju članka 177. stavka 1. SZ-a utvrđenim, budući da ih nije osporio stečajni upravitelj niti koji od stečajnih vjerovnika.</w:t>
      </w:r>
    </w:p>
    <w:p w:rsidRDefault="00ED0BEF" w:rsidP="00640807" w:rsidR="00ED0BEF" w:rsidRPr="00253D10">
      <w:pPr>
        <w:ind w:firstLine="720"/>
        <w:jc w:val="both"/>
      </w:pPr>
    </w:p>
    <w:p w:rsidRDefault="002F755F" w:rsidP="0030222D" w:rsidR="0030222D">
      <w:pPr>
        <w:jc w:val="center"/>
      </w:pPr>
      <w:r w:rsidRPr="00253D10">
        <w:t xml:space="preserve">U Rijeci, </w:t>
      </w:r>
      <w:r w:rsidR="007009DA">
        <w:t>12. siječnja</w:t>
      </w:r>
      <w:r w:rsidR="00D049A5">
        <w:t xml:space="preserve"> 201</w:t>
      </w:r>
      <w:r w:rsidR="007009DA">
        <w:t>6</w:t>
      </w:r>
      <w:r w:rsidR="00640807" w:rsidRPr="00253D10">
        <w:t xml:space="preserve">. </w:t>
      </w:r>
      <w:r w:rsidR="00ED0BEF">
        <w:t>g</w:t>
      </w:r>
      <w:r w:rsidR="00640807" w:rsidRPr="00253D10">
        <w:t>odine</w:t>
      </w:r>
    </w:p>
    <w:p w:rsidRDefault="0030222D" w:rsidP="00916870" w:rsidR="007D4DA9">
      <w:pPr>
        <w:ind w:left="2160"/>
        <w:jc w:val="right"/>
      </w:pPr>
      <w:r w:rsidRPr="00253D10">
        <w:tab/>
      </w:r>
      <w:r w:rsidRPr="00253D10">
        <w:tab/>
      </w:r>
      <w:r w:rsidRPr="00253D10">
        <w:tab/>
        <w:t xml:space="preserve"> </w:t>
      </w:r>
      <w:r w:rsidRPr="00253D10">
        <w:tab/>
        <w:t xml:space="preserve">        </w:t>
      </w:r>
    </w:p>
    <w:p w:rsidRDefault="0030222D" w:rsidP="00916870" w:rsidR="0030222D" w:rsidRPr="00253D10">
      <w:pPr>
        <w:ind w:left="2160"/>
        <w:jc w:val="right"/>
      </w:pPr>
      <w:r w:rsidRPr="00253D10">
        <w:t xml:space="preserve">       Stečajni  sudac</w:t>
      </w:r>
    </w:p>
    <w:p w:rsidRDefault="0030222D" w:rsidP="007D4DA9" w:rsidR="00ED0BEF">
      <w:pPr>
        <w:ind w:left="2160"/>
        <w:jc w:val="right"/>
      </w:pPr>
      <w:r w:rsidRPr="00253D10">
        <w:rPr>
          <w:b/>
        </w:rPr>
        <w:tab/>
      </w:r>
      <w:r w:rsidRPr="00253D10">
        <w:rPr>
          <w:b/>
        </w:rPr>
        <w:tab/>
      </w:r>
      <w:r w:rsidRPr="00253D10">
        <w:rPr>
          <w:b/>
        </w:rPr>
        <w:tab/>
        <w:t xml:space="preserve">       </w:t>
      </w:r>
      <w:r w:rsidRPr="00253D10">
        <w:rPr>
          <w:b/>
        </w:rPr>
        <w:tab/>
      </w:r>
      <w:r w:rsidRPr="00253D10">
        <w:rPr>
          <w:b/>
        </w:rPr>
        <w:tab/>
        <w:t xml:space="preserve"> </w:t>
      </w:r>
      <w:r w:rsidRPr="00253D10">
        <w:t>Daniela Korlević</w:t>
      </w:r>
      <w:r w:rsidR="00A6113F">
        <w:t xml:space="preserve"> </w:t>
      </w:r>
      <w:r w:rsidR="007D4DA9">
        <w:t xml:space="preserve"> </w:t>
      </w:r>
    </w:p>
    <w:p w:rsidRDefault="00D049A5" w:rsidP="007A430E" w:rsidR="00550B1B">
      <w:pPr>
        <w:ind w:left="2160"/>
        <w:jc w:val="both"/>
        <w:rPr>
          <w:b/>
        </w:rPr>
      </w:pPr>
      <w:r w:rsidRPr="00737DD5">
        <w:t xml:space="preserve"> </w:t>
      </w:r>
      <w:r w:rsidR="0030222D" w:rsidRPr="00253D10">
        <w:tab/>
      </w:r>
    </w:p>
    <w:p w:rsidRDefault="00550B1B" w:rsidP="0030222D" w:rsidR="00550B1B">
      <w:pPr>
        <w:jc w:val="both"/>
        <w:rPr>
          <w:b/>
        </w:rPr>
      </w:pPr>
    </w:p>
    <w:p w:rsidRDefault="0030222D" w:rsidP="0030222D" w:rsidR="0030222D" w:rsidRPr="00253D10">
      <w:pPr>
        <w:jc w:val="both"/>
        <w:rPr>
          <w:b/>
        </w:rPr>
      </w:pPr>
      <w:r w:rsidRPr="00253D10">
        <w:rPr>
          <w:b/>
        </w:rPr>
        <w:t>UPUTA O PRAVNOM LIJEKU:</w:t>
      </w:r>
    </w:p>
    <w:p w:rsidRDefault="006B5DF1" w:rsidP="006B5DF1" w:rsidR="00184975">
      <w:pPr>
        <w:jc w:val="both"/>
      </w:pPr>
      <w:r w:rsidRPr="006B5DF1">
        <w:t xml:space="preserve">Protiv rješenja pravo na žalbu ima stečajni upravitelj i svaki vjerovnik u dijelu koji se tiče njegove prijavljene tražbine i tražbine koju je osporio (članak 11. i 177. stavak 4. i 5. SZ-a). Rok za žalbu iznosi 8 dana od dana dostave pisanog otpravka odnosno izvatka iz rješenja. Žalba se podnosi ovom sudu u tri primjerka, a o žalbi odlučuje Visoki trgovački sud Republike Hrvatske. Žalba izjavljena protiv rješenja o upućivanju u parnicu bez utjecaja je na rok iz čl. 178. i čl. </w:t>
      </w:r>
      <w:smartTag w:element="metricconverter" w:uri="urn:schemas-microsoft-com:office:smarttags">
        <w:smartTagPr>
          <w:attr w:val="179. st" w:name="ProductID"/>
        </w:smartTagPr>
        <w:r w:rsidRPr="006B5DF1">
          <w:t>179. st</w:t>
        </w:r>
      </w:smartTag>
      <w:r w:rsidRPr="006B5DF1">
        <w:t>. 6. SZ-a.</w:t>
      </w:r>
    </w:p>
    <w:p w:rsidRDefault="00184975" w:rsidP="006B5DF1" w:rsidR="00184975">
      <w:pPr>
        <w:jc w:val="both"/>
      </w:pPr>
    </w:p>
    <w:p w:rsidRDefault="006B5DF1" w:rsidP="006B5DF1" w:rsidR="006B5DF1" w:rsidRPr="006B5DF1">
      <w:pPr>
        <w:jc w:val="both"/>
      </w:pPr>
      <w:r w:rsidRPr="006B5DF1">
        <w:t xml:space="preserve"> </w:t>
      </w:r>
    </w:p>
    <w:p w:rsidRDefault="00ED0BEF" w:rsidP="0030222D" w:rsidR="00ED0BEF" w:rsidRPr="00184975">
      <w:pPr>
        <w:jc w:val="both"/>
        <w:rPr>
          <w:sz w:val="20"/>
          <w:szCs w:val="20"/>
        </w:rPr>
      </w:pPr>
    </w:p>
    <w:p w:rsidRDefault="00184975" w:rsidP="00184975" w:rsidR="00184975" w:rsidRPr="00184975">
      <w:pPr>
        <w:rPr>
          <w:b/>
          <w:sz w:val="20"/>
          <w:szCs w:val="20"/>
        </w:rPr>
      </w:pPr>
      <w:r w:rsidRPr="00184975">
        <w:rPr>
          <w:b/>
          <w:sz w:val="20"/>
          <w:szCs w:val="20"/>
        </w:rPr>
        <w:t xml:space="preserve"> DNA:</w:t>
      </w:r>
    </w:p>
    <w:p w:rsidRDefault="00184975" w:rsidP="00184975" w:rsidR="00184975" w:rsidRPr="00184975">
      <w:pPr>
        <w:rPr>
          <w:sz w:val="20"/>
          <w:szCs w:val="20"/>
        </w:rPr>
      </w:pPr>
      <w:r w:rsidRPr="00184975">
        <w:rPr>
          <w:sz w:val="20"/>
          <w:szCs w:val="20"/>
        </w:rPr>
        <w:t xml:space="preserve">-  stečajni upravitelj </w:t>
      </w:r>
      <w:r w:rsidR="007009DA">
        <w:rPr>
          <w:sz w:val="20"/>
          <w:szCs w:val="20"/>
        </w:rPr>
        <w:t>Zdravko Ružić</w:t>
      </w:r>
    </w:p>
    <w:p w:rsidRDefault="00184975" w:rsidP="00184975" w:rsidR="00184975" w:rsidRPr="00184975">
      <w:pPr>
        <w:rPr>
          <w:sz w:val="20"/>
          <w:szCs w:val="20"/>
        </w:rPr>
      </w:pPr>
      <w:r w:rsidRPr="00184975">
        <w:rPr>
          <w:sz w:val="20"/>
          <w:szCs w:val="20"/>
        </w:rPr>
        <w:t xml:space="preserve">-  </w:t>
      </w:r>
      <w:r w:rsidR="007009DA">
        <w:rPr>
          <w:sz w:val="20"/>
          <w:szCs w:val="20"/>
        </w:rPr>
        <w:t>e-O</w:t>
      </w:r>
      <w:r w:rsidRPr="00184975">
        <w:rPr>
          <w:sz w:val="20"/>
          <w:szCs w:val="20"/>
        </w:rPr>
        <w:t>glasna ploča</w:t>
      </w:r>
    </w:p>
    <w:p w:rsidRDefault="00184975" w:rsidP="00184975" w:rsidR="00184975" w:rsidRPr="00184975">
      <w:pPr>
        <w:rPr>
          <w:sz w:val="20"/>
          <w:szCs w:val="20"/>
        </w:rPr>
      </w:pPr>
    </w:p>
    <w:p w:rsidRDefault="00184975" w:rsidP="00184975" w:rsidR="00184975" w:rsidRPr="00184975">
      <w:pPr>
        <w:rPr>
          <w:sz w:val="20"/>
          <w:szCs w:val="20"/>
        </w:rPr>
      </w:pPr>
      <w:r w:rsidRPr="00184975">
        <w:rPr>
          <w:sz w:val="20"/>
          <w:szCs w:val="20"/>
        </w:rPr>
        <w:t xml:space="preserve">U Rijeci, </w:t>
      </w:r>
      <w:r w:rsidR="007009DA">
        <w:rPr>
          <w:sz w:val="20"/>
          <w:szCs w:val="20"/>
        </w:rPr>
        <w:t xml:space="preserve">12.01.2016. </w:t>
      </w:r>
      <w:r w:rsidRPr="00184975">
        <w:rPr>
          <w:sz w:val="20"/>
          <w:szCs w:val="20"/>
        </w:rPr>
        <w:t>g</w:t>
      </w:r>
      <w:r w:rsidR="007009DA">
        <w:rPr>
          <w:sz w:val="20"/>
          <w:szCs w:val="20"/>
        </w:rPr>
        <w:t>odine</w:t>
      </w:r>
    </w:p>
    <w:p w:rsidRDefault="00184975" w:rsidP="00184975" w:rsidR="00184975" w:rsidRPr="00184975">
      <w:pPr>
        <w:rPr>
          <w:sz w:val="20"/>
          <w:szCs w:val="20"/>
        </w:rPr>
      </w:pPr>
    </w:p>
    <w:p w:rsidRDefault="00184975" w:rsidP="00184975" w:rsidR="00184975" w:rsidRPr="00184975">
      <w:pPr>
        <w:rPr>
          <w:sz w:val="20"/>
          <w:szCs w:val="20"/>
        </w:rPr>
      </w:pPr>
      <w:r w:rsidRPr="00184975">
        <w:rPr>
          <w:sz w:val="20"/>
          <w:szCs w:val="20"/>
        </w:rPr>
        <w:t>Stečajni sudac</w:t>
      </w:r>
    </w:p>
    <w:p w:rsidRDefault="00184975" w:rsidP="00184975" w:rsidR="00184975" w:rsidRPr="00184975">
      <w:pPr>
        <w:rPr>
          <w:sz w:val="20"/>
          <w:szCs w:val="20"/>
        </w:rPr>
      </w:pPr>
      <w:r w:rsidRPr="00184975">
        <w:rPr>
          <w:sz w:val="20"/>
          <w:szCs w:val="20"/>
        </w:rPr>
        <w:t>Daniela Korlević</w:t>
      </w:r>
    </w:p>
    <w:p w:rsidRDefault="00E510B6" w:rsidR="00E510B6" w:rsidRPr="00184975">
      <w:pPr>
        <w:rPr>
          <w:sz w:val="20"/>
          <w:szCs w:val="20"/>
        </w:rPr>
      </w:pPr>
    </w:p>
    <w:sectPr w:rsidR="00E510B6" w:rsidRPr="0018497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FE" w:rsidR="004371FE">
      <w:r>
        <w:separator/>
      </w:r>
    </w:p>
  </w:endnote>
  <w:endnote w:id="0" w:type="continuationSeparator">
    <w:p w:rsidRDefault="004371FE" w:rsidR="00437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71FE" w:rsidR="004371F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71FE" w:rsidR="004371F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71FE" w:rsidR="004371F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5D5">
      <w:rPr>
        <w:rStyle w:val="Brojstranice"/>
        <w:noProof/>
      </w:rPr>
      <w:t>1</w:t>
    </w:r>
    <w:r>
      <w:rPr>
        <w:rStyle w:val="Brojstranice"/>
      </w:rPr>
      <w:fldChar w:fldCharType="end"/>
    </w:r>
  </w:p>
  <w:p w:rsidRDefault="004371FE" w:rsidR="004371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FE" w:rsidR="004371FE">
      <w:r>
        <w:separator/>
      </w:r>
    </w:p>
  </w:footnote>
  <w:footnote w:id="0" w:type="continuationSeparator">
    <w:p w:rsidRDefault="004371FE" w:rsidR="004371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71FE" w:rsidP="00184975" w:rsidR="004371FE" w:rsidRPr="00ED0BEF">
    <w:pPr>
      <w:pStyle w:val="Zaglavlje"/>
      <w:jc w:val="right"/>
    </w:pPr>
    <w:r w:rsidRPr="00ED0BEF">
      <w:tab/>
    </w:r>
    <w:r w:rsidRPr="00ED0BEF">
      <w:tab/>
    </w:r>
    <w:r w:rsidRPr="00DE4FC5">
      <w:t>Posl.br. 15 St-190/2014-108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65F1C"/>
    <w:multiLevelType w:val="hybridMultilevel"/>
    <w:tmpl w:val="2C8ED2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9054AC"/>
    <w:multiLevelType w:val="hybridMultilevel"/>
    <w:tmpl w:val="C8AABA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247B7F"/>
    <w:multiLevelType w:val="hybridMultilevel"/>
    <w:tmpl w:val="1FEAB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6985ADB"/>
    <w:multiLevelType w:val="hybridMultilevel"/>
    <w:tmpl w:val="6C6A825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BEF1673"/>
    <w:multiLevelType w:val="hybridMultilevel"/>
    <w:tmpl w:val="FB045D42"/>
    <w:lvl w:tplc="FE0467AE"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F1C0935"/>
    <w:multiLevelType w:val="hybridMultilevel"/>
    <w:tmpl w:val="78C0EB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D9773A"/>
    <w:multiLevelType w:val="hybridMultilevel"/>
    <w:tmpl w:val="DA28ECE0"/>
    <w:lvl w:tplc="03D2F5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5"/>
  </w:num>
  <w:num w:numId="4">
    <w:abstractNumId w:val="0"/>
  </w:num>
  <w:num w:numId="5">
    <w:abstractNumId w:val="1"/>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222D"/>
    <w:rsid w:val="00001DF8"/>
    <w:rsid w:val="000066E0"/>
    <w:rsid w:val="00021FF7"/>
    <w:rsid w:val="00026383"/>
    <w:rsid w:val="00032560"/>
    <w:rsid w:val="0003379C"/>
    <w:rsid w:val="00052580"/>
    <w:rsid w:val="0005372E"/>
    <w:rsid w:val="0009453F"/>
    <w:rsid w:val="000A3F37"/>
    <w:rsid w:val="000D7920"/>
    <w:rsid w:val="000E2155"/>
    <w:rsid w:val="000F11DC"/>
    <w:rsid w:val="001227B2"/>
    <w:rsid w:val="00143D6D"/>
    <w:rsid w:val="00144DE7"/>
    <w:rsid w:val="00146175"/>
    <w:rsid w:val="00152B1E"/>
    <w:rsid w:val="00170508"/>
    <w:rsid w:val="00184975"/>
    <w:rsid w:val="001F04FE"/>
    <w:rsid w:val="001F6B26"/>
    <w:rsid w:val="00211F7E"/>
    <w:rsid w:val="00217819"/>
    <w:rsid w:val="00233E78"/>
    <w:rsid w:val="00253D10"/>
    <w:rsid w:val="00266969"/>
    <w:rsid w:val="002B6489"/>
    <w:rsid w:val="002D0933"/>
    <w:rsid w:val="002F755F"/>
    <w:rsid w:val="0030222D"/>
    <w:rsid w:val="00334419"/>
    <w:rsid w:val="00334CF7"/>
    <w:rsid w:val="003724D3"/>
    <w:rsid w:val="003746F4"/>
    <w:rsid w:val="003A723A"/>
    <w:rsid w:val="003E49F9"/>
    <w:rsid w:val="00430F3D"/>
    <w:rsid w:val="004371FE"/>
    <w:rsid w:val="004645C9"/>
    <w:rsid w:val="004828A8"/>
    <w:rsid w:val="004A57D1"/>
    <w:rsid w:val="004B65D5"/>
    <w:rsid w:val="004D3354"/>
    <w:rsid w:val="004E1C5B"/>
    <w:rsid w:val="00501235"/>
    <w:rsid w:val="00510887"/>
    <w:rsid w:val="00515516"/>
    <w:rsid w:val="00534960"/>
    <w:rsid w:val="00550B1B"/>
    <w:rsid w:val="00571386"/>
    <w:rsid w:val="00574923"/>
    <w:rsid w:val="005914F1"/>
    <w:rsid w:val="005A3D36"/>
    <w:rsid w:val="005B4621"/>
    <w:rsid w:val="005B6B81"/>
    <w:rsid w:val="005C63EB"/>
    <w:rsid w:val="005D6A0C"/>
    <w:rsid w:val="005E35B8"/>
    <w:rsid w:val="005E5FFE"/>
    <w:rsid w:val="006178E6"/>
    <w:rsid w:val="00632005"/>
    <w:rsid w:val="00632FB8"/>
    <w:rsid w:val="00640807"/>
    <w:rsid w:val="00663C84"/>
    <w:rsid w:val="00666422"/>
    <w:rsid w:val="00670E5E"/>
    <w:rsid w:val="006A5C1A"/>
    <w:rsid w:val="006B5DF1"/>
    <w:rsid w:val="006C55FD"/>
    <w:rsid w:val="006D0152"/>
    <w:rsid w:val="006D5DFE"/>
    <w:rsid w:val="006E044F"/>
    <w:rsid w:val="007009DA"/>
    <w:rsid w:val="00704B59"/>
    <w:rsid w:val="00742080"/>
    <w:rsid w:val="00742C34"/>
    <w:rsid w:val="00765C17"/>
    <w:rsid w:val="00787E48"/>
    <w:rsid w:val="00791C6C"/>
    <w:rsid w:val="007979AB"/>
    <w:rsid w:val="007A1F96"/>
    <w:rsid w:val="007A430E"/>
    <w:rsid w:val="007B28FF"/>
    <w:rsid w:val="007D03DC"/>
    <w:rsid w:val="007D4DA9"/>
    <w:rsid w:val="007F1D30"/>
    <w:rsid w:val="007F1DE2"/>
    <w:rsid w:val="00857894"/>
    <w:rsid w:val="00860D63"/>
    <w:rsid w:val="00876E2B"/>
    <w:rsid w:val="008C691F"/>
    <w:rsid w:val="008E4BEC"/>
    <w:rsid w:val="008F183B"/>
    <w:rsid w:val="00916870"/>
    <w:rsid w:val="009755AA"/>
    <w:rsid w:val="009A4F4C"/>
    <w:rsid w:val="009E0E78"/>
    <w:rsid w:val="009E0FB6"/>
    <w:rsid w:val="00A03719"/>
    <w:rsid w:val="00A067C3"/>
    <w:rsid w:val="00A6113F"/>
    <w:rsid w:val="00AA0D3B"/>
    <w:rsid w:val="00AC1F0C"/>
    <w:rsid w:val="00B05384"/>
    <w:rsid w:val="00B23DF4"/>
    <w:rsid w:val="00B76BE5"/>
    <w:rsid w:val="00B85C92"/>
    <w:rsid w:val="00BB2D52"/>
    <w:rsid w:val="00BC14FF"/>
    <w:rsid w:val="00BF7147"/>
    <w:rsid w:val="00C447B9"/>
    <w:rsid w:val="00C60C8A"/>
    <w:rsid w:val="00C74E9D"/>
    <w:rsid w:val="00C83992"/>
    <w:rsid w:val="00CA421C"/>
    <w:rsid w:val="00CB20A4"/>
    <w:rsid w:val="00CC0CB6"/>
    <w:rsid w:val="00D049A5"/>
    <w:rsid w:val="00D43950"/>
    <w:rsid w:val="00D4478C"/>
    <w:rsid w:val="00D82156"/>
    <w:rsid w:val="00DE4FC5"/>
    <w:rsid w:val="00E04154"/>
    <w:rsid w:val="00E11093"/>
    <w:rsid w:val="00E32AD9"/>
    <w:rsid w:val="00E42952"/>
    <w:rsid w:val="00E510B6"/>
    <w:rsid w:val="00E57FE8"/>
    <w:rsid w:val="00E626D1"/>
    <w:rsid w:val="00E86F40"/>
    <w:rsid w:val="00EC3900"/>
    <w:rsid w:val="00ED058C"/>
    <w:rsid w:val="00ED0BEF"/>
    <w:rsid w:val="00EE4C61"/>
    <w:rsid w:val="00F008F0"/>
    <w:rsid w:val="00F23545"/>
    <w:rsid w:val="00F25451"/>
    <w:rsid w:val="00F256E4"/>
    <w:rsid w:val="00F303B5"/>
    <w:rsid w:val="00F4454D"/>
    <w:rsid w:val="00F52993"/>
    <w:rsid w:val="00F8123F"/>
    <w:rsid w:val="00F946FA"/>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222D"/>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cs="Tahoma" w:hAnsi="Tahoma" w:asci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4B65D5"/>
    <w:rPr>
      <w:color w:val="808080"/>
      <w:bdr w:space="0" w:sz="0" w:color="auto" w:val="none"/>
      <w:shd w:fill="auto" w:color="auto" w:val="clear"/>
    </w:rPr>
  </w:style>
  <w:style w:customStyle="true" w:styleId="eSPISCCParagraphDefaultFont" w:type="character">
    <w:name w:val="eSPIS_CC_Paragraph Default Font"/>
    <w:basedOn w:val="Zadanifontodlomka"/>
    <w:rsid w:val="004B65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65D5"/>
    <w:rPr>
      <w:b/>
      <w:bdr w:space="0" w:sz="0" w:color="auto" w:val="none"/>
      <w:shd w:fill="FFFFCC" w:color="auto" w:val="clear"/>
      <w:lang w:val="hr-HR"/>
    </w:rPr>
  </w:style>
  <w:style w:customStyle="true" w:styleId="PozadinaSvijetloCrvena" w:type="character">
    <w:name w:val="Pozadina_SvijetloCrvena"/>
    <w:basedOn w:val="eSPISCCParagraphDefaultFont"/>
    <w:rsid w:val="004B65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65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222D"/>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ascii="Tahoma" w:cs="Tahoma" w:hAns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4B65D5"/>
    <w:rPr>
      <w:color w:val="808080"/>
      <w:bdr w:color="auto" w:space="0" w:sz="0" w:val="none"/>
      <w:shd w:color="auto" w:fill="auto" w:val="clear"/>
    </w:rPr>
  </w:style>
  <w:style w:customStyle="1" w:styleId="eSPISCCParagraphDefaultFont" w:type="character">
    <w:name w:val="eSPIS_CC_Paragraph Default Font"/>
    <w:basedOn w:val="Zadanifontodlomka"/>
    <w:rsid w:val="004B65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65D5"/>
    <w:rPr>
      <w:b/>
      <w:bdr w:color="auto" w:space="0" w:sz="0" w:val="none"/>
      <w:shd w:color="auto" w:fill="FFFFCC" w:val="clear"/>
      <w:lang w:val="hr-HR"/>
    </w:rPr>
  </w:style>
  <w:style w:customStyle="1" w:styleId="PozadinaSvijetloCrvena" w:type="character">
    <w:name w:val="Pozadina_SvijetloCrvena"/>
    <w:basedOn w:val="eSPISCCParagraphDefaultFont"/>
    <w:rsid w:val="004B65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65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Čavle 43 Čavle</item>
    </izvorni_sadrzaj>
    <derivirana_varijabla naziv="DomainObject.Predmet.StecajniUpraviteljiListAddressOIB_1">
      <item>Zdravko Ružić, OIB 78501117495,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03865-1D05-4907-A048-476C7EDB24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2589</properties:Words>
  <properties:Characters>15116</properties:Characters>
  <properties:Lines>767</properties:Lines>
  <properties:Paragraphs>501</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2016-01-12T14:21:00Z</dcterms:created>
  <dc:creator>rcerneka</dc:creator>
  <cp:lastModifiedBy>Jasna Radulović</cp:lastModifiedBy>
  <cp:lastPrinted>2016-01-13T09:20:00Z</cp:lastPrinted>
  <dcterms:modified xmlns:xsi="http://www.w3.org/2001/XMLSchema-instance" xsi:type="dcterms:W3CDTF">2016-01-13T09:24:00Z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16</vt:i4>
  </prop:property>
</prop:Properties>
</file>