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4b65" w14:paraId="d104b6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BA255E">
        <w:t>2</w:t>
      </w:r>
      <w:r w:rsidR="00423CEE">
        <w:t>1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DC7CEE">
        <w:t>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D160A2">
      <w:pPr>
        <w:jc w:val="both"/>
      </w:pPr>
      <w:r w:rsidRPr="009C5689">
        <w:t xml:space="preserve">I </w:t>
      </w:r>
      <w:r w:rsidRPr="009C5689">
        <w:tab/>
        <w:t>Za dužnika</w:t>
      </w:r>
      <w:r w:rsidR="00423CEE">
        <w:t xml:space="preserve"> </w:t>
      </w:r>
      <w:r w:rsidR="00175951" w:rsidRPr="002933B2">
        <w:t>MARESI j.d.o.o., Zagreb, Kozjak 46, OIB: 37646571627</w:t>
      </w:r>
      <w:r w:rsidR="00D547AE">
        <w:t>.</w:t>
      </w:r>
    </w:p>
    <w:p w:rsidRDefault="00BA255E" w:rsidP="00B255BC" w:rsidR="00BA255E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423CEE">
        <w:t>40.169,85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A44A57" w:rsidP="00A44A57" w:rsidR="004D12D6">
      <w:pPr>
        <w:jc w:val="center"/>
      </w:pPr>
      <w:r>
        <w:t>Zagreb, 26. srpnja 2016.</w:t>
      </w:r>
    </w:p>
    <w:p w:rsidRDefault="00A44A57" w:rsidP="00A44A57" w:rsidR="00A44A57" w:rsidRPr="009C5689">
      <w:pPr>
        <w:jc w:val="center"/>
      </w:pPr>
    </w:p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AA2FC5" w:rsidR="00AA2FC5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AA2FC5">
        <w:rPr>
          <w:bCs/>
        </w:rPr>
        <w:t>, v.r.</w:t>
      </w:r>
    </w:p>
    <w:p w:rsidRDefault="00AA2FC5" w:rsidP="00AA2FC5" w:rsidR="00AA2FC5">
      <w:pPr>
        <w:ind w:firstLine="708" w:left="5664"/>
        <w:jc w:val="right"/>
        <w:rPr>
          <w:b/>
          <w:bCs/>
        </w:rPr>
      </w:pPr>
    </w:p>
    <w:p w:rsidRDefault="00AA2FC5" w:rsidP="00AA2FC5" w:rsidR="00AA2FC5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AA2FC5" w:rsidP="00AA2FC5" w:rsidR="00AA2FC5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0EF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0EF7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B313D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27457"/>
    <w:rsid w:val="00731488"/>
    <w:rsid w:val="00766CD5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60EF7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4A57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2FC5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C7CEE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A2FC5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A2FC5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46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4621</izvorni_sadrzaj>
    <derivirana_varijabla naziv="DomainObject.Predmet.Broj_1">4621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St-4621/2016</izvorni_sadrzaj>
    <derivirana_varijabla naziv="DomainObject.Predmet.OznakaBroj_1">St-4621/2016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MARESI jednostavno društv o s ograničenom odgovornošću za usluge i trgovinu</izvorni_sadrzaj>
    <derivirana_varijabla naziv="DomainObject.Predmet.ProtustrankaFormated_1">  MARESI jednostavno društv o s ograničenom odgovornošću za usluge i trgovinu</derivirana_varijabla>
  </DomainObject.Predmet.ProtustrankaFormated>
  <DomainObject.Predmet.ProtustrankaFormatedOIB>
    <izvorni_sadrzaj>  MARESI jednostavno društv o s ograničenom odgovornošću za usluge i trgovinu, OIB 37646571627</izvorni_sadrzaj>
    <derivirana_varijabla naziv="DomainObject.Predmet.ProtustrankaFormatedOIB_1">  MARESI jednostavno društv o s ograničenom odgovornošću za usluge i trgovinu, OIB 37646571627</derivirana_varijabla>
  </DomainObject.Predmet.ProtustrankaFormatedOIB>
  <DomainObject.Predmet.ProtustrankaFormatedWithAdress>
    <izvorni_sadrzaj> MARESI jednostavno društv o s ograničenom odgovornošću za usluge i trgovinu, Kozjak 46, 10000 Zagreb</izvorni_sadrzaj>
    <derivirana_varijabla naziv="DomainObject.Predmet.ProtustrankaFormatedWithAdress_1"> MARESI jednostavno društv o s ograničenom odgovornošću za usluge i trgovinu, Kozjak 46, 10000 Zagreb</derivirana_varijabla>
  </DomainObject.Predmet.ProtustrankaFormatedWithAdress>
  <DomainObject.Predmet.ProtustrankaFormatedWithAdressOIB>
    <izvorni_sadrzaj> MARESI jednostavno društv o s ograničenom odgovornošću za usluge i trgovinu, OIB 37646571627, Kozjak 46, 10000 Zagreb</izvorni_sadrzaj>
    <derivirana_varijabla naziv="DomainObject.Predmet.ProtustrankaFormatedWithAdressOIB_1"> MARESI jednostavno društv o s ograničenom odgovornošću za usluge i trgovinu, OIB 37646571627, Kozjak 46, 10000 Zagreb</derivirana_varijabla>
  </DomainObject.Predmet.ProtustrankaFormatedWithAdressOIB>
  <DomainObject.Predmet.ProtustrankaWithAdress>
    <izvorni_sadrzaj>MARESI jednostavno društv o s ograničenom odgovornošću za usluge i trgovinu Kozjak 46, 10000 Zagreb</izvorni_sadrzaj>
    <derivirana_varijabla naziv="DomainObject.Predmet.ProtustrankaWithAdress_1">MARESI jednostavno društv o s ograničenom odgovornošću za usluge i trgovinu Kozjak 46, 10000 Zagreb</derivirana_varijabla>
  </DomainObject.Predmet.ProtustrankaWithAdress>
  <DomainObject.Predmet.ProtustrankaWithAdressOIB>
    <izvorni_sadrzaj>MARESI jednostavno društv o s ograničenom odgovornošću za usluge i trgovinu, OIB 37646571627, Kozjak 46, 10000 Zagreb</izvorni_sadrzaj>
    <derivirana_varijabla naziv="DomainObject.Predmet.ProtustrankaWithAdressOIB_1">MARESI jednostavno društv o s ograničenom odgovornošću za usluge i trgovinu, OIB 37646571627, Kozjak 46, 10000 Zagreb</derivirana_varijabla>
  </DomainObject.Predmet.ProtustrankaWithAdressOIB>
  <DomainObject.Predmet.ProtustrankaNazivFormated>
    <izvorni_sadrzaj>MARESI jednostavno društv o s ograničenom odgovornošću za usluge i trgovinu</izvorni_sadrzaj>
    <derivirana_varijabla naziv="DomainObject.Predmet.ProtustrankaNazivFormated_1">MARESI jednostavno društv o s ograničenom odgovornošću za usluge i trgovinu</derivirana_varijabla>
  </DomainObject.Predmet.ProtustrankaNazivFormated>
  <DomainObject.Predmet.ProtustrankaNazivFormatedOIB>
    <izvorni_sadrzaj>MARESI jednostavno društv o s ograničenom odgovornošću za usluge i trgovinu, OIB 37646571627</izvorni_sadrzaj>
    <derivirana_varijabla naziv="DomainObject.Predmet.ProtustrankaNazivFormatedOIB_1">MARESI jednostavno društv o s ograničenom odgovornošću za usluge i trgovinu, OIB 37646571627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MARESI jednostavno društv o s ograničenom odgovornošću za usluge i trgovinu</item>
    </izvorni_sadrzaj>
    <derivirana_varijabla naziv="DomainObject.Predmet.ProtuStrankaListFormated_1">
      <item>MARESI jednostavno društv o s ograničenom odgovornošću za usluge i trgovinu</item>
    </derivirana_varijabla>
  </DomainObject.Predmet.ProtuStrankaListFormated>
  <DomainObject.Predmet.ProtuStrankaListFormatedOIB>
    <izvorni_sadrzaj>
      <item>MARESI jednostavno društv o s ograničenom odgovornošću za usluge i trgovinu, OIB 37646571627</item>
    </izvorni_sadrzaj>
    <derivirana_varijabla naziv="DomainObject.Predmet.ProtuStrankaListFormatedOIB_1">
      <item>MARESI jednostavno društv o s ograničenom odgovornošću za usluge i trgovinu, OIB 37646571627</item>
    </derivirana_varijabla>
  </DomainObject.Predmet.ProtuStrankaListFormatedOIB>
  <DomainObject.Predmet.ProtuStrankaListFormatedWithAdress>
    <izvorni_sadrzaj>
      <item>MARESI jednostavno društv o s ograničenom odgovornošću za usluge i trgovinu, Kozjak 46, 10000 Zagreb</item>
    </izvorni_sadrzaj>
    <derivirana_varijabla naziv="DomainObject.Predmet.ProtuStrankaListFormatedWithAdress_1">
      <item>MARESI jednostavno društv o s ograničenom odgovornošću za usluge i trgovinu, Kozjak 46, 10000 Zagreb</item>
    </derivirana_varijabla>
  </DomainObject.Predmet.ProtuStrankaListFormatedWithAdress>
  <DomainObject.Predmet.ProtuStrankaListFormatedWithAdressOIB>
    <izvorni_sadrzaj>
      <item>MARESI jednostavno društv o s ograničenom odgovornošću za usluge i trgovinu, OIB 37646571627, Kozjak 46, 10000 Zagreb</item>
    </izvorni_sadrzaj>
    <derivirana_varijabla naziv="DomainObject.Predmet.ProtuStrankaListFormatedWithAdressOIB_1">
      <item>MARESI jednostavno društv o s ograničenom odgovornošću za usluge i trgovinu, OIB 37646571627, Kozjak 46, 10000 Zagreb</item>
    </derivirana_varijabla>
  </DomainObject.Predmet.ProtuStrankaListFormatedWithAdressOIB>
  <DomainObject.Predmet.ProtuStrankaListNazivFormated>
    <izvorni_sadrzaj>
      <item>MARESI jednostavno društv o s ograničenom odgovornošću za usluge i trgovinu</item>
    </izvorni_sadrzaj>
    <derivirana_varijabla naziv="DomainObject.Predmet.ProtuStrankaListNazivFormated_1">
      <item>MARESI jednostavno društv o s ograničenom odgovornošću za usluge i trgovinu</item>
    </derivirana_varijabla>
  </DomainObject.Predmet.ProtuStrankaListNazivFormated>
  <DomainObject.Predmet.ProtuStrankaListNazivFormatedOIB>
    <izvorni_sadrzaj>
      <item>MARESI jednostavno društv o s ograničenom odgovornošću za usluge i trgovinu, OIB 37646571627</item>
    </izvorni_sadrzaj>
    <derivirana_varijabla naziv="DomainObject.Predmet.ProtuStrankaListNazivFormatedOIB_1">
      <item>MARESI jednostavno društv o s ograničenom odgovornošću za usluge i trgovinu, OIB 37646571627</item>
    </derivirana_varijabla>
  </DomainObject.Predmet.ProtuStrankaListNazivFormatedOIB>
  <DomainObject.Predmet.OstaliListFormated>
    <izvorni_sadrzaj>
      <item>Rajko Simić</item>
    </izvorni_sadrzaj>
    <derivirana_varijabla naziv="DomainObject.Predmet.OstaliListFormated_1">
      <item>Rajko Simić</item>
    </derivirana_varijabla>
  </DomainObject.Predmet.OstaliListFormated>
  <DomainObject.Predmet.OstaliListFormatedOIB>
    <izvorni_sadrzaj>
      <item>Rajko Simić, OIB 36139392305</item>
    </izvorni_sadrzaj>
    <derivirana_varijabla naziv="DomainObject.Predmet.OstaliListFormatedOIB_1">
      <item>Rajko Simić, OIB 36139392305</item>
    </derivirana_varijabla>
  </DomainObject.Predmet.OstaliListFormatedOIB>
  <DomainObject.Predmet.OstaliListFormatedWithAdress>
    <izvorni_sadrzaj>
      <item>Rajko Simić, Zelenjak 80, 10000 Zagreb</item>
    </izvorni_sadrzaj>
    <derivirana_varijabla naziv="DomainObject.Predmet.OstaliListFormatedWithAdress_1">
      <item>Rajko Simić, Zelenjak 80, 10000 Zagreb</item>
    </derivirana_varijabla>
  </DomainObject.Predmet.OstaliListFormatedWithAdress>
  <DomainObject.Predmet.OstaliListFormatedWithAdressOIB>
    <izvorni_sadrzaj>
      <item>Rajko Simić, OIB 36139392305, Zelenjak 80, 10000 Zagreb</item>
    </izvorni_sadrzaj>
    <derivirana_varijabla naziv="DomainObject.Predmet.OstaliListFormatedWithAdressOIB_1">
      <item>Rajko Simić, OIB 36139392305, Zelenjak 80, 10000 Zagreb</item>
    </derivirana_varijabla>
  </DomainObject.Predmet.OstaliListFormatedWithAdressOIB>
  <DomainObject.Predmet.OstaliListNazivFormated>
    <izvorni_sadrzaj>
      <item>Rajko Simić</item>
    </izvorni_sadrzaj>
    <derivirana_varijabla naziv="DomainObject.Predmet.OstaliListNazivFormated_1">
      <item>Rajko Simić</item>
    </derivirana_varijabla>
  </DomainObject.Predmet.OstaliListNazivFormated>
  <DomainObject.Predmet.OstaliListNazivFormatedOIB>
    <izvorni_sadrzaj>
      <item>Rajko Simić, OIB 36139392305</item>
    </izvorni_sadrzaj>
    <derivirana_varijabla naziv="DomainObject.Predmet.OstaliListNazivFormatedOIB_1">
      <item>Rajko Simić, OIB 36139392305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MARESI jednostavno društv o s ograničenom odgovornošću za usluge i trgovinu</izvorni_sadrzaj>
    <derivirana_varijabla naziv="DomainObject.Predmet.ProtustrankaIDrugi_1">MARESI jednostavno društv 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MARESI jednostavno društv o s ograničenom odgovornošću za usluge i trgovinu, OIB 37646571627, Kozjak 46, 10000 Zagreb</izvorni_sadrzaj>
    <derivirana_varijabla naziv="DomainObject.Predmet.ProtustrankaIDrugiAdressOIB_1">MARESI jednostavno društv o s ograničenom odgovornošću za usluge i trgovinu, OIB 37646571627, Kozjak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MARESI jednostavno društv o s ograničenom odgovornošću za usluge i trgovinu</item>
      <item>Rajko Simić</item>
    </izvorni_sadrzaj>
    <derivirana_varijabla naziv="DomainObject.Predmet.SudioniciListNaziv_1">
      <item>FINA Regionalni centar Zagreb</item>
      <item>MARESI jednostavno društv o s ograničenom odgovornošću za usluge i trgovinu</item>
      <item>Rajko Simić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MARESI jednostavno društv o s ograničenom odgovornošću za usluge i trgovinu, OIB 37646571627, Kozjak 46,10000 Zagreb</item>
      <item>Rajko Simić, OIB 36139392305, Zelenjak 80,10000 Zagreb</item>
    </izvorni_sadrzaj>
    <derivirana_varijabla naziv="DomainObject.Predmet.SudioniciListAdressOIB_1">
      <item>FINA Regionalni centar Zagreb, OIB 85821130368, Trg svibanjskih žrtava 1995. br. 1,10000 Zagreb</item>
      <item>MARESI jednostavno društv o s ograničenom odgovornošću za usluge i trgovinu, OIB 37646571627, Kozjak 46,10000 Zagreb</item>
      <item>Rajko Simić, OIB 36139392305, Zelenjak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37646571627</item>
      <item>, OIB 36139392305</item>
    </izvorni_sadrzaj>
    <derivirana_varijabla naziv="DomainObject.Predmet.SudioniciListNazivOIB_1">
      <item>, OIB 85821130368</item>
      <item>, OIB 37646571627</item>
      <item>, OIB 36139392305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1331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2016-06-28T11:23:00Z</dcterms:created>
  <dc:creator>Višnja Jurlina</dc:creator>
  <cp:lastModifiedBy>Višnja Jurlina</cp:lastModifiedBy>
  <cp:lastPrinted>2016-07-25T12:51:00Z</cp:lastPrinted>
  <dcterms:modified xmlns:xsi="http://www.w3.org/2001/XMLSchema-instance" xsi:type="dcterms:W3CDTF">2016-07-27T08:16:00Z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