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d1c7" w14:paraId="b6cd1c7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22D6E">
        <w:rPr>
          <w:rFonts w:hAnsi="Times New Roman" w:ascii="Times New Roman"/>
          <w:szCs w:val="24"/>
        </w:rPr>
        <w:t>7031</w:t>
      </w:r>
      <w:r w:rsidR="003A409E">
        <w:rPr>
          <w:rFonts w:hAnsi="Times New Roman" w:ascii="Times New Roman"/>
          <w:szCs w:val="24"/>
        </w:rPr>
        <w:t>/15</w:t>
      </w:r>
      <w:r w:rsidR="00367396">
        <w:rPr>
          <w:rFonts w:hAnsi="Times New Roman" w:ascii="Times New Roman"/>
          <w:szCs w:val="24"/>
        </w:rPr>
        <w:t>-36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B22D6E">
        <w:t>SERGIY I MARIJAN d.o.o., Zagreb, Žumberačka 4, OIB: 82235943534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B22D6E">
        <w:rPr>
          <w:szCs w:val="24"/>
        </w:rPr>
        <w:t>9</w:t>
      </w:r>
      <w:r w:rsidRPr="003A7F0A">
        <w:rPr>
          <w:szCs w:val="24"/>
        </w:rPr>
        <w:t xml:space="preserve">. </w:t>
      </w:r>
      <w:r w:rsidR="00BB3BB9">
        <w:rPr>
          <w:szCs w:val="24"/>
        </w:rPr>
        <w:t>svibnja</w:t>
      </w:r>
      <w:r w:rsidRPr="003A7F0A">
        <w:rPr>
          <w:szCs w:val="24"/>
        </w:rPr>
        <w:t xml:space="preserve"> 2018.</w:t>
      </w: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B22D6E">
        <w:rPr>
          <w:rFonts w:hAnsi="Times New Roman" w:ascii="Times New Roman"/>
          <w:szCs w:val="24"/>
        </w:rPr>
        <w:t>7031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B22D6E">
        <w:rPr>
          <w:rFonts w:hAnsi="Times New Roman" w:ascii="Times New Roman"/>
        </w:rPr>
        <w:t>SERGIY I MARIJAN d.o.o., Zagreb, Žumberačka 4, OIB: 82235943534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55686E" w:rsidRPr="0055686E">
        <w:rPr>
          <w:rFonts w:hAnsi="Times New Roman" w:ascii="Times New Roman"/>
          <w:szCs w:val="24"/>
        </w:rPr>
        <w:t>Ivan Kapor, Zagre</w:t>
      </w:r>
      <w:r w:rsidR="0055686E">
        <w:rPr>
          <w:rFonts w:hAnsi="Times New Roman" w:ascii="Times New Roman"/>
          <w:szCs w:val="24"/>
        </w:rPr>
        <w:t>b, Zadarska 77, OIB 93902711585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C04849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55686E" w:rsidRPr="0055686E">
        <w:rPr>
          <w:rFonts w:hAnsi="Times New Roman" w:ascii="Times New Roman"/>
          <w:szCs w:val="24"/>
        </w:rPr>
        <w:t>Ivan Kapor, Zagre</w:t>
      </w:r>
      <w:r w:rsidR="0055686E">
        <w:rPr>
          <w:rFonts w:hAnsi="Times New Roman" w:ascii="Times New Roman"/>
          <w:szCs w:val="24"/>
        </w:rPr>
        <w:t>b, Zadarska 77, OIB 93902711585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</w:t>
      </w:r>
      <w:r w:rsidR="0055686E">
        <w:rPr>
          <w:rFonts w:hAnsi="Times New Roman" w:ascii="Times New Roman"/>
          <w:szCs w:val="24"/>
        </w:rPr>
        <w:t>7123600003115831734, Zagrebačka banka d.d. Zagreb.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55686E">
        <w:rPr>
          <w:rFonts w:hAnsi="Times New Roman" w:ascii="Times New Roman"/>
        </w:rPr>
        <w:t>SERGIY I MARIJAN d.o.o., Zagreb, Žumberačka 4, OIB: 82235943534</w:t>
      </w:r>
      <w:r>
        <w:rPr>
          <w:rFonts w:hAnsi="Times New Roman" w:ascii="Times New Roman"/>
          <w:szCs w:val="24"/>
        </w:rPr>
        <w:t>, Rješenjem ovog suda br. St-</w:t>
      </w:r>
      <w:r w:rsidR="0055686E">
        <w:rPr>
          <w:rFonts w:hAnsi="Times New Roman" w:ascii="Times New Roman"/>
          <w:szCs w:val="24"/>
        </w:rPr>
        <w:t>7031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55686E">
        <w:rPr>
          <w:rFonts w:hAnsi="Times New Roman" w:ascii="Times New Roman"/>
          <w:szCs w:val="24"/>
        </w:rPr>
        <w:t>17</w:t>
      </w:r>
      <w:r w:rsidRPr="003A7F0A">
        <w:rPr>
          <w:rFonts w:hAnsi="Times New Roman" w:ascii="Times New Roman"/>
          <w:szCs w:val="24"/>
        </w:rPr>
        <w:t xml:space="preserve">. </w:t>
      </w:r>
      <w:r w:rsidR="0055686E">
        <w:rPr>
          <w:rFonts w:hAnsi="Times New Roman" w:ascii="Times New Roman"/>
          <w:szCs w:val="24"/>
        </w:rPr>
        <w:t>veljače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55686E" w:rsidRPr="0055686E">
        <w:rPr>
          <w:rFonts w:hAnsi="Times New Roman" w:ascii="Times New Roman"/>
          <w:szCs w:val="24"/>
        </w:rPr>
        <w:t>Ivan Kapor, Zagre</w:t>
      </w:r>
      <w:r w:rsidR="0055686E">
        <w:rPr>
          <w:rFonts w:hAnsi="Times New Roman" w:ascii="Times New Roman"/>
          <w:szCs w:val="24"/>
        </w:rPr>
        <w:t>b, Zadarska 77, OIB 93902711585.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F01D65">
        <w:rPr>
          <w:rFonts w:hAnsi="Times New Roman" w:ascii="Times New Roman"/>
          <w:szCs w:val="24"/>
        </w:rPr>
        <w:t>9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30525">
        <w:rPr>
          <w:rFonts w:hAnsi="Times New Roman" w:ascii="Times New Roman"/>
          <w:szCs w:val="24"/>
        </w:rPr>
        <w:t>svibnja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367396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367396" w:rsidP="00367396" w:rsidR="0036739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67396" w:rsidP="00367396" w:rsidR="0036739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7396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F01D65">
      <w:rPr>
        <w:rFonts w:hAnsi="Times New Roman" w:ascii="Times New Roman"/>
        <w:szCs w:val="24"/>
      </w:rPr>
      <w:t>7031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87F07"/>
    <w:rsid w:val="001F5EE9"/>
    <w:rsid w:val="001F6333"/>
    <w:rsid w:val="00222E37"/>
    <w:rsid w:val="002564EF"/>
    <w:rsid w:val="002A0D6F"/>
    <w:rsid w:val="002C146D"/>
    <w:rsid w:val="00331AD6"/>
    <w:rsid w:val="00340F9E"/>
    <w:rsid w:val="00367396"/>
    <w:rsid w:val="003A0251"/>
    <w:rsid w:val="003A409E"/>
    <w:rsid w:val="003A7F0A"/>
    <w:rsid w:val="003F240D"/>
    <w:rsid w:val="003F378E"/>
    <w:rsid w:val="004132CA"/>
    <w:rsid w:val="00430525"/>
    <w:rsid w:val="004612AB"/>
    <w:rsid w:val="00462C50"/>
    <w:rsid w:val="00472D3F"/>
    <w:rsid w:val="00495B2E"/>
    <w:rsid w:val="004D1F4D"/>
    <w:rsid w:val="00516C8F"/>
    <w:rsid w:val="0055686E"/>
    <w:rsid w:val="00585A5E"/>
    <w:rsid w:val="005C6417"/>
    <w:rsid w:val="0064618D"/>
    <w:rsid w:val="006977E0"/>
    <w:rsid w:val="006B61A1"/>
    <w:rsid w:val="006F5397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A82CC7"/>
    <w:rsid w:val="00AB2D53"/>
    <w:rsid w:val="00AC1C53"/>
    <w:rsid w:val="00AE7E6B"/>
    <w:rsid w:val="00AF0414"/>
    <w:rsid w:val="00B22D6E"/>
    <w:rsid w:val="00B66B0C"/>
    <w:rsid w:val="00B86001"/>
    <w:rsid w:val="00BB3BB9"/>
    <w:rsid w:val="00BE3772"/>
    <w:rsid w:val="00C04849"/>
    <w:rsid w:val="00C05C8D"/>
    <w:rsid w:val="00C97F07"/>
    <w:rsid w:val="00CF26DA"/>
    <w:rsid w:val="00D0226F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7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3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3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3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3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7396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6739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7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3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3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3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3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7396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6739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St-7031/2015-36</izvorni_sadrzaj>
    <derivirana_varijabla naziv="DomainObject.Oznaka_1">St-7031/2015-36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7031</izvorni_sadrzaj>
    <derivirana_varijabla naziv="DomainObject.Predmet.Broj_1">7031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St-7031/2015</izvorni_sadrzaj>
    <derivirana_varijabla naziv="DomainObject.Predmet.OznakaBroj_1">St-7031/2015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SERGIY I MARIJAN d.o.o. zastupanog po punomoćniku Sergiy Kuzovkov</izvorni_sadrzaj>
    <derivirana_varijabla naziv="DomainObject.Predmet.ProtustrankaFormated_1">  SERGIY I MARIJAN d.o.o. zastupanog po punomoćniku Sergiy Kuzovkov</derivirana_varijabla>
  </DomainObject.Predmet.ProtustrankaFormated>
  <DomainObject.Predmet.ProtustrankaFormatedOIB>
    <izvorni_sadrzaj>  SERGIY I MARIJAN d.o.o., OIB 82235943534 zastupanog po punomoćniku Sergiy Kuzovkov</izvorni_sadrzaj>
    <derivirana_varijabla naziv="DomainObject.Predmet.ProtustrankaFormatedOIB_1">  SERGIY I MARIJAN d.o.o., OIB 82235943534 zastupanog po punomoćniku Sergiy Kuzovkov</derivirana_varijabla>
  </DomainObject.Predmet.ProtustrankaFormatedOIB>
  <DomainObject.Predmet.ProtustrankaFormatedWithAdress>
    <izvorni_sadrzaj> SERGIY I MARIJAN d.o.o., Žumberačka 4, 10000 Zagreb zastupanog po punomoćniku Sergiy Kuzovkov</izvorni_sadrzaj>
    <derivirana_varijabla naziv="DomainObject.Predmet.ProtustrankaFormatedWithAdress_1"> SERGIY I MARIJAN d.o.o., Žumberačka 4, 10000 Zagreb zastupanog po punomoćniku Sergiy Kuzovkov</derivirana_varijabla>
  </DomainObject.Predmet.ProtustrankaFormatedWithAdress>
  <DomainObject.Predmet.ProtustrankaFormatedWithAdressOIB>
    <izvorni_sadrzaj> SERGIY I MARIJAN d.o.o., OIB 82235943534, Žumberačka 4, 10000 Zagreb zastupanog po punomoćniku Sergiy Kuzovkov</izvorni_sadrzaj>
    <derivirana_varijabla naziv="DomainObject.Predmet.ProtustrankaFormatedWithAdressOIB_1"> SERGIY I MARIJAN d.o.o., OIB 82235943534, Žumberačka 4, 10000 Zagreb zastupanog po punomoćniku Sergiy Kuzovkov</derivirana_varijabla>
  </DomainObject.Predmet.ProtustrankaFormatedWithAdressOIB>
  <DomainObject.Predmet.ProtustrankaWithAdress>
    <izvorni_sadrzaj>SERGIY I MARIJAN d.o.o. Žumberačka 4, 10000 Zagreb</izvorni_sadrzaj>
    <derivirana_varijabla naziv="DomainObject.Predmet.ProtustrankaWithAdress_1">SERGIY I MARIJAN d.o.o. Žumberačka 4, 10000 Zagreb</derivirana_varijabla>
  </DomainObject.Predmet.ProtustrankaWithAdress>
  <DomainObject.Predmet.ProtustrankaWithAdressOIB>
    <izvorni_sadrzaj>SERGIY I MARIJAN d.o.o., OIB 82235943534, Žumberačka 4, 10000 Zagreb</izvorni_sadrzaj>
    <derivirana_varijabla naziv="DomainObject.Predmet.ProtustrankaWithAdressOIB_1">SERGIY I MARIJAN d.o.o., OIB 82235943534, Žumberačka 4, 10000 Zagreb</derivirana_varijabla>
  </DomainObject.Predmet.ProtustrankaWithAdressOIB>
  <DomainObject.Predmet.ProtustrankaNazivFormated>
    <izvorni_sadrzaj>SERGIY I MARIJAN d.o.o.</izvorni_sadrzaj>
    <derivirana_varijabla naziv="DomainObject.Predmet.ProtustrankaNazivFormated_1">SERGIY I MARIJAN d.o.o.</derivirana_varijabla>
  </DomainObject.Predmet.ProtustrankaNazivFormated>
  <DomainObject.Predmet.ProtustrankaNazivFormatedOIB>
    <izvorni_sadrzaj>SERGIY I MARIJAN d.o.o., OIB 82235943534</izvorni_sadrzaj>
    <derivirana_varijabla naziv="DomainObject.Predmet.ProtustrankaNazivFormatedOIB_1">SERGIY I MARIJAN d.o.o., OIB 82235943534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Jakir</izvorni_sadrzaj>
    <derivirana_varijabla naziv="DomainObject.Predmet.StrankaFormated_1">  FINA Regionalni centar Zagreb; Nikola Jakir</derivirana_varijabla>
  </DomainObject.Predmet.StrankaFormated>
  <DomainObject.Predmet.StrankaFormatedOIB>
    <izvorni_sadrzaj>  FINA Regionalni centar Zagreb, OIB 85821130368; Nikola Jakir, OIB 35440503043</izvorni_sadrzaj>
    <derivirana_varijabla naziv="DomainObject.Predmet.StrankaFormatedOIB_1">  FINA Regionalni centar Zagreb, OIB 85821130368; Nikola Jakir, OIB 35440503043</derivirana_varijabla>
  </DomainObject.Predmet.StrankaFormatedOIB>
  <DomainObject.Predmet.StrankaFormatedWithAdress>
    <izvorni_sadrzaj> FINA Regionalni centar Zagreb, Trg svibanjskih žrtava 1995. 1, 10000 Zagreb; Nikola Jakir, ULICA VOJINA BAKIĆA 10 (ranije: ZAGREB, STONSKA, 17), 10000 Zagreb</izvorni_sadrzaj>
    <derivirana_varijabla naziv="DomainObject.Predmet.StrankaFormatedWithAdress_1"> FINA Regionalni centar Zagreb, Trg svibanjskih žrtava 1995. 1, 10000 Zagreb; Nikola Jakir, ULICA VOJINA BAKIĆA 10 (ranije: ZAGREB, STONSKA, 17), 10000 Zagreb</derivirana_varijabla>
  </DomainObject.Predmet.StrankaFormatedWithAdress>
  <DomainObject.Predmet.StrankaFormatedWithAdressOIB>
    <izvorni_sadrzaj> FINA Regionalni centar Zagreb, OIB 85821130368, Trg svibanjskih žrtava 1995. 1, 10000 Zagreb; Nikola Jakir, OIB 35440503043, ULICA VOJINA BAKIĆA 10 (ranije: ZAGREB, STONSKA, 17), 10000 Zagreb</izvorni_sadrzaj>
    <derivirana_varijabla naziv="DomainObject.Predmet.StrankaFormatedWithAdressOIB_1"> FINA Regionalni centar Zagreb, OIB 85821130368, Trg svibanjskih žrtava 1995. 1, 10000 Zagreb; Nikola Jakir, OIB 35440503043, ULICA VOJINA BAKIĆA 10 (ranije: ZAGREB, STONSKA, 17), 10000 Zagreb</derivirana_varijabla>
  </DomainObject.Predmet.StrankaFormatedWithAdressOIB>
  <DomainObject.Predmet.StrankaWithAdress>
    <izvorni_sadrzaj>FINA Regionalni centar Zagreb Trg svibanjskih žrtava 1995. 1,10000 Zagreb,Nikola Jakir ULICA VOJINA BAKIĆA 10 (ranije: ZAGREB, STONSKA, 17),10000 Zagreb</izvorni_sadrzaj>
    <derivirana_varijabla naziv="DomainObject.Predmet.StrankaWithAdress_1">FINA Regionalni centar Zagreb Trg svibanjskih žrtava 1995. 1,10000 Zagreb,Nikola Jakir ULICA VOJINA BAKIĆA 10 (ranije: ZAGREB, STONSKA, 17),10000 Zagreb</derivirana_varijabla>
  </DomainObject.Predmet.StrankaWithAdress>
  <DomainObject.Predmet.StrankaWithAdressOIB>
    <izvorni_sadrzaj>FINA Regionalni centar Zagreb, OIB 85821130368, Trg svibanjskih žrtava 1995. 1,10000 Zagreb,Nikola Jakir, OIB 35440503043, ULICA VOJINA BAKIĆA 10 (ranije: ZAGREB, STONSKA, 17),10000 Zagreb</izvorni_sadrzaj>
    <derivirana_varijabla naziv="DomainObject.Predmet.StrankaWithAdressOIB_1">FINA Regionalni centar Zagreb, OIB 85821130368, Trg svibanjskih žrtava 1995. 1,10000 Zagreb,Nikola Jakir, OIB 35440503043, ULICA VOJINA BAKIĆA 10 (ranije: ZAGREB, STONSKA, 17),10000 Zagreb</derivirana_varijabla>
  </DomainObject.Predmet.StrankaWithAdressOIB>
  <DomainObject.Predmet.StrankaNazivFormated>
    <izvorni_sadrzaj>FINA Regionalni centar Zagreb,Nikola Jakir</izvorni_sadrzaj>
    <derivirana_varijabla naziv="DomainObject.Predmet.StrankaNazivFormated_1">FINA Regionalni centar Zagreb,Nikola Jakir</derivirana_varijabla>
  </DomainObject.Predmet.StrankaNazivFormated>
  <DomainObject.Predmet.StrankaNazivFormatedOIB>
    <izvorni_sadrzaj>FINA Regionalni centar Zagreb, OIB 85821130368,Nikola Jakir, OIB 35440503043</izvorni_sadrzaj>
    <derivirana_varijabla naziv="DomainObject.Predmet.StrankaNazivFormatedOIB_1">FINA Regionalni centar Zagreb, OIB 85821130368,Nikola Jakir, OIB 35440503043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Jakir</item>
    </izvorni_sadrzaj>
    <derivirana_varijabla naziv="DomainObject.Predmet.StrankaListFormated_1">
      <item>FINA Regionalni centar Zagreb</item>
      <item>Nikola Jakir</item>
    </derivirana_varijabla>
  </DomainObject.Predmet.StrankaListFormated>
  <DomainObject.Predmet.StrankaListFormatedOIB>
    <izvorni_sadrzaj>
      <item>FINA Regionalni centar Zagreb, OIB 85821130368</item>
      <item>Nikola Jakir, OIB 35440503043</item>
    </izvorni_sadrzaj>
    <derivirana_varijabla naziv="DomainObject.Predmet.StrankaListFormatedOIB_1">
      <item>FINA Regionalni centar Zagreb, OIB 85821130368</item>
      <item>Nikola Jakir, OIB 35440503043</item>
    </derivirana_varijabla>
  </DomainObject.Predmet.StrankaListFormatedOIB>
  <DomainObject.Predmet.StrankaListFormatedWithAdress>
    <izvorni_sadrzaj>
      <item>FINA Regionalni centar Zagreb, Trg svibanjskih žrtava 1995. 1, 10000 Zagreb</item>
      <item>Nikola Jakir, ULICA VOJINA BAKIĆA 10 (ranije: ZAGREB, STONSKA, 17), 10000 Zagreb</item>
    </izvorni_sadrzaj>
    <derivirana_varijabla naziv="DomainObject.Predmet.StrankaListFormatedWithAdress_1">
      <item>FINA Regionalni centar Zagreb, Trg svibanjskih žrtava 1995. 1, 10000 Zagreb</item>
      <item>Nikola Jakir, ULICA VOJINA BAKIĆA 10 (ranije: ZAGREB, STONSKA, 17),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Jakir, OIB 35440503043, ULICA VOJINA BAKIĆA 10 (ranije: ZAGREB, STONSKA, 17), 10000 Zagreb</item>
    </izvorni_sadrzaj>
    <derivirana_varijabla naziv="DomainObject.Predmet.StrankaListFormatedWithAdressOIB_1">
      <item>FINA Regionalni centar Zagreb, OIB 85821130368, Trg svibanjskih žrtava 1995. 1, 10000 Zagreb</item>
      <item>Nikola Jakir, OIB 35440503043, ULICA VOJINA BAKIĆA 10 (ranije: ZAGREB, STONSKA, 17), 10000 Zagreb</item>
    </derivirana_varijabla>
  </DomainObject.Predmet.StrankaListFormatedWithAdressOIB>
  <DomainObject.Predmet.StrankaListNazivFormated>
    <izvorni_sadrzaj>
      <item>FINA Regionalni centar Zagreb</item>
      <item>Nikola Jakir</item>
    </izvorni_sadrzaj>
    <derivirana_varijabla naziv="DomainObject.Predmet.StrankaListNazivFormated_1">
      <item>FINA Regionalni centar Zagreb</item>
      <item>Nikola Jakir</item>
    </derivirana_varijabla>
  </DomainObject.Predmet.StrankaListNazivFormated>
  <DomainObject.Predmet.StrankaListNazivFormatedOIB>
    <izvorni_sadrzaj>
      <item>FINA Regionalni centar Zagreb, OIB 85821130368</item>
      <item>Nikola Jakir, OIB 35440503043</item>
    </izvorni_sadrzaj>
    <derivirana_varijabla naziv="DomainObject.Predmet.StrankaListNazivFormatedOIB_1">
      <item>FINA Regionalni centar Zagreb, OIB 85821130368</item>
      <item>Nikola Jakir, OIB 35440503043</item>
    </derivirana_varijabla>
  </DomainObject.Predmet.StrankaListNazivFormatedOIB>
  <DomainObject.Predmet.ProtuStrankaListFormated>
    <izvorni_sadrzaj>
      <item>SERGIY I MARIJAN d.o.o. zastupanog po punomoćniku Sergiy Kuzovkov</item>
    </izvorni_sadrzaj>
    <derivirana_varijabla naziv="DomainObject.Predmet.ProtuStrankaListFormated_1">
      <item>SERGIY I MARIJAN d.o.o. zastupanog po punomoćniku Sergiy Kuzovkov</item>
    </derivirana_varijabla>
  </DomainObject.Predmet.ProtuStrankaListFormated>
  <DomainObject.Predmet.ProtuStrankaListFormatedOIB>
    <izvorni_sadrzaj>
      <item>SERGIY I MARIJAN d.o.o., OIB 82235943534 zastupanog po punomoćniku Sergiy Kuzovkov</item>
    </izvorni_sadrzaj>
    <derivirana_varijabla naziv="DomainObject.Predmet.ProtuStrankaListFormatedOIB_1">
      <item>SERGIY I MARIJAN d.o.o., OIB 82235943534 zastupanog po punomoćniku Sergiy Kuzovkov</item>
    </derivirana_varijabla>
  </DomainObject.Predmet.ProtuStrankaListFormatedOIB>
  <DomainObject.Predmet.ProtuStrankaListFormatedWithAdress>
    <izvorni_sadrzaj>
      <item>SERGIY I MARIJAN d.o.o., Žumberačka 4, 10000 Zagreb zastupanog po punomoćniku Sergiy Kuzovkov</item>
    </izvorni_sadrzaj>
    <derivirana_varijabla naziv="DomainObject.Predmet.ProtuStrankaListFormatedWithAdress_1">
      <item>SERGIY I MARIJAN d.o.o., Žumberačka 4, 10000 Zagreb zastupanog po punomoćniku Sergiy Kuzovkov</item>
    </derivirana_varijabla>
  </DomainObject.Predmet.ProtuStrankaListFormatedWithAdress>
  <DomainObject.Predmet.ProtuStrankaListFormatedWithAdressOIB>
    <izvorni_sadrzaj>
      <item>SERGIY I MARIJAN d.o.o., OIB 82235943534, Žumberačka 4, 10000 Zagreb zastupanog po punomoćniku Sergiy Kuzovkov</item>
    </izvorni_sadrzaj>
    <derivirana_varijabla naziv="DomainObject.Predmet.ProtuStrankaListFormatedWithAdressOIB_1">
      <item>SERGIY I MARIJAN d.o.o., OIB 82235943534, Žumberačka 4, 10000 Zagreb zastupanog po punomoćniku Sergiy Kuzovkov</item>
    </derivirana_varijabla>
  </DomainObject.Predmet.ProtuStrankaListFormatedWithAdressOIB>
  <DomainObject.Predmet.ProtuStrankaListNazivFormated>
    <izvorni_sadrzaj>
      <item>SERGIY I MARIJAN d.o.o.</item>
    </izvorni_sadrzaj>
    <derivirana_varijabla naziv="DomainObject.Predmet.ProtuStrankaListNazivFormated_1">
      <item>SERGIY I MARIJAN d.o.o.</item>
    </derivirana_varijabla>
  </DomainObject.Predmet.ProtuStrankaListNazivFormated>
  <DomainObject.Predmet.ProtuStrankaListNazivFormatedOIB>
    <izvorni_sadrzaj>
      <item>SERGIY I MARIJAN d.o.o., OIB 82235943534</item>
    </izvorni_sadrzaj>
    <derivirana_varijabla naziv="DomainObject.Predmet.ProtuStrankaListNazivFormatedOIB_1">
      <item>SERGIY I MARIJAN d.o.o., OIB 82235943534</item>
    </derivirana_varijabla>
  </DomainObject.Predmet.ProtuStrankaListNazivFormatedOIB>
  <DomainObject.Predmet.OstaliListFormated>
    <izvorni_sadrzaj>
      <item>Sergiy Kuzovkov punomoćnik sudionika u postupku SERGIY I MARIJAN d.o.o.</item>
    </izvorni_sadrzaj>
    <derivirana_varijabla naziv="DomainObject.Predmet.OstaliListFormated_1">
      <item>Sergiy Kuzovkov punomoćnik sudionika u postupku SERGIY I MARIJAN d.o.o.</item>
    </derivirana_varijabla>
  </DomainObject.Predmet.OstaliListFormated>
  <DomainObject.Predmet.OstaliListFormatedOIB>
    <izvorni_sadrzaj>
      <item>Sergiy Kuzovkov, OIB 85419494820 punomoćnik sudionika u postupku SERGIY I MARIJAN d.o.o.</item>
    </izvorni_sadrzaj>
    <derivirana_varijabla naziv="DomainObject.Predmet.OstaliListFormatedOIB_1">
      <item>Sergiy Kuzovkov, OIB 85419494820 punomoćnik sudionika u postupku SERGIY I MARIJAN d.o.o.</item>
    </derivirana_varijabla>
  </DomainObject.Predmet.OstaliListFormatedOIB>
  <DomainObject.Predmet.OstaliListFormatedWithAdress>
    <izvorni_sadrzaj>
      <item>Sergiy Kuzovkov, Meštrovićev Trg 15, 10000 Zagreb punomoćnik sudionika u postupku SERGIY I MARIJAN d.o.o.</item>
    </izvorni_sadrzaj>
    <derivirana_varijabla naziv="DomainObject.Predmet.OstaliListFormatedWithAdress_1">
      <item>Sergiy Kuzovkov, Meštrovićev Trg 15, 10000 Zagreb punomoćnik sudionika u postupku SERGIY I MARIJAN d.o.o.</item>
    </derivirana_varijabla>
  </DomainObject.Predmet.OstaliListFormatedWithAdress>
  <DomainObject.Predmet.OstaliListFormatedWithAdressOIB>
    <izvorni_sadrzaj>
      <item>Sergiy Kuzovkov, OIB 85419494820, Meštrovićev Trg 15, 10000 Zagreb punomoćnik sudionika u postupku SERGIY I MARIJAN d.o.o.</item>
    </izvorni_sadrzaj>
    <derivirana_varijabla naziv="DomainObject.Predmet.OstaliListFormatedWithAdressOIB_1">
      <item>Sergiy Kuzovkov, OIB 85419494820, Meštrovićev Trg 15, 10000 Zagreb punomoćnik sudionika u postupku SERGIY I MARIJAN d.o.o.</item>
    </derivirana_varijabla>
  </DomainObject.Predmet.OstaliListFormatedWithAdressOIB>
  <DomainObject.Predmet.OstaliListNazivFormated>
    <izvorni_sadrzaj>
      <item>Sergiy Kuzovkov</item>
    </izvorni_sadrzaj>
    <derivirana_varijabla naziv="DomainObject.Predmet.OstaliListNazivFormated_1">
      <item>Sergiy Kuzovkov</item>
    </derivirana_varijabla>
  </DomainObject.Predmet.OstaliListNazivFormated>
  <DomainObject.Predmet.OstaliListNazivFormatedOIB>
    <izvorni_sadrzaj>
      <item>Sergiy Kuzovkov, OIB 85419494820</item>
    </izvorni_sadrzaj>
    <derivirana_varijabla naziv="DomainObject.Predmet.OstaliListNazivFormatedOIB_1">
      <item>Sergiy Kuzovkov, OIB 85419494820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St-7031/2015-36</izvorni_sadrzaj>
    <derivirana_varijabla naziv="DomainObject.PoslovniBrojDokumenta_1">St-7031/2015-36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SERGIY I MARIJAN d.o.o.</izvorni_sadrzaj>
    <derivirana_varijabla naziv="DomainObject.Predmet.ProtustrankaIDrugi_1">SERGIY I MARIJAN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SERGIY I MARIJAN d.o.o., OIB 82235943534, Žumberačka 4, 10000 Zagreb</izvorni_sadrzaj>
    <derivirana_varijabla naziv="DomainObject.Predmet.ProtustrankaIDrugiAdressOIB_1">SERGIY I MARIJAN d.o.o., OIB 82235943534, Žumberačka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St-7031/2015-31</izvorni_sadrzaj>
    <derivirana_varijabla naziv="DomainObject.Predmet.OdlukaRjesenje.Oznaka_1">St-7031/2015-31</derivirana_varijabla>
  </DomainObject.Predmet.OdlukaRjesenje.Oznaka>
  <DomainObject.Predmet.SudioniciListNaziv>
    <izvorni_sadrzaj>
      <item>FINA Regionalni centar Zagreb</item>
      <item>SERGIY I MARIJAN d.o.o.</item>
      <item>Sergiy Kuzovkov</item>
      <item>Nikola Jakir</item>
    </izvorni_sadrzaj>
    <derivirana_varijabla naziv="DomainObject.Predmet.SudioniciListNaziv_1">
      <item>FINA Regionalni centar Zagreb</item>
      <item>SERGIY I MARIJAN d.o.o.</item>
      <item>Sergiy Kuzovkov</item>
      <item>Nikola Jakir</item>
    </derivirana_varijabla>
  </DomainObject.Predmet.SudioniciListNaziv>
  <DomainObject.Predmet.SudioniciListAdressOIB>
    <izvorni_sadrzaj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  <item>Nikola Jakir, OIB 35440503043, ULICA VOJINA BAKIĆA 10 (ranije: ZAGREB, STONSKA, 17),10000 Zagreb</item>
    </izvorni_sadrzaj>
    <derivirana_varijabla naziv="DomainObject.Predmet.SudioniciListAdressOIB_1"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  <item>Nikola Jakir, OIB 35440503043, ULICA VOJINA BAKIĆA 10 (ranije: ZAGREB, STONSKA, 17),10000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82235943534</item>
      <item>, OIB 85419494820</item>
      <item>, OIB 35440503043</item>
    </izvorni_sadrzaj>
    <derivirana_varijabla naziv="DomainObject.Predmet.SudioniciListNazivOIB_1">
      <item>, OIB 85821130368</item>
      <item>, OIB 82235943534</item>
      <item>, OIB 85419494820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3062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2018-05-09T12:47:00Z</dcterms:created>
  <dc:creator>Valentina Kranjčić</dc:creator>
  <cp:lastModifiedBy>Monika Grbac</cp:lastModifiedBy>
  <cp:lastPrinted>2018-05-09T12:50:00Z</cp:lastPrinted>
  <dcterms:modified xmlns:xsi="http://www.w3.org/2001/XMLSchema-instance" xsi:type="dcterms:W3CDTF">2018-05-09T12:51:00Z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St-7031/2015-36 / Odluka - Rješenje (st-7031-15.docx)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