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5536" w14:paraId="ff45536" w:rsidRDefault="0001726C" w:rsidP="0001726C" w:rsidR="0001726C">
      <w:pPr>
        <w:jc w:val="right"/>
        <w15:collapsed w:val="false"/>
      </w:pPr>
      <w:r>
        <w:t>6 St-</w:t>
      </w:r>
      <w:r w:rsidR="00457313">
        <w:t>138/18-15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93698F">
        <w:t xml:space="preserve">RH MF Porezna uprava zastupani po ŽDO Osijek, za otvaranje stečajnog postupka nad dužnikom </w:t>
      </w:r>
      <w:r w:rsidR="00457313">
        <w:rPr>
          <w:b/>
        </w:rPr>
        <w:t>APK jednostavno društvo s ograničenom odgovornošću za ugostiteljstvo, trgovinu i usluge, Osijek, Stjepana Radića 22/A, MBS: 030151211, OIB: 92137310408</w:t>
      </w:r>
      <w:r>
        <w:t xml:space="preserve">, dana </w:t>
      </w:r>
      <w:r w:rsidR="00457313">
        <w:t>12</w:t>
      </w:r>
      <w:r w:rsidR="00795208">
        <w:t>. travnja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457313">
        <w:t>Dragan Ljulj, Osijek, Vijenac Ivana Meštrovića 46, OIB : 62775086678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457313">
        <w:rPr>
          <w:b/>
        </w:rPr>
        <w:t>138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457313">
        <w:t>Dragan Ljulj, Osijek, Vijenac Ivana Meštrovića 46, OIB : 62775086678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457313">
        <w:rPr>
          <w:b/>
        </w:rPr>
        <w:t>138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457313">
        <w:t>Dragan Ljulj, Osijek, Vijenac Ivana Meštrovića 46, OIB : 62775086678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457313">
        <w:t>Dragan Ljulj, Osijek, Vijenac Ivana Meštrovića 46, OIB : 62775086678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457313" w:rsidP="00457313" w:rsidR="00457313">
      <w:pPr>
        <w:jc w:val="right"/>
      </w:pPr>
      <w:r>
        <w:t>6 St-138/18-15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457313">
        <w:rPr>
          <w:bCs/>
        </w:rPr>
        <w:t>14. prosinca 2017. g.</w:t>
      </w:r>
      <w:r>
        <w:rPr>
          <w:bCs/>
        </w:rPr>
        <w:t xml:space="preserve"> podnijela ovom sudu prijedlog za pokretanje stečajnog postupka nad dužnikom </w:t>
      </w:r>
      <w:r w:rsidR="00457313">
        <w:rPr>
          <w:b/>
        </w:rPr>
        <w:t>APK jednostavno društvo s ograničenom odgovornošću za ugostiteljstvo, trgovinu i usluge, Osijek, Stjepana Radića 22/A, MBS: 030151211, OIB: 92137310408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457313">
        <w:rPr>
          <w:b/>
        </w:rPr>
        <w:t>29. studenog 2017. g.</w:t>
      </w:r>
      <w:r>
        <w:t xml:space="preserve">  (čl. 110 st. 1 SZ) a nakon toga i RH MF Porezna uprava zastupana po ŽDO prijedlog za otvaranje stečajnog postupka nad dužnikom dana </w:t>
      </w:r>
      <w:r w:rsidR="00457313">
        <w:rPr>
          <w:b/>
        </w:rPr>
        <w:t>14. prosinca 2017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457313">
        <w:t>138/18-8</w:t>
      </w:r>
      <w:r w:rsidR="00065E57">
        <w:t xml:space="preserve"> od </w:t>
      </w:r>
      <w:r w:rsidR="00457313">
        <w:t>16. veljače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93698F">
        <w:t>Jozo Perić</w:t>
      </w:r>
      <w:r w:rsidR="00457313">
        <w:t xml:space="preserve"> iz Velike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457313">
        <w:rPr>
          <w:b/>
        </w:rPr>
        <w:t>29. studenog 2017</w:t>
      </w:r>
      <w:r w:rsidR="0093698F">
        <w:rPr>
          <w:b/>
        </w:rPr>
        <w:t>.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457313">
        <w:rPr>
          <w:b/>
        </w:rPr>
        <w:t>14. prosinca 2017</w:t>
      </w:r>
      <w:r w:rsidR="000D2ABF">
        <w:rPr>
          <w:b/>
        </w:rPr>
        <w:t>. g.</w:t>
      </w:r>
      <w:r w:rsidR="00FC6F35">
        <w:t xml:space="preserve"> </w:t>
      </w:r>
      <w:r>
        <w:t xml:space="preserve">utvrdio da visina blokade žiro računa dužnika iznosi </w:t>
      </w:r>
      <w:r w:rsidR="00457313">
        <w:t>25.933,74</w:t>
      </w:r>
      <w:r w:rsidR="00FC6F35">
        <w:t xml:space="preserve"> odnosno prema RH MF Poreznoj upravi </w:t>
      </w:r>
      <w:r w:rsidR="00457313">
        <w:t>13.106,68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457313">
        <w:t>29. studenog 2017.</w:t>
      </w:r>
      <w:r w:rsidR="00065E57">
        <w:t xml:space="preserve">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95208" w:rsidP="00FC6F35" w:rsidR="0079520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457313" w:rsidP="00457313" w:rsidR="00457313">
      <w:pPr>
        <w:jc w:val="right"/>
      </w:pPr>
      <w:r>
        <w:t>6 St-138/18-15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457313">
        <w:t>12</w:t>
      </w:r>
      <w:r w:rsidR="00795208">
        <w:t>. travnja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93698F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457313">
        <w:t>Dragan Ljulj, Osijek, Vijenac Ivana Meštrovića 46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57313" w:rsidP="00B97155" w:rsidR="002E5413">
      <w:pPr>
        <w:numPr>
          <w:ilvl w:val="0"/>
          <w:numId w:val="13"/>
        </w:numPr>
      </w:pPr>
      <w:r>
        <w:t>K-11.5.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40227F" w:rsidR="007E6D1A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DD2" w:rsidP="00C06AA6" w:rsidR="004F0DD2">
      <w:r>
        <w:separator/>
      </w:r>
    </w:p>
  </w:endnote>
  <w:endnote w:id="0" w:type="continuationSeparator">
    <w:p w:rsidRDefault="004F0DD2" w:rsidP="00C06AA6" w:rsidR="004F0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DD2" w:rsidP="00C06AA6" w:rsidR="004F0DD2">
      <w:r>
        <w:separator/>
      </w:r>
    </w:p>
  </w:footnote>
  <w:footnote w:id="0" w:type="continuationSeparator">
    <w:p w:rsidRDefault="004F0DD2" w:rsidP="00C06AA6" w:rsidR="004F0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227F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0227F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0DD2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22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2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22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2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jednostavno društvo s ograničenom odgovornošću za ugostiteljstvo,trgovinu i usluge</izvorni_sadrzaj>
    <derivirana_varijabla naziv="DomainObject.Predmet.ProtustrankaFormated_1">  APK jednostavno društvo s ograničenom odgovornošću za ugostiteljstvo,trgovinu i usluge</derivirana_varijabla>
  </DomainObject.Predmet.ProtustrankaFormated>
  <DomainObject.Predmet.ProtustrankaFormatedOIB>
    <izvorni_sadrzaj>  APK jednostavno društvo s ograničenom odgovornošću za ugostiteljstvo,trgovinu i usluge, OIB 92137310408</izvorni_sadrzaj>
    <derivirana_varijabla naziv="DomainObject.Predmet.ProtustrankaFormatedOIB_1">  APK jednostavno društvo s ograničenom odgovornošću za ugostiteljstvo,trgovinu i usluge, OIB 92137310408</derivirana_varijabla>
  </DomainObject.Predmet.ProtustrankaFormatedOIB>
  <DomainObject.Predmet.ProtustrankaFormatedWithAdress>
    <izvorni_sadrzaj> APK jednostavno društvo s ograničenom odgovornošću za ugostiteljstvo,trgovinu i usluge, Stjepana Radića 22/A, 31000 Osijek</izvorni_sadrzaj>
    <derivirana_varijabla naziv="DomainObject.Predmet.ProtustrankaFormatedWithAdress_1"> APK jednostavno društvo s ograničenom odgovornošću za ugostiteljstvo,trgovinu i usluge, Stjepana Radića 22/A, 31000 Osijek</derivirana_varijabla>
  </DomainObject.Predmet.ProtustrankaFormatedWithAdress>
  <DomainObject.Predmet.ProtustrankaFormatedWithAdressOIB>
    <izvorni_sadrzaj> APK jednostavno društvo s ograničenom odgovornošću za ugostiteljstvo,trgovinu i usluge, OIB 92137310408, Stjepana Radića 22/A, 31000 Osijek</izvorni_sadrzaj>
    <derivirana_varijabla naziv="DomainObject.Predmet.ProtustrankaFormatedWithAdressOIB_1"> APK jednostavno društvo s ograničenom odgovornošću za ugostiteljstvo,trgovinu i usluge, OIB 92137310408, Stjepana Radića 22/A, 31000 Osijek</derivirana_varijabla>
  </DomainObject.Predmet.ProtustrankaFormatedWithAdressOIB>
  <DomainObject.Predmet.ProtustrankaWithAdress>
    <izvorni_sadrzaj>APK jednostavno društvo s ograničenom odgovornošću za ugostiteljstvo,trgovinu i usluge Stjepana Radića 22/A, 31000 Osijek</izvorni_sadrzaj>
    <derivirana_varijabla naziv="DomainObject.Predmet.ProtustrankaWithAdress_1">APK jednostavno društvo s ograničenom odgovornošću za ugostiteljstvo,trgovinu i usluge Stjepana Radića 22/A, 31000 Osijek</derivirana_varijabla>
  </DomainObject.Predmet.ProtustrankaWithAdress>
  <DomainObject.Predmet.ProtustrankaWithAdressOIB>
    <izvorni_sadrzaj>APK jednostavno društvo s ograničenom odgovornošću za ugostiteljstvo,trgovinu i usluge, OIB 92137310408, Stjepana Radića 22/A, 31000 Osijek</izvorni_sadrzaj>
    <derivirana_varijabla naziv="DomainObject.Predmet.ProtustrankaWithAdressOIB_1">APK jednostavno društvo s ograničenom odgovornošću za ugostiteljstvo,trgovinu i usluge, OIB 92137310408, Stjepana Radića 22/A, 31000 Osijek</derivirana_varijabla>
  </DomainObject.Predmet.ProtustrankaWithAdressOIB>
  <DomainObject.Predmet.ProtustrankaNazivFormated>
    <izvorni_sadrzaj>APK jednostavno društvo s ograničenom odgovornošću za ugostiteljstvo,trgovinu i usluge</izvorni_sadrzaj>
    <derivirana_varijabla naziv="DomainObject.Predmet.ProtustrankaNazivFormated_1">APK jednostavno društvo s ograničenom odgovornošću za ugostiteljstvo,trgovinu i usluge</derivirana_varijabla>
  </DomainObject.Predmet.ProtustrankaNazivFormated>
  <DomainObject.Predmet.ProtustrankaNazivFormatedOIB>
    <izvorni_sadrzaj>APK jednostavno društvo s ograničenom odgovornošću za ugostiteljstvo,trgovinu i usluge, OIB 92137310408</izvorni_sadrzaj>
    <derivirana_varijabla naziv="DomainObject.Predmet.ProtustrankaNazivFormatedOIB_1">APK jednostavno društvo s ograničenom odgovornošću za ugostiteljstvo,trgovinu i usluge, OIB 92137310408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APK jednostavno društvo s ograničenom odgovornošću za ugostiteljstvo,trgovinu i usluge</item>
    </izvorni_sadrzaj>
    <derivirana_varijabla naziv="DomainObject.Predmet.ProtuStrankaListFormated_1">
      <item>APK jednostavno društvo s ograničenom odgovornošću za ugostiteljstvo,trgovinu i usluge</item>
    </derivirana_varijabla>
  </DomainObject.Predmet.ProtuStrankaListFormated>
  <DomainObject.Predmet.ProtuStrankaListFormatedOIB>
    <izvorni_sadrzaj>
      <item>APK jednostavno društvo s ograničenom odgovornošću za ugostiteljstvo,trgovinu i usluge, OIB 92137310408</item>
    </izvorni_sadrzaj>
    <derivirana_varijabla naziv="DomainObject.Predmet.ProtuStrankaListFormatedOIB_1">
      <item>APK jednostavno društvo s ograničenom odgovornošću za ugostiteljstvo,trgovinu i usluge, OIB 92137310408</item>
    </derivirana_varijabla>
  </DomainObject.Predmet.ProtuStrankaListFormatedOIB>
  <DomainObject.Predmet.ProtuStrankaListFormatedWithAdress>
    <izvorni_sadrzaj>
      <item>APK jednostavno društvo s ograničenom odgovornošću za ugostiteljstvo,trgovinu i usluge, Stjepana Radića 22/A, 31000 Osijek</item>
    </izvorni_sadrzaj>
    <derivirana_varijabla naziv="DomainObject.Predmet.ProtuStrankaListFormatedWithAdress_1">
      <item>APK jednostavno društvo s ograničenom odgovornošću za ugostiteljstvo,trgovinu i usluge, Stjepana Radića 22/A, 31000 Osijek</item>
    </derivirana_varijabla>
  </DomainObject.Predmet.ProtuStrankaListFormatedWithAdress>
  <DomainObject.Predmet.ProtuStrankaListFormatedWithAdressOIB>
    <izvorni_sadrzaj>
      <item>APK jednostavno društvo s ograničenom odgovornošću za ugostiteljstvo,trgovinu i usluge, OIB 92137310408, Stjepana Radića 22/A, 31000 Osijek</item>
    </izvorni_sadrzaj>
    <derivirana_varijabla naziv="DomainObject.Predmet.ProtuStrankaListFormatedWithAdressOIB_1">
      <item>APK jednostavno društvo s ograničenom odgovornošću za ugostiteljstvo,trgovinu i usluge, OIB 92137310408, Stjepana Radića 22/A, 31000 Osijek</item>
    </derivirana_varijabla>
  </DomainObject.Predmet.ProtuStrankaListFormatedWithAdressOIB>
  <DomainObject.Predmet.ProtuStrankaListNazivFormated>
    <izvorni_sadrzaj>
      <item>APK jednostavno društvo s ograničenom odgovornošću za ugostiteljstvo,trgovinu i usluge</item>
    </izvorni_sadrzaj>
    <derivirana_varijabla naziv="DomainObject.Predmet.ProtuStrankaListNazivFormated_1">
      <item>APK jednostavno društvo s ograničenom odgovornošću za ugostiteljstvo,trgovinu i usluge</item>
    </derivirana_varijabla>
  </DomainObject.Predmet.ProtuStrankaListNazivFormated>
  <DomainObject.Predmet.ProtuStrankaListNazivFormatedOIB>
    <izvorni_sadrzaj>
      <item>APK jednostavno društvo s ograničenom odgovornošću za ugostiteljstvo,trgovinu i usluge, OIB 92137310408</item>
    </izvorni_sadrzaj>
    <derivirana_varijabla naziv="DomainObject.Predmet.ProtuStrankaListNazivFormatedOIB_1">
      <item>APK jednostavno društvo s ograničenom odgovornošću za ugostiteljstvo,trgovinu i usluge, OIB 92137310408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APK jednostavno društvo s ograničenom odgovornošću za ugostiteljstvo,trgovinu i usluge</izvorni_sadrzaj>
    <derivirana_varijabla naziv="DomainObject.Predmet.ProtustrankaIDrugi_1">APK jednostavno društvo s ograničenom odgovornošću za ugostiteljstvo,trgovinu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APK jednostavno društvo s ograničenom odgovornošću za ugostiteljstvo,trgovinu i usluge, OIB 92137310408, Stjepana Radića 22/A, 31000 Osijek</izvorni_sadrzaj>
    <derivirana_varijabla naziv="DomainObject.Predmet.ProtustrankaIDrugiAdressOIB_1">APK jednostavno društvo s ograničenom odgovornošću za ugostiteljstvo,trgovinu i usluge, OIB 92137310408, Stjepana Radića 22/A,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APK jednostavno društvo s ograničenom odgovornošću za ugostiteljstvo,trgovinu i usluge</item>
      <item>RH MF POREZNA UPRAVA</item>
    </izvorni_sadrzaj>
    <derivirana_varijabla naziv="DomainObject.Predmet.SudioniciListNaziv_1">
      <item>APK jednostavno društvo s ograničenom odgovornošću za ugostiteljstvo,trgovinu i usluge</item>
      <item>RH MF POREZNA UPRAVA</item>
    </derivirana_varijabla>
  </DomainObject.Predmet.SudioniciListNaziv>
  <DomainObject.Predmet.SudioniciListAdressOIB>
    <izvorni_sadrzaj>
      <item>APK jednostavno društvo s ograničenom odgovornošću za ugostiteljstvo,trgovinu i usluge, OIB 92137310408, Stjepana Radića 22/A,31000 Osijek</item>
      <item>RH MF POREZNA UPRAVA, OIB 18683136487</item>
    </izvorni_sadrzaj>
    <derivirana_varijabla naziv="DomainObject.Predmet.SudioniciListAdressOIB_1">
      <item>APK jednostavno društvo s ograničenom odgovornošću za ugostiteljstvo,trgovinu i usluge, OIB 92137310408, Stjepana Radića 22/A,31000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92137310408</item>
      <item>, OIB 18683136487</item>
    </izvorni_sadrzaj>
    <derivirana_varijabla naziv="DomainObject.Predmet.SudioniciListNazivOIB_1">
      <item>, OIB 92137310408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BCA37-732E-4DCB-B059-51508343FE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950</properties:Words>
  <properties:Characters>5016</properties:Characters>
  <properties:Lines>157</properties:Lines>
  <properties:Paragraphs>36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2018-04-03T05:59:00Z</dcterms:created>
  <dc:creator>Korisnik</dc:creator>
  <cp:lastModifiedBy>Danijela Sekulić</cp:lastModifiedBy>
  <cp:lastPrinted>2018-04-12T06:18:00Z</cp:lastPrinted>
  <dcterms:modified xmlns:xsi="http://www.w3.org/2001/XMLSchema-instance" xsi:type="dcterms:W3CDTF">2018-04-12T06:20:00Z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