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a068" w14:paraId="d05a068" w:rsidRDefault="00A574B2" w:rsidP="00A574B2" w:rsidR="00A574B2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4B2" w:rsidP="00A574B2" w:rsidR="00A574B2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574B2" w:rsidP="00A574B2" w:rsidR="00A574B2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574B2" w:rsidP="00A574B2" w:rsidR="00A574B2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CB6959" w:rsidP="00CB6959" w:rsidR="00A574B2" w:rsidRPr="00CB695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574B2" w:rsidP="00A574B2" w:rsidR="00A574B2" w:rsidRPr="00F83270">
      <w:pPr>
        <w:jc w:val="right"/>
      </w:pPr>
    </w:p>
    <w:p w:rsidRDefault="00A574B2" w:rsidP="00A574B2" w:rsidR="00A574B2" w:rsidRPr="00F83270">
      <w:pPr>
        <w:jc w:val="center"/>
      </w:pPr>
      <w:r w:rsidRPr="00F83270">
        <w:t>R E P U B L I K A  H R V A T S K A</w:t>
      </w:r>
    </w:p>
    <w:p w:rsidRDefault="00A574B2" w:rsidP="00A574B2" w:rsidR="00A574B2" w:rsidRPr="00F83270"/>
    <w:p w:rsidRDefault="00A574B2" w:rsidP="00A574B2" w:rsidR="00A574B2" w:rsidRPr="00F83270">
      <w:pPr>
        <w:jc w:val="center"/>
      </w:pPr>
      <w:r w:rsidRPr="00F83270">
        <w:t>R J E Š E NJ E</w:t>
      </w:r>
    </w:p>
    <w:p w:rsidRDefault="00CB6959" w:rsidP="0033369A" w:rsidR="00CB6959">
      <w:pPr>
        <w:jc w:val="both"/>
      </w:pPr>
    </w:p>
    <w:p w:rsidRDefault="00CB6959" w:rsidP="0033369A" w:rsidR="00CB6959">
      <w:pPr>
        <w:jc w:val="both"/>
      </w:pPr>
    </w:p>
    <w:p w:rsidRDefault="0033369A" w:rsidP="0033369A" w:rsidR="00A574B2" w:rsidRPr="00A574B2">
      <w:pPr>
        <w:jc w:val="both"/>
      </w:pPr>
      <w:r>
        <w:tab/>
      </w:r>
      <w:r w:rsidR="00352D36">
        <w:t xml:space="preserve">Trgovački sud u Pazinu, po stečajnoj sutkinji </w:t>
      </w:r>
      <w:proofErr w:type="spellStart"/>
      <w:r w:rsidR="00352D36">
        <w:t>Tijani</w:t>
      </w:r>
      <w:proofErr w:type="spellEnd"/>
      <w:r w:rsidR="00352D36">
        <w:t xml:space="preserve"> Licul, po prijedlogu predlagatelja </w:t>
      </w:r>
      <w:r w:rsidR="00BF2FAD">
        <w:t>HYPO ALPE-ADRIA BANK d.d. Zagreb, Slavonska avenija 6, OIB: 14036333877</w:t>
      </w:r>
      <w:r w:rsidR="00352D36">
        <w:t xml:space="preserve">, radi otvaranja stečajnog postupka nad dužnikom CAPPELLOTTO d.o.o. </w:t>
      </w:r>
      <w:proofErr w:type="spellStart"/>
      <w:r w:rsidR="00352D36">
        <w:t>Karojba</w:t>
      </w:r>
      <w:proofErr w:type="spellEnd"/>
      <w:r w:rsidR="00352D36">
        <w:t xml:space="preserve">, Motovunski </w:t>
      </w:r>
      <w:proofErr w:type="spellStart"/>
      <w:r w:rsidR="00352D36">
        <w:t>Novaki</w:t>
      </w:r>
      <w:proofErr w:type="spellEnd"/>
      <w:r w:rsidR="00352D36">
        <w:t xml:space="preserve"> 25a, OIB: 37901633208</w:t>
      </w:r>
      <w:r w:rsidR="00A574B2" w:rsidRPr="00A574B2">
        <w:t xml:space="preserve">, </w:t>
      </w:r>
      <w:r w:rsidR="00352D36">
        <w:t>17</w:t>
      </w:r>
      <w:r w:rsidR="00A574B2">
        <w:t xml:space="preserve">. </w:t>
      </w:r>
      <w:r w:rsidR="00352D36">
        <w:t xml:space="preserve">siječnja </w:t>
      </w:r>
      <w:r w:rsidR="00A574B2" w:rsidRPr="00A574B2">
        <w:t>201</w:t>
      </w:r>
      <w:r w:rsidR="00352D36">
        <w:t xml:space="preserve">7., </w:t>
      </w:r>
    </w:p>
    <w:p w:rsidRDefault="00A574B2" w:rsidP="00A574B2" w:rsidR="00A574B2" w:rsidRPr="00F83270">
      <w:pPr>
        <w:jc w:val="both"/>
      </w:pPr>
    </w:p>
    <w:p w:rsidRDefault="00A574B2" w:rsidP="00A574B2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 w:rsidRPr="00F83270">
      <w:pPr>
        <w:jc w:val="center"/>
      </w:pPr>
    </w:p>
    <w:p w:rsidRDefault="00A574B2" w:rsidP="00A574B2" w:rsidR="00A574B2" w:rsidRPr="00F83270">
      <w:pPr>
        <w:jc w:val="both"/>
      </w:pPr>
      <w:r w:rsidRPr="00F83270">
        <w:tab/>
      </w:r>
      <w:r w:rsidR="00377BEF">
        <w:t xml:space="preserve">Odgađa se ispitno ročište zakazano za dan </w:t>
      </w:r>
      <w:r w:rsidR="00352D36">
        <w:t>19</w:t>
      </w:r>
      <w:r w:rsidR="00377BEF">
        <w:t xml:space="preserve">. </w:t>
      </w:r>
      <w:r w:rsidR="00352D36">
        <w:t>siječanj</w:t>
      </w:r>
      <w:r w:rsidR="00377BEF">
        <w:t xml:space="preserve"> 201</w:t>
      </w:r>
      <w:r w:rsidR="00352D36">
        <w:t>7</w:t>
      </w:r>
      <w:r w:rsidR="00377BEF">
        <w:t xml:space="preserve">. u </w:t>
      </w:r>
      <w:r w:rsidR="00BE6839">
        <w:t>10</w:t>
      </w:r>
      <w:r w:rsidR="00377BEF">
        <w:t xml:space="preserve">:00 sati i izvještajno ročište zakazano za dan </w:t>
      </w:r>
      <w:r w:rsidR="00BE6839">
        <w:t>19</w:t>
      </w:r>
      <w:r w:rsidR="00377BEF">
        <w:t xml:space="preserve">. </w:t>
      </w:r>
      <w:r w:rsidR="00BE6839">
        <w:t>siječanj</w:t>
      </w:r>
      <w:r w:rsidR="00377BEF">
        <w:t xml:space="preserve"> 201</w:t>
      </w:r>
      <w:r w:rsidR="00BE6839">
        <w:t>7</w:t>
      </w:r>
      <w:r w:rsidR="00377BEF">
        <w:t xml:space="preserve">. u </w:t>
      </w:r>
      <w:r w:rsidR="00BE6839">
        <w:t>10:30</w:t>
      </w:r>
      <w:r w:rsidR="00377BEF">
        <w:t xml:space="preserve"> sati, obzirom je </w:t>
      </w:r>
      <w:r w:rsidR="00BE6839">
        <w:t xml:space="preserve">stečajni upravitelj </w:t>
      </w:r>
      <w:r w:rsidR="00392E70">
        <w:t>podnio zahtjev za razr</w:t>
      </w:r>
      <w:r w:rsidR="00BE6839">
        <w:t xml:space="preserve">ješenje </w:t>
      </w:r>
      <w:r w:rsidR="00392E70">
        <w:t xml:space="preserve">dužnosti stečajnog upravitelja u stečajnom postupku nad dužnikom CAPPELLOTTO d.o.o. </w:t>
      </w:r>
      <w:proofErr w:type="spellStart"/>
      <w:r w:rsidR="00392E70">
        <w:t>Karojba</w:t>
      </w:r>
      <w:proofErr w:type="spellEnd"/>
      <w:r w:rsidR="00392E70">
        <w:t xml:space="preserve">, Motovunski </w:t>
      </w:r>
      <w:proofErr w:type="spellStart"/>
      <w:r w:rsidR="00392E70">
        <w:t>Novaki</w:t>
      </w:r>
      <w:proofErr w:type="spellEnd"/>
      <w:r w:rsidR="00392E70">
        <w:t xml:space="preserve"> 25a, OIB: 37901633208. </w:t>
      </w:r>
    </w:p>
    <w:p w:rsidRDefault="00A574B2" w:rsidP="00A574B2" w:rsidR="00A574B2" w:rsidRPr="00F83270">
      <w:pPr>
        <w:jc w:val="both"/>
      </w:pPr>
    </w:p>
    <w:p w:rsidRDefault="00A574B2" w:rsidP="00A574B2" w:rsidR="00A574B2" w:rsidRPr="00F83270">
      <w:pPr>
        <w:jc w:val="center"/>
      </w:pPr>
      <w:r w:rsidRPr="00F83270">
        <w:t xml:space="preserve">U Pazinu, </w:t>
      </w:r>
      <w:r w:rsidR="00392E70">
        <w:t>17</w:t>
      </w:r>
      <w:r>
        <w:t xml:space="preserve">. </w:t>
      </w:r>
      <w:r w:rsidR="00392E70">
        <w:t>siječnja</w:t>
      </w:r>
      <w:r>
        <w:t xml:space="preserve"> 201</w:t>
      </w:r>
      <w:r w:rsidR="00392E70">
        <w:t>7</w:t>
      </w:r>
      <w:r w:rsidRPr="00F83270">
        <w:t>.</w:t>
      </w:r>
    </w:p>
    <w:p w:rsidRDefault="00A574B2" w:rsidP="001E466D" w:rsidR="00A574B2" w:rsidRPr="00F83270">
      <w:pPr>
        <w:jc w:val="both"/>
      </w:pPr>
    </w:p>
    <w:p w:rsidRDefault="00A574B2" w:rsidP="001E466D" w:rsidR="00A574B2" w:rsidRPr="00F83270">
      <w:pPr>
        <w:jc w:val="both"/>
      </w:pPr>
    </w:p>
    <w:p w:rsidRDefault="00A574B2" w:rsidP="001E466D" w:rsidR="00A574B2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="001E466D">
        <w:tab/>
      </w:r>
      <w:r w:rsidRPr="00F83270">
        <w:t>Stečajn</w:t>
      </w:r>
      <w:r w:rsidR="001E466D">
        <w:t>a sutkinja</w:t>
      </w:r>
    </w:p>
    <w:p w:rsidRDefault="00A574B2" w:rsidP="001E466D" w:rsidR="00A574B2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="001E466D">
        <w:tab/>
      </w:r>
      <w:r w:rsidR="001E466D">
        <w:tab/>
        <w:t>Tijana Licul</w:t>
      </w:r>
      <w:r w:rsidR="00957187">
        <w:t>, v. r.</w:t>
      </w:r>
    </w:p>
    <w:p w:rsidRDefault="00A574B2" w:rsidP="00A574B2" w:rsidR="00A574B2" w:rsidRPr="00AB777E"/>
    <w:p w:rsidRDefault="00B3683A" w:rsidP="00B3683A" w:rsidR="00B3683A" w:rsidRPr="00AB777E">
      <w:pPr>
        <w:jc w:val="both"/>
      </w:pPr>
      <w:r w:rsidRPr="00AB777E">
        <w:t>UPUTA O PRAVNOM LIJEKU:</w:t>
      </w:r>
    </w:p>
    <w:p w:rsidRDefault="00B3683A" w:rsidP="00B3683A" w:rsidR="00B3683A" w:rsidRPr="00AB777E">
      <w:pPr>
        <w:jc w:val="both"/>
      </w:pPr>
      <w:r w:rsidRPr="00AB777E">
        <w:t>Protiv ovog rješenja nije dopuštena posebna žalba.</w:t>
      </w:r>
    </w:p>
    <w:p w:rsidRDefault="00B3683A" w:rsidP="00B3683A" w:rsidR="00B3683A" w:rsidRPr="00AB777E">
      <w:pPr>
        <w:jc w:val="both"/>
      </w:pPr>
    </w:p>
    <w:p w:rsidRDefault="00B3683A" w:rsidP="00B3683A" w:rsidR="00B3683A" w:rsidRPr="00AB777E">
      <w:pPr>
        <w:jc w:val="both"/>
      </w:pPr>
      <w:r w:rsidRPr="00AB777E">
        <w:t>DNA:</w:t>
      </w:r>
    </w:p>
    <w:p w:rsidRDefault="00B3683A" w:rsidP="00CD76BC" w:rsidR="00CD76BC">
      <w:pPr>
        <w:ind w:firstLine="708"/>
        <w:jc w:val="both"/>
      </w:pPr>
      <w:r w:rsidRPr="00AB777E">
        <w:rPr>
          <w:lang w:val="sv-SE"/>
        </w:rPr>
        <w:t xml:space="preserve">- </w:t>
      </w:r>
      <w:r w:rsidR="00CD76BC">
        <w:t xml:space="preserve">e-oglasna ploča (8 dana) </w:t>
      </w:r>
    </w:p>
    <w:p w:rsidRDefault="00CD76BC" w:rsidP="00CD76BC" w:rsidR="00392E70">
      <w:pPr>
        <w:ind w:firstLine="708"/>
        <w:jc w:val="both"/>
      </w:pPr>
      <w:r>
        <w:t xml:space="preserve">- predlagatelju </w:t>
      </w:r>
    </w:p>
    <w:p w:rsidRDefault="00CD76BC" w:rsidP="00CD76BC" w:rsidR="00CD76BC">
      <w:pPr>
        <w:ind w:firstLine="708"/>
        <w:jc w:val="both"/>
      </w:pPr>
      <w:r>
        <w:t>- stečajn</w:t>
      </w:r>
      <w:r w:rsidR="00392E70">
        <w:t>om upravitelju Štefanu Roli</w:t>
      </w:r>
    </w:p>
    <w:p w:rsidRDefault="00CD76BC" w:rsidP="00CD76BC" w:rsidR="00CD76BC">
      <w:pPr>
        <w:ind w:firstLine="708"/>
        <w:jc w:val="both"/>
      </w:pPr>
      <w:r>
        <w:t xml:space="preserve">- dužniku </w:t>
      </w:r>
    </w:p>
    <w:p w:rsidRDefault="00127691" w:rsidP="00CD76BC" w:rsidR="00127691">
      <w:pPr>
        <w:ind w:firstLine="708"/>
        <w:jc w:val="both"/>
      </w:pPr>
      <w:r>
        <w:t xml:space="preserve">- </w:t>
      </w:r>
      <w:proofErr w:type="spellStart"/>
      <w:r>
        <w:t>zz</w:t>
      </w:r>
      <w:proofErr w:type="spellEnd"/>
      <w:r>
        <w:t xml:space="preserve"> dužnika</w:t>
      </w:r>
      <w:r w:rsidR="00FB2420">
        <w:t xml:space="preserve"> Mirko </w:t>
      </w:r>
      <w:proofErr w:type="spellStart"/>
      <w:r w:rsidR="00FB2420">
        <w:t>Kapeloto</w:t>
      </w:r>
      <w:proofErr w:type="spellEnd"/>
    </w:p>
    <w:p w:rsidRDefault="00CD76BC" w:rsidP="00CD76BC" w:rsidR="00CD76BC">
      <w:pPr>
        <w:ind w:firstLine="708"/>
      </w:pPr>
      <w:r>
        <w:t>- ŽDO Pula</w:t>
      </w:r>
    </w:p>
    <w:p w:rsidRDefault="00CD76BC" w:rsidP="005F6F2A" w:rsidR="005F6F2A">
      <w:pPr>
        <w:ind w:firstLine="708"/>
      </w:pPr>
      <w:r>
        <w:t xml:space="preserve">- </w:t>
      </w:r>
      <w:r w:rsidR="00CB6959">
        <w:t xml:space="preserve">HETA ASSET RESOLUTION AG </w:t>
      </w:r>
      <w:r w:rsidR="00C92955">
        <w:t xml:space="preserve">– </w:t>
      </w:r>
      <w:r w:rsidR="00CB6959">
        <w:t>p</w:t>
      </w:r>
      <w:r w:rsidR="00A56865">
        <w:t>o</w:t>
      </w:r>
      <w:r w:rsidR="00CB6959">
        <w:t xml:space="preserve"> pun</w:t>
      </w:r>
      <w:r w:rsidR="00C92955">
        <w:t xml:space="preserve">. </w:t>
      </w:r>
    </w:p>
    <w:p w:rsidRDefault="005F6F2A" w:rsidP="005F6F2A" w:rsidR="005F6F2A">
      <w:pPr>
        <w:ind w:firstLine="708"/>
      </w:pPr>
      <w:r>
        <w:t xml:space="preserve">- ADDIKO BANK d.d. </w:t>
      </w:r>
    </w:p>
    <w:p w:rsidRDefault="00E40DEE" w:rsidP="005F6F2A" w:rsidR="00E40DEE">
      <w:pPr>
        <w:ind w:firstLine="708"/>
      </w:pPr>
      <w:r>
        <w:t>- HEP</w:t>
      </w:r>
      <w:r w:rsidR="003A50FD">
        <w:t xml:space="preserve"> – po pun. </w:t>
      </w:r>
    </w:p>
    <w:p w:rsidRDefault="00FB2420" w:rsidP="005F6F2A" w:rsidR="00E40DEE">
      <w:pPr>
        <w:ind w:firstLine="708"/>
      </w:pPr>
      <w:r>
        <w:t>- Hrvatske vode</w:t>
      </w:r>
    </w:p>
    <w:p w:rsidRDefault="00CE461C" w:rsidP="005F6F2A" w:rsidR="00CE461C">
      <w:pPr>
        <w:ind w:firstLine="708"/>
      </w:pPr>
      <w:r>
        <w:t xml:space="preserve">- </w:t>
      </w:r>
      <w:r w:rsidR="00CB6959">
        <w:t xml:space="preserve">Općina </w:t>
      </w:r>
      <w:proofErr w:type="spellStart"/>
      <w:r w:rsidR="00CB6959">
        <w:t>Karojba</w:t>
      </w:r>
      <w:proofErr w:type="spellEnd"/>
      <w:r w:rsidR="00CB6959">
        <w:t xml:space="preserve"> </w:t>
      </w:r>
    </w:p>
    <w:p w:rsidRDefault="00CE461C" w:rsidP="005F6F2A" w:rsidR="00CE461C">
      <w:pPr>
        <w:ind w:firstLine="708"/>
      </w:pPr>
      <w:r>
        <w:t xml:space="preserve">- INA – </w:t>
      </w:r>
      <w:r w:rsidR="00CB6959">
        <w:t>po pun</w:t>
      </w:r>
      <w:r>
        <w:t xml:space="preserve">. </w:t>
      </w:r>
    </w:p>
    <w:p w:rsidRDefault="005F6F2A" w:rsidP="005F6F2A" w:rsidR="005F6F2A">
      <w:pPr>
        <w:ind w:firstLine="708"/>
      </w:pPr>
    </w:p>
    <w:p w:rsidRDefault="0025429F" w:rsidP="00CD76BC" w:rsidR="00500701">
      <w:pPr>
        <w:ind w:firstLine="708"/>
      </w:pP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B1D" w:rsidP="008B02FD" w:rsidR="008B02FD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3753ED">
      <w:t>503/2016-24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B2"/>
    <w:rsid w:val="00127691"/>
    <w:rsid w:val="001415E8"/>
    <w:rsid w:val="001C59D6"/>
    <w:rsid w:val="001E466D"/>
    <w:rsid w:val="00213FF2"/>
    <w:rsid w:val="0025429F"/>
    <w:rsid w:val="002D782C"/>
    <w:rsid w:val="0033369A"/>
    <w:rsid w:val="00352D36"/>
    <w:rsid w:val="003753ED"/>
    <w:rsid w:val="00377BEF"/>
    <w:rsid w:val="00392E70"/>
    <w:rsid w:val="00397CDD"/>
    <w:rsid w:val="003A50FD"/>
    <w:rsid w:val="00554328"/>
    <w:rsid w:val="005A18AF"/>
    <w:rsid w:val="005F6F2A"/>
    <w:rsid w:val="006070DA"/>
    <w:rsid w:val="006A06DD"/>
    <w:rsid w:val="00775B1D"/>
    <w:rsid w:val="008054B9"/>
    <w:rsid w:val="008462F3"/>
    <w:rsid w:val="00866BD6"/>
    <w:rsid w:val="008B02FD"/>
    <w:rsid w:val="00957187"/>
    <w:rsid w:val="00985388"/>
    <w:rsid w:val="00A56865"/>
    <w:rsid w:val="00A574B2"/>
    <w:rsid w:val="00AB777E"/>
    <w:rsid w:val="00B3683A"/>
    <w:rsid w:val="00BE660E"/>
    <w:rsid w:val="00BE6839"/>
    <w:rsid w:val="00BF2FAD"/>
    <w:rsid w:val="00C47E52"/>
    <w:rsid w:val="00C92955"/>
    <w:rsid w:val="00C97067"/>
    <w:rsid w:val="00CB6959"/>
    <w:rsid w:val="00CD76BC"/>
    <w:rsid w:val="00CE461C"/>
    <w:rsid w:val="00D7424E"/>
    <w:rsid w:val="00DD588D"/>
    <w:rsid w:val="00DF4086"/>
    <w:rsid w:val="00E40DEE"/>
    <w:rsid w:val="00E96774"/>
    <w:rsid w:val="00FA35DF"/>
    <w:rsid w:val="00FB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4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2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2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2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2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7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</izvorni_sadrzaj>
    <derivirana_varijabla naziv="DomainObject.Predmet.Opis_1">spisu prileži plavi registrator - prijave tražbina
od 5.1.2017.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963</properties:Characters>
  <properties:Lines>46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2017-01-17T11:48:00Z</dcterms:created>
  <dc:creator>Jasmina Matika</dc:creator>
  <cp:lastModifiedBy>Sanja Prodan</cp:lastModifiedBy>
  <cp:lastPrinted>2017-01-17T12:26:00Z</cp:lastPrinted>
  <dcterms:modified xmlns:xsi="http://www.w3.org/2001/XMLSchema-instance" xsi:type="dcterms:W3CDTF">2017-01-17T12:26:00Z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