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be60" w14:paraId="017be60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0A1B4B">
        <w:t>724/16-11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A1B4B">
        <w:t>ALFA ZAŠTITA d.o.o., Zadar, Franje Petrića 7</w:t>
      </w:r>
      <w:r w:rsidR="0091052A">
        <w:t xml:space="preserve">, OIB: </w:t>
      </w:r>
      <w:r w:rsidR="000A1B4B">
        <w:t>10177088465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C66303">
        <w:t>9.</w:t>
      </w:r>
      <w:r w:rsidR="002E7CA2">
        <w:t xml:space="preserve"> siječnja 2017</w:t>
      </w:r>
      <w:r w:rsidR="002E7CA2"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A1B4B">
        <w:t>ALFA ZAŠTITA d.o.o., Zadar, Franje Petrića 7, OIB: 10177088465</w:t>
      </w:r>
      <w:r w:rsidRPr="006A62B7">
        <w:t xml:space="preserve">, stečajni postupak otvoren je dana </w:t>
      </w:r>
      <w:r w:rsidR="00C66303">
        <w:t>9.</w:t>
      </w:r>
      <w:r w:rsidR="002E7CA2">
        <w:t xml:space="preserve"> siječnja 2017</w:t>
      </w:r>
      <w:r w:rsidRPr="006A62B7">
        <w:t xml:space="preserve">. u </w:t>
      </w:r>
      <w:r w:rsidR="002422B6">
        <w:t>14,10</w:t>
      </w:r>
      <w:r w:rsidR="00C66303">
        <w:t xml:space="preserve"> sati </w:t>
      </w:r>
      <w:r w:rsidRPr="006A62B7">
        <w:t xml:space="preserve">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12B83">
      <w:pPr>
        <w:ind w:hanging="705" w:left="705"/>
        <w:jc w:val="both"/>
      </w:pPr>
      <w:r w:rsidRPr="003E5853">
        <w:t>II</w:t>
      </w:r>
      <w:r w:rsidRPr="003E5853">
        <w:tab/>
      </w:r>
      <w:r w:rsidR="00445567">
        <w:t>Marinko Paić iz Zagreba, IV. Požarinje 6, OIB: 55654806007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0A1B4B">
        <w:t>ALFA ZAŠTITA d.o.o., Zadar, Franje Petrića 7, OIB: 10177088465.</w:t>
      </w:r>
    </w:p>
    <w:p w:rsidRDefault="000A1B4B" w:rsidP="00B53D93" w:rsidR="000A1B4B">
      <w:pPr>
        <w:ind w:hanging="705" w:left="705"/>
        <w:jc w:val="both"/>
      </w:pPr>
    </w:p>
    <w:p w:rsidRDefault="00590943" w:rsidP="00B53D93" w:rsidR="00F12B8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0A1B4B">
        <w:t>ALFA ZAŠTITA d.o.o., Zadar, Franje Petrića 7.</w:t>
      </w:r>
    </w:p>
    <w:p w:rsidRDefault="000A1B4B" w:rsidP="00B53D93" w:rsidR="000A1B4B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2E7CA2" w:rsidP="00825537" w:rsidR="002E7CA2" w:rsidRPr="006A62B7">
      <w:pPr>
        <w:ind w:hanging="705" w:left="705"/>
        <w:jc w:val="center"/>
      </w:pPr>
    </w:p>
    <w:p w:rsidRDefault="00275EA4" w:rsidP="002E7CA2" w:rsidR="000A1B4B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0A1B4B">
        <w:t>09. svibnja 2016</w:t>
      </w:r>
      <w:r w:rsidRPr="00CE76CB">
        <w:t>. pokrenut je prethodni postupak nad dužnikom</w:t>
      </w:r>
      <w:r w:rsidR="00387DBB">
        <w:t xml:space="preserve"> </w:t>
      </w:r>
      <w:r w:rsidR="000A1B4B">
        <w:t>ALFA ZAŠTITA d.o.o., Zadar, Franje Petrića 7, OIB: 10177088465.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0A1B4B">
        <w:t>724/16-9</w:t>
      </w:r>
      <w:r w:rsidR="00590943" w:rsidRPr="006A62B7">
        <w:t xml:space="preserve"> od </w:t>
      </w:r>
      <w:r w:rsidR="00590943">
        <w:t xml:space="preserve">dana </w:t>
      </w:r>
      <w:r w:rsidR="000A1B4B">
        <w:t>30.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A1B4B">
        <w:t>09.</w:t>
      </w:r>
      <w:r w:rsidR="0010003A">
        <w:t xml:space="preserve">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0A1B4B">
        <w:t>4. srpnja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C66303">
        <w:t>9.</w:t>
      </w:r>
      <w:r w:rsidR="002E7CA2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B22" w:rsidR="00954B22">
      <w:r>
        <w:separator/>
      </w:r>
    </w:p>
  </w:endnote>
  <w:endnote w:id="0" w:type="continuationSeparator">
    <w:p w:rsidRDefault="00954B22" w:rsidR="00954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B22" w:rsidR="00954B22">
      <w:r>
        <w:separator/>
      </w:r>
    </w:p>
  </w:footnote>
  <w:footnote w:id="0" w:type="continuationSeparator">
    <w:p w:rsidRDefault="00954B22" w:rsidR="00954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5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0A1B4B">
      <w:t>724/16-11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422B6"/>
    <w:rsid w:val="00272170"/>
    <w:rsid w:val="00275EA4"/>
    <w:rsid w:val="00286C89"/>
    <w:rsid w:val="002A25D5"/>
    <w:rsid w:val="002C1F71"/>
    <w:rsid w:val="002C3F74"/>
    <w:rsid w:val="002E7CA2"/>
    <w:rsid w:val="00315BAD"/>
    <w:rsid w:val="0034570F"/>
    <w:rsid w:val="003466FE"/>
    <w:rsid w:val="00347F8C"/>
    <w:rsid w:val="00353B45"/>
    <w:rsid w:val="003572C6"/>
    <w:rsid w:val="00387DBB"/>
    <w:rsid w:val="003A0F96"/>
    <w:rsid w:val="003E5853"/>
    <w:rsid w:val="003F68D8"/>
    <w:rsid w:val="003F769A"/>
    <w:rsid w:val="00403476"/>
    <w:rsid w:val="00425717"/>
    <w:rsid w:val="00437E5E"/>
    <w:rsid w:val="00445567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C43F2"/>
    <w:rsid w:val="008D17AE"/>
    <w:rsid w:val="008F0D7C"/>
    <w:rsid w:val="00906E38"/>
    <w:rsid w:val="0091052A"/>
    <w:rsid w:val="00954B22"/>
    <w:rsid w:val="009675BA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66303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67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67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ZAŠTITA d.o.o. za zaštitu osoba i imovine</izvorni_sadrzaj>
    <derivirana_varijabla naziv="DomainObject.Predmet.ProtustrankaFormated_1">  ALFA ZAŠTITA d.o.o. za zaštitu osoba i imovine</derivirana_varijabla>
  </DomainObject.Predmet.ProtustrankaFormated>
  <DomainObject.Predmet.ProtustrankaFormatedOIB>
    <izvorni_sadrzaj>  ALFA ZAŠTITA d.o.o. za zaštitu osoba i imovine, OIB 10177088465</izvorni_sadrzaj>
    <derivirana_varijabla naziv="DomainObject.Predmet.ProtustrankaFormatedOIB_1">  ALFA ZAŠTITA d.o.o. za zaštitu osoba i imovine, OIB 10177088465</derivirana_varijabla>
  </DomainObject.Predmet.ProtustrankaFormatedOIB>
  <DomainObject.Predmet.ProtustrankaFormatedWithAdress>
    <izvorni_sadrzaj> ALFA ZAŠTITA d.o.o. za zaštitu osoba i imovine, Franje Petrića 7, 23000 Zadar</izvorni_sadrzaj>
    <derivirana_varijabla naziv="DomainObject.Predmet.ProtustrankaFormatedWithAdress_1"> ALFA ZAŠTITA d.o.o. za zaštitu osoba i imovine, Franje Petrića 7, 23000 Zadar</derivirana_varijabla>
  </DomainObject.Predmet.ProtustrankaFormatedWithAdress>
  <DomainObject.Predmet.ProtustrankaFormatedWithAdressOIB>
    <izvorni_sadrzaj> ALFA ZAŠTITA d.o.o. za zaštitu osoba i imovine, OIB 10177088465, Franje Petrića 7, 23000 Zadar</izvorni_sadrzaj>
    <derivirana_varijabla naziv="DomainObject.Predmet.ProtustrankaFormatedWithAdressOIB_1"> ALFA ZAŠTITA d.o.o. za zaštitu osoba i imovine, OIB 10177088465, Franje Petrića 7, 23000 Zadar</derivirana_varijabla>
  </DomainObject.Predmet.ProtustrankaFormatedWithAdressOIB>
  <DomainObject.Predmet.ProtustrankaWithAdress>
    <izvorni_sadrzaj>ALFA ZAŠTITA d.o.o. za zaštitu osoba i imovine Franje Petrića 7, 23000 Zadar</izvorni_sadrzaj>
    <derivirana_varijabla naziv="DomainObject.Predmet.ProtustrankaWithAdress_1">ALFA ZAŠTITA d.o.o. za zaštitu osoba i imovine Franje Petrića 7, 23000 Zadar</derivirana_varijabla>
  </DomainObject.Predmet.ProtustrankaWithAdress>
  <DomainObject.Predmet.ProtustrankaWithAdressOIB>
    <izvorni_sadrzaj>ALFA ZAŠTITA d.o.o. za zaštitu osoba i imovine, OIB 10177088465, Franje Petrića 7, 23000 Zadar</izvorni_sadrzaj>
    <derivirana_varijabla naziv="DomainObject.Predmet.ProtustrankaWithAdressOIB_1">ALFA ZAŠTITA d.o.o. za zaštitu osoba i imovine, OIB 10177088465, Franje Petrića 7, 23000 Zadar</derivirana_varijabla>
  </DomainObject.Predmet.ProtustrankaWithAdressOIB>
  <DomainObject.Predmet.ProtustrankaNazivFormated>
    <izvorni_sadrzaj>ALFA ZAŠTITA d.o.o. za zaštitu osoba i imovine</izvorni_sadrzaj>
    <derivirana_varijabla naziv="DomainObject.Predmet.ProtustrankaNazivFormated_1">ALFA ZAŠTITA d.o.o. za zaštitu osoba i imovine</derivirana_varijabla>
  </DomainObject.Predmet.ProtustrankaNazivFormated>
  <DomainObject.Predmet.ProtustrankaNazivFormatedOIB>
    <izvorni_sadrzaj>ALFA ZAŠTITA d.o.o. za zaštitu osoba i imovine, OIB 10177088465</izvorni_sadrzaj>
    <derivirana_varijabla naziv="DomainObject.Predmet.ProtustrankaNazivFormatedOIB_1">ALFA ZAŠTITA d.o.o. za zaštitu osoba i imovine, OIB 10177088465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745058.17</izvorni_sadrzaj>
    <derivirana_varijabla naziv="DomainObject.Predmet.TrenutnaVrijednost_1">745058.17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ZAŠTITA d.o.o. za zaštitu osoba i imovine</item>
    </izvorni_sadrzaj>
    <derivirana_varijabla naziv="DomainObject.Predmet.ProtuStrankaListFormated_1">
      <item>ALFA ZAŠTITA d.o.o. za zaštitu osoba i imovine</item>
    </derivirana_varijabla>
  </DomainObject.Predmet.ProtuStrankaListFormated>
  <DomainObject.Predmet.ProtuStrankaListFormatedOIB>
    <izvorni_sadrzaj>
      <item>ALFA ZAŠTITA d.o.o. za zaštitu osoba i imovine, OIB 10177088465</item>
    </izvorni_sadrzaj>
    <derivirana_varijabla naziv="DomainObject.Predmet.ProtuStrankaListFormatedOIB_1">
      <item>ALFA ZAŠTITA d.o.o. za zaštitu osoba i imovine, OIB 10177088465</item>
    </derivirana_varijabla>
  </DomainObject.Predmet.ProtuStrankaListFormatedOIB>
  <DomainObject.Predmet.ProtuStrankaListFormatedWithAdress>
    <izvorni_sadrzaj>
      <item>ALFA ZAŠTITA d.o.o. za zaštitu osoba i imovine, Franje Petrića 7, 23000 Zadar</item>
    </izvorni_sadrzaj>
    <derivirana_varijabla naziv="DomainObject.Predmet.ProtuStrankaListFormatedWithAdress_1">
      <item>ALFA ZAŠTITA d.o.o. za zaštitu osoba i imovine, Franje Petrića 7, 23000 Zadar</item>
    </derivirana_varijabla>
  </DomainObject.Predmet.ProtuStrankaListFormatedWithAdress>
  <DomainObject.Predmet.ProtuStrankaListFormatedWithAdressOIB>
    <izvorni_sadrzaj>
      <item>ALFA ZAŠTITA d.o.o. za zaštitu osoba i imovine, OIB 10177088465, Franje Petrića 7, 23000 Zadar</item>
    </izvorni_sadrzaj>
    <derivirana_varijabla naziv="DomainObject.Predmet.ProtuStrankaListFormatedWithAdressOIB_1">
      <item>ALFA ZAŠTITA d.o.o. za zaštitu osoba i imovine, OIB 10177088465, Franje Petrića 7, 23000 Zadar</item>
    </derivirana_varijabla>
  </DomainObject.Predmet.ProtuStrankaListFormatedWithAdressOIB>
  <DomainObject.Predmet.ProtuStrankaListNazivFormated>
    <izvorni_sadrzaj>
      <item>ALFA ZAŠTITA d.o.o. za zaštitu osoba i imovine</item>
    </izvorni_sadrzaj>
    <derivirana_varijabla naziv="DomainObject.Predmet.ProtuStrankaListNazivFormated_1">
      <item>ALFA ZAŠTITA d.o.o. za zaštitu osoba i imovine</item>
    </derivirana_varijabla>
  </DomainObject.Predmet.ProtuStrankaListNazivFormated>
  <DomainObject.Predmet.ProtuStrankaListNazivFormatedOIB>
    <izvorni_sadrzaj>
      <item>ALFA ZAŠTITA d.o.o. za zaštitu osoba i imovine, OIB 10177088465</item>
    </izvorni_sadrzaj>
    <derivirana_varijabla naziv="DomainObject.Predmet.ProtuStrankaListNazivFormatedOIB_1">
      <item>ALFA ZAŠTITA d.o.o. za zaštitu osoba i imovine, OIB 10177088465</item>
    </derivirana_varijabla>
  </DomainObject.Predmet.ProtuStrankaListNazivFormatedOIB>
  <DomainObject.Predmet.OstaliListFormated>
    <izvorni_sadrzaj>
      <item>Darija Ljubojević</item>
      <item>Josipa Škalabrin</item>
      <item>Jere Perić</item>
    </izvorni_sadrzaj>
    <derivirana_varijabla naziv="DomainObject.Predmet.OstaliListFormated_1">
      <item>Darija Ljubojević</item>
      <item>Josipa Škalabrin</item>
      <item>Jere Perić</item>
    </derivirana_varijabla>
  </DomainObject.Predmet.OstaliListFormated>
  <DomainObject.Predmet.OstaliListFormatedOIB>
    <izvorni_sadrzaj>
      <item>Darija Ljubojević, OIB 20255306048</item>
      <item>Josipa Škalabrin, OIB 18132983744</item>
      <item>Jere Perić, OIB 88311043399</item>
    </izvorni_sadrzaj>
    <derivirana_varijabla naziv="DomainObject.Predmet.OstaliListFormatedOIB_1">
      <item>Darija Ljubojević, OIB 20255306048</item>
      <item>Josipa Škalabrin, OIB 18132983744</item>
      <item>Jere Perić, OIB 88311043399</item>
    </derivirana_varijabla>
  </DomainObject.Predmet.OstaliListFormatedOIB>
  <DomainObject.Predmet.OstaliListFormatedWithAdress>
    <izvorni_sadrzaj>
      <item>Darija Ljubojević, Fra Ivana Zadranina 1a, 23000 Zadar</item>
      <item>Josipa Škalabrin, Obala Kneza Branimira 12, 23000 Zadar</item>
      <item>Jere Perić, Ivana Zadranina 1 A, 23000 Zadar</item>
    </izvorni_sadrzaj>
    <derivirana_varijabla naziv="DomainObject.Predmet.OstaliListFormatedWithAdress_1">
      <item>Darija Ljubojević, Fra Ivana Zadranina 1a, 23000 Zadar</item>
      <item>Josipa Škalabrin, Obala Kneza Branimira 12, 23000 Zadar</item>
      <item>Jere Perić, Ivana Zadranina 1 A, 23000 Zadar</item>
    </derivirana_varijabla>
  </DomainObject.Predmet.OstaliListFormatedWithAdress>
  <DomainObject.Predmet.OstaliListFormatedWithAdressOIB>
    <izvorni_sadrzaj>
      <item>Darija Ljubojević, OIB 20255306048, Fra Ivana Zadranina 1a, 23000 Zadar</item>
      <item>Josipa Škalabrin, OIB 18132983744, Obala Kneza Branimira 12, 23000 Zadar</item>
      <item>Jere Perić, OIB 88311043399, Ivana Zadranina 1 A, 23000 Zadar</item>
    </izvorni_sadrzaj>
    <derivirana_varijabla naziv="DomainObject.Predmet.OstaliListFormatedWithAdressOIB_1">
      <item>Darija Ljubojević, OIB 20255306048, Fra Ivana Zadranina 1a, 23000 Zadar</item>
      <item>Josipa Škalabrin, OIB 18132983744, Obala Kneza Branimira 12, 23000 Zadar</item>
      <item>Jere Perić, OIB 88311043399, Ivana Zadranina 1 A, 23000 Zadar</item>
    </derivirana_varijabla>
  </DomainObject.Predmet.OstaliListFormatedWithAdressOIB>
  <DomainObject.Predmet.OstaliListNazivFormated>
    <izvorni_sadrzaj>
      <item>Darija Ljubojević</item>
      <item>Josipa Škalabrin</item>
      <item>Jere Perić</item>
    </izvorni_sadrzaj>
    <derivirana_varijabla naziv="DomainObject.Predmet.OstaliListNazivFormated_1">
      <item>Darija Ljubojević</item>
      <item>Josipa Škalabrin</item>
      <item>Jere Perić</item>
    </derivirana_varijabla>
  </DomainObject.Predmet.OstaliListNazivFormated>
  <DomainObject.Predmet.OstaliListNazivFormatedOIB>
    <izvorni_sadrzaj>
      <item>Darija Ljubojević, OIB 20255306048</item>
      <item>Josipa Škalabrin, OIB 18132983744</item>
      <item>Jere Perić, OIB 88311043399</item>
    </izvorni_sadrzaj>
    <derivirana_varijabla naziv="DomainObject.Predmet.OstaliListNazivFormatedOIB_1">
      <item>Darija Ljubojević, OIB 20255306048</item>
      <item>Josipa Škalabrin, OIB 18132983744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ZAŠTITA d.o.o. za zaštitu osoba i imovine</izvorni_sadrzaj>
    <derivirana_varijabla naziv="DomainObject.Predmet.ProtustrankaIDrugi_1">ALFA ZAŠTITA d.o.o. za zaštitu osoba i imovine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ALFA ZAŠTITA d.o.o. za zaštitu osoba i imovine, OIB 10177088465, Franje Petrića 7, 23000 Zadar</izvorni_sadrzaj>
    <derivirana_varijabla naziv="DomainObject.Predmet.ProtustrankaIDrugiAdressOIB_1">ALFA ZAŠTITA d.o.o. za zaštitu osoba i imovine, OIB 10177088465, Franje Petrića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ZAŠTITA d.o.o. za zaštitu osoba i imovine</item>
      <item>Darija Ljubojević</item>
      <item>Josipa Škalabrin</item>
      <item>Jere Perić</item>
    </izvorni_sadrzaj>
    <derivirana_varijabla naziv="DomainObject.Predmet.SudioniciListNaziv_1">
      <item>Financijska agencija</item>
      <item>ALFA ZAŠTITA d.o.o. za zaštitu osoba i imovine</item>
      <item>Darija Ljubojević</item>
      <item>Josipa Škalabrin</item>
      <item>Jere Perić</item>
    </derivirana_varijabla>
  </DomainObject.Predmet.SudioniciListNaziv>
  <DomainObject.Predmet.SudioniciListAdressOIB>
    <izvorni_sadrzaj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izvorni_sadrzaj>
    <derivirana_varijabla naziv="DomainObject.Predmet.SudioniciListAdressOIB_1"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10177088465</item>
      <item>, OIB 20255306048</item>
      <item>, OIB 18132983744</item>
      <item>, OIB 88311043399</item>
    </izvorni_sadrzaj>
    <derivirana_varijabla naziv="DomainObject.Predmet.SudioniciListNazivOIB_1">
      <item>, OIB 85821130368</item>
      <item>, OIB 10177088465</item>
      <item>, OIB 20255306048</item>
      <item>, OIB 18132983744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634</properties:Words>
  <properties:Characters>3333</properties:Characters>
  <properties:Lines>95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2016-12-20T09:10:00Z</dcterms:created>
  <dc:creator>Ardena Bajlo</dc:creator>
  <cp:lastModifiedBy>wsadmin</cp:lastModifiedBy>
  <cp:lastPrinted>2015-03-02T10:10:00Z</cp:lastPrinted>
  <dcterms:modified xmlns:xsi="http://www.w3.org/2001/XMLSchema-instance" xsi:type="dcterms:W3CDTF">2017-01-09T12:44:00Z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