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c3c6" w14:paraId="f84c3c6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5DC6" w:rsidRPr="00575DC6">
        <w:rPr>
          <w:rFonts w:hAnsi="Times New Roman" w:ascii="Times New Roman"/>
          <w:sz w:val="22"/>
          <w:szCs w:val="22"/>
          <w:lang w:val="hr-HR"/>
        </w:rPr>
        <w:t xml:space="preserve">DUBROVAČKI  IZLETI  </w:t>
      </w:r>
      <w:r w:rsidR="00575DC6">
        <w:rPr>
          <w:rFonts w:hAnsi="Times New Roman" w:ascii="Times New Roman"/>
          <w:sz w:val="22"/>
          <w:szCs w:val="22"/>
          <w:lang w:val="hr-HR"/>
        </w:rPr>
        <w:t xml:space="preserve">turistička agencija </w:t>
      </w:r>
      <w:r w:rsidR="00575DC6" w:rsidRPr="00575DC6">
        <w:rPr>
          <w:rFonts w:hAnsi="Times New Roman" w:ascii="Times New Roman"/>
          <w:sz w:val="22"/>
          <w:szCs w:val="22"/>
          <w:lang w:val="hr-HR"/>
        </w:rPr>
        <w:t>d.o.o.,  Cavtat, Gornji Obod 37, OIB: 65514916041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575DC6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75DC6" w:rsidRPr="00575DC6">
        <w:rPr>
          <w:rFonts w:hAnsi="Times New Roman" w:ascii="Times New Roman"/>
          <w:sz w:val="22"/>
          <w:szCs w:val="22"/>
        </w:rPr>
        <w:t>DUBROVAČKI  IZLETI  turistička agencija d.o.o.,  Cavtat, Gornji Obod 37, OIB: 65514916041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575DC6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75DC6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575DC6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75DC6" w:rsidRPr="00575DC6">
        <w:rPr>
          <w:rFonts w:hAnsi="Times New Roman" w:ascii="Times New Roman"/>
          <w:sz w:val="22"/>
          <w:szCs w:val="22"/>
        </w:rPr>
        <w:t>Vencel Čuljak, Osijek, Plješevička 16E, OIB: 60951188779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575DC6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5DC6" w:rsidRPr="00575DC6">
        <w:rPr>
          <w:rFonts w:hAnsi="Times New Roman" w:ascii="Times New Roman"/>
          <w:sz w:val="22"/>
          <w:szCs w:val="22"/>
          <w:lang w:val="hr-HR"/>
        </w:rPr>
        <w:t>DUBROVAČKI  IZLETI  turistička agencija d.o.o.,  Cavtat, Gornji Obod 37, OIB: 65514916041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E3D0F">
        <w:rPr>
          <w:rFonts w:hAnsi="Times New Roman" w:ascii="Times New Roman"/>
          <w:sz w:val="22"/>
          <w:szCs w:val="22"/>
          <w:lang w:val="hr-HR"/>
        </w:rPr>
        <w:t>0</w:t>
      </w:r>
      <w:r w:rsidR="00575DC6">
        <w:rPr>
          <w:rFonts w:hAnsi="Times New Roman" w:ascii="Times New Roman"/>
          <w:sz w:val="22"/>
          <w:szCs w:val="22"/>
          <w:lang w:val="hr-HR"/>
        </w:rPr>
        <w:t>8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75DC6">
        <w:rPr>
          <w:rFonts w:hAnsi="Times New Roman" w:ascii="Times New Roman"/>
          <w:sz w:val="22"/>
          <w:szCs w:val="22"/>
          <w:lang w:val="hr-HR"/>
        </w:rPr>
        <w:t>prosinc</w:t>
      </w:r>
      <w:r w:rsidR="006E3D0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EA0F4F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440612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3E9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2566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2566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B3E96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3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E9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E9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E9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E9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3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E9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E9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E9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E9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2566</izvorni_sadrzaj>
    <derivirana_varijabla naziv="DomainObject.Predmet.Broj_1">2566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St-2566/2015</izvorni_sadrzaj>
    <derivirana_varijabla naziv="DomainObject.Predmet.OznakaBroj_1">St-2566/2015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DUBROVAČKI IZLETI turistička agencija društvo s ograničenom odgovornošću</izvorni_sadrzaj>
    <derivirana_varijabla naziv="DomainObject.Predmet.ProtustrankaFormated_1">  DUBROVAČKI IZLETI turistička agencija društvo s ograničenom odgovornošću</derivirana_varijabla>
  </DomainObject.Predmet.ProtustrankaFormated>
  <DomainObject.Predmet.ProtustrankaFormatedOIB>
    <izvorni_sadrzaj>  DUBROVAČKI IZLETI turistička agencija društvo s ograničenom odgovornošću, OIB 65514916041</izvorni_sadrzaj>
    <derivirana_varijabla naziv="DomainObject.Predmet.ProtustrankaFormatedOIB_1">  DUBROVAČKI IZLETI turistička agencija društvo s ograničenom odgovornošću, OIB 65514916041</derivirana_varijabla>
  </DomainObject.Predmet.ProtustrankaFormatedOIB>
  <DomainObject.Predmet.ProtustrankaFormatedWithAdress>
    <izvorni_sadrzaj> DUBROVAČKI IZLETI turistička agencija društvo s ograničenom odgovornošću, Gornji Obod 37, 20207 Cavtat</izvorni_sadrzaj>
    <derivirana_varijabla naziv="DomainObject.Predmet.ProtustrankaFormatedWithAdress_1"> DUBROVAČKI IZLETI turistička agencija društvo s ograničenom odgovornošću, Gornji Obod 37, 20207 Cavtat</derivirana_varijabla>
  </DomainObject.Predmet.ProtustrankaFormatedWithAdress>
  <DomainObject.Predmet.ProtustrankaFormatedWithAdressOIB>
    <izvorni_sadrzaj> DUBROVAČKI IZLETI turistička agencija društvo s ograničenom odgovornošću, OIB 65514916041, Gornji Obod 37, 20207 Cavtat</izvorni_sadrzaj>
    <derivirana_varijabla naziv="DomainObject.Predmet.ProtustrankaFormatedWithAdressOIB_1"> DUBROVAČKI IZLETI turistička agencija društvo s ograničenom odgovornošću, OIB 65514916041, Gornji Obod 37, 20207 Cavtat</derivirana_varijabla>
  </DomainObject.Predmet.ProtustrankaFormatedWithAdressOIB>
  <DomainObject.Predmet.ProtustrankaWithAdress>
    <izvorni_sadrzaj>DUBROVAČKI IZLETI turistička agencija društvo s ograničenom odgovornošću Gornji Obod 37, 20207 Cavtat</izvorni_sadrzaj>
    <derivirana_varijabla naziv="DomainObject.Predmet.ProtustrankaWithAdress_1">DUBROVAČKI IZLETI turistička agencija društvo s ograničenom odgovornošću Gornji Obod 37, 20207 Cavtat</derivirana_varijabla>
  </DomainObject.Predmet.ProtustrankaWithAdress>
  <DomainObject.Predmet.ProtustrankaWithAdressOIB>
    <izvorni_sadrzaj>DUBROVAČKI IZLETI turistička agencija društvo s ograničenom odgovornošću, OIB 65514916041, Gornji Obod 37, 20207 Cavtat</izvorni_sadrzaj>
    <derivirana_varijabla naziv="DomainObject.Predmet.ProtustrankaWithAdressOIB_1">DUBROVAČKI IZLETI turistička agencija društvo s ograničenom odgovornošću, OIB 65514916041, Gornji Obod 37, 20207 Cavtat</derivirana_varijabla>
  </DomainObject.Predmet.ProtustrankaWithAdressOIB>
  <DomainObject.Predmet.ProtustrankaNazivFormated>
    <izvorni_sadrzaj>DUBROVAČKI IZLETI turistička agencija društvo s ograničenom odgovornošću</izvorni_sadrzaj>
    <derivirana_varijabla naziv="DomainObject.Predmet.ProtustrankaNazivFormated_1">DUBROVAČKI IZLETI turistička agencija društvo s ograničenom odgovornošću</derivirana_varijabla>
  </DomainObject.Predmet.ProtustrankaNazivFormated>
  <DomainObject.Predmet.ProtustrankaNazivFormatedOIB>
    <izvorni_sadrzaj>DUBROVAČKI IZLETI turistička agencija društvo s ograničenom odgovornošću, OIB 65514916041</izvorni_sadrzaj>
    <derivirana_varijabla naziv="DomainObject.Predmet.ProtustrankaNazivFormatedOIB_1">DUBROVAČKI IZLETI turistička agencija društvo s ograničenom odgovornošću, OIB 65514916041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DUBROVAČKI IZLETI turistička agencija društvo s ograničenom odgovornošću</item>
    </izvorni_sadrzaj>
    <derivirana_varijabla naziv="DomainObject.Predmet.ProtuStrankaListFormated_1">
      <item>DUBROVAČKI IZLETI turistička agencija društvo s ograničenom odgovornošću</item>
    </derivirana_varijabla>
  </DomainObject.Predmet.ProtuStrankaListFormated>
  <DomainObject.Predmet.ProtuStrankaListFormatedOIB>
    <izvorni_sadrzaj>
      <item>DUBROVAČKI IZLETI turistička agencija društvo s ograničenom odgovornošću, OIB 65514916041</item>
    </izvorni_sadrzaj>
    <derivirana_varijabla naziv="DomainObject.Predmet.ProtuStrankaListFormatedOIB_1">
      <item>DUBROVAČKI IZLETI turistička agencija društvo s ograničenom odgovornošću, OIB 65514916041</item>
    </derivirana_varijabla>
  </DomainObject.Predmet.ProtuStrankaListFormatedOIB>
  <DomainObject.Predmet.ProtuStrankaListFormatedWithAdress>
    <izvorni_sadrzaj>
      <item>DUBROVAČKI IZLETI turistička agencija društvo s ograničenom odgovornošću, Gornji Obod 37, 20207 Cavtat</item>
    </izvorni_sadrzaj>
    <derivirana_varijabla naziv="DomainObject.Predmet.ProtuStrankaListFormatedWithAdress_1">
      <item>DUBROVAČKI IZLETI turistička agencija društvo s ograničenom odgovornošću, Gornji Obod 37, 20207 Cavtat</item>
    </derivirana_varijabla>
  </DomainObject.Predmet.ProtuStrankaListFormatedWithAdress>
  <DomainObject.Predmet.ProtuStrankaListFormatedWithAdressOIB>
    <izvorni_sadrzaj>
      <item>DUBROVAČKI IZLETI turistička agencija društvo s ograničenom odgovornošću, OIB 65514916041, Gornji Obod 37, 20207 Cavtat</item>
    </izvorni_sadrzaj>
    <derivirana_varijabla naziv="DomainObject.Predmet.ProtuStrankaListFormatedWithAdressOIB_1">
      <item>DUBROVAČKI IZLETI turistička agencija društvo s ograničenom odgovornošću, OIB 65514916041, Gornji Obod 37, 20207 Cavtat</item>
    </derivirana_varijabla>
  </DomainObject.Predmet.ProtuStrankaListFormatedWithAdressOIB>
  <DomainObject.Predmet.ProtuStrankaListNazivFormated>
    <izvorni_sadrzaj>
      <item>DUBROVAČKI IZLETI turistička agencija društvo s ograničenom odgovornošću</item>
    </izvorni_sadrzaj>
    <derivirana_varijabla naziv="DomainObject.Predmet.ProtuStrankaListNazivFormated_1">
      <item>DUBROVAČKI IZLETI turistička agencija društvo s ograničenom odgovornošću</item>
    </derivirana_varijabla>
  </DomainObject.Predmet.ProtuStrankaListNazivFormated>
  <DomainObject.Predmet.ProtuStrankaListNazivFormatedOIB>
    <izvorni_sadrzaj>
      <item>DUBROVAČKI IZLETI turistička agencija društvo s ograničenom odgovornošću, OIB 65514916041</item>
    </izvorni_sadrzaj>
    <derivirana_varijabla naziv="DomainObject.Predmet.ProtuStrankaListNazivFormatedOIB_1">
      <item>DUBROVAČKI IZLETI turistička agencija društvo s ograničenom odgovornošću, OIB 65514916041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DUBROVAČKI IZLETI turistička agencija društvo s ograničenom odgovornošću</izvorni_sadrzaj>
    <derivirana_varijabla naziv="DomainObject.Predmet.ProtustrankaIDrugi_1">DUBROVAČKI IZLETI turistička agencija društvo s ograničenom odgovornošću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DUBROVAČKI IZLETI turistička agencija društvo s ograničenom odgovornošću, OIB 65514916041, Gornji Obod 37, 20207 Cavtat</izvorni_sadrzaj>
    <derivirana_varijabla naziv="DomainObject.Predmet.ProtustrankaIDrugiAdressOIB_1">DUBROVAČKI IZLETI turistička agencija društvo s ograničenom odgovornošću, OIB 65514916041, Gornji Obod 37,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DUBROVAČKI IZLETI turistička agencija društvo s ograničenom odgovornošću</item>
      <item>FINA,RC Split,Podružnica Dubrovnik</item>
    </izvorni_sadrzaj>
    <derivirana_varijabla naziv="DomainObject.Predmet.SudioniciListNaziv_1">
      <item>DUBROVAČKI IZLETI turistička agencija društvo s ograničenom odgovornošću</item>
      <item>FINA,RC Split,Podružnica Dubrovnik</item>
    </derivirana_varijabla>
  </DomainObject.Predmet.SudioniciListNaziv>
  <DomainObject.Predmet.SudioniciListAdressOIB>
    <izvorni_sadrzaj>
      <item>DUBROVAČKI IZLETI turistička agencija društvo s ograničenom odgovornošću, OIB 65514916041, Gornji Obod 37,20207 Cavtat</item>
      <item>FINA,RC Split,Podružnica Dubrovnik, OIB 85821130368, Vukovarska 2,20000 Dubrovnik</item>
    </izvorni_sadrzaj>
    <derivirana_varijabla naziv="DomainObject.Predmet.SudioniciListAdressOIB_1">
      <item>DUBROVAČKI IZLETI turistička agencija društvo s ograničenom odgovornošću, OIB 65514916041, Gornji Obod 37,20207 Cavtat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65514916041</item>
      <item>, OIB 85821130368</item>
    </izvorni_sadrzaj>
    <derivirana_varijabla naziv="DomainObject.Predmet.SudioniciListNazivOIB_1">
      <item>, OIB 65514916041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F1B27-E8B9-47EE-8870-7019F1D71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2707</properties:Characters>
  <properties:Lines>87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2016-03-29T07:23:00Z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2016-03-29T07:25:00Z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