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5c5d" w14:paraId="f7d5c5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967D5">
        <w:rPr>
          <w:b/>
          <w:sz w:val="22"/>
          <w:szCs w:val="22"/>
        </w:rPr>
        <w:t>423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 xml:space="preserve"> DALMATINO METKOVIĆ  j.</w:t>
      </w:r>
      <w:r w:rsidR="0037729F">
        <w:rPr>
          <w:sz w:val="22"/>
          <w:szCs w:val="22"/>
        </w:rPr>
        <w:t xml:space="preserve">d.o.o., za </w:t>
      </w:r>
      <w:r w:rsidR="00E967D5">
        <w:rPr>
          <w:sz w:val="22"/>
          <w:szCs w:val="22"/>
        </w:rPr>
        <w:t xml:space="preserve"> proizvodnju i </w:t>
      </w:r>
      <w:r w:rsidR="0037729F">
        <w:rPr>
          <w:sz w:val="22"/>
          <w:szCs w:val="22"/>
        </w:rPr>
        <w:t>trgovinu</w:t>
      </w:r>
      <w:r w:rsidR="00FF1571">
        <w:rPr>
          <w:sz w:val="22"/>
          <w:szCs w:val="22"/>
        </w:rPr>
        <w:t xml:space="preserve">, </w:t>
      </w:r>
      <w:r w:rsidR="00671EF6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 xml:space="preserve"> Metković</w:t>
      </w:r>
      <w:r w:rsidR="00671EF6">
        <w:rPr>
          <w:sz w:val="22"/>
          <w:szCs w:val="22"/>
        </w:rPr>
        <w:t xml:space="preserve">, </w:t>
      </w:r>
      <w:r w:rsidR="00E967D5">
        <w:rPr>
          <w:sz w:val="22"/>
          <w:szCs w:val="22"/>
        </w:rPr>
        <w:t>Andrije Hebranga 91, MBS: 060315908</w:t>
      </w:r>
      <w:r w:rsidR="00E95EBD">
        <w:rPr>
          <w:sz w:val="22"/>
          <w:szCs w:val="22"/>
        </w:rPr>
        <w:t>, O</w:t>
      </w:r>
      <w:r w:rsidR="00E967D5">
        <w:rPr>
          <w:sz w:val="22"/>
          <w:szCs w:val="22"/>
        </w:rPr>
        <w:t>IB: 63667237467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95EBD" w:rsidRPr="00E95EBD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>DALMATINO METKOVIĆ  j.d.o.o., za  proizvodnju i trgovinu,   Metković, Andrije Hebranga 91, MBS: 060315908, OIB: 63667237467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967D5" w:rsidRPr="00E967D5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>DALMATINO METKOVIĆ  j.d.o.o., za  proizvodnju i trgovinu,   Metković, Andrije Hebranga 91, MBS: 060315908, OIB: 63667237467</w:t>
      </w:r>
      <w:r w:rsidR="00671EF6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E967D5">
        <w:rPr>
          <w:sz w:val="22"/>
          <w:szCs w:val="22"/>
        </w:rPr>
        <w:t>od 91.215,36</w:t>
      </w:r>
      <w:r w:rsidR="00671EF6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12823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12823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12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2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2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2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2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12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2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2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2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2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METKOVIĆ j.d.o.o. za proizvodnju i trgovinu</izvorni_sadrzaj>
    <derivirana_varijabla naziv="DomainObject.Predmet.ProtustrankaFormated_1">  DALMATINO METKOVIĆ j.d.o.o. za proizvodnju i trgovinu</derivirana_varijabla>
  </DomainObject.Predmet.ProtustrankaFormated>
  <DomainObject.Predmet.ProtustrankaFormatedOIB>
    <izvorni_sadrzaj>  DALMATINO METKOVIĆ j.d.o.o. za proizvodnju i trgovinu, OIB 63667237467</izvorni_sadrzaj>
    <derivirana_varijabla naziv="DomainObject.Predmet.ProtustrankaFormatedOIB_1">  DALMATINO METKOVIĆ j.d.o.o. za proizvodnju i trgovinu, OIB 63667237467</derivirana_varijabla>
  </DomainObject.Predmet.ProtustrankaFormatedOIB>
  <DomainObject.Predmet.ProtustrankaFormatedWithAdress>
    <izvorni_sadrzaj> DALMATINO METKOVIĆ j.d.o.o. za proizvodnju i trgovinu, Andrije Hebranga 9/1, 20350 Metković</izvorni_sadrzaj>
    <derivirana_varijabla naziv="DomainObject.Predmet.ProtustrankaFormatedWithAdress_1"> DALMATINO METKOVIĆ j.d.o.o. za proizvodnju i trgovinu, Andrije Hebranga 9/1, 20350 Metković</derivirana_varijabla>
  </DomainObject.Predmet.ProtustrankaFormatedWithAdress>
  <DomainObject.Predmet.ProtustrankaFormatedWithAdressOIB>
    <izvorni_sadrzaj> DALMATINO METKOVIĆ j.d.o.o. za proizvodnju i trgovinu, OIB 63667237467, Andrije Hebranga 9/1, 20350 Metković</izvorni_sadrzaj>
    <derivirana_varijabla naziv="DomainObject.Predmet.ProtustrankaFormatedWithAdressOIB_1"> DALMATINO METKOVIĆ j.d.o.o. za proizvodnju i trgovinu, OIB 63667237467, Andrije Hebranga 9/1, 20350 Metković</derivirana_varijabla>
  </DomainObject.Predmet.ProtustrankaFormatedWithAdressOIB>
  <DomainObject.Predmet.ProtustrankaWithAdress>
    <izvorni_sadrzaj>DALMATINO METKOVIĆ j.d.o.o. za proizvodnju i trgovinu Andrije Hebranga 9/1, 20350 Metković</izvorni_sadrzaj>
    <derivirana_varijabla naziv="DomainObject.Predmet.ProtustrankaWithAdress_1">DALMATINO METKOVIĆ j.d.o.o. za proizvodnju i trgovinu Andrije Hebranga 9/1, 20350 Metković</derivirana_varijabla>
  </DomainObject.Predmet.ProtustrankaWithAdress>
  <DomainObject.Predmet.ProtustrankaWithAdressOIB>
    <izvorni_sadrzaj>DALMATINO METKOVIĆ j.d.o.o. za proizvodnju i trgovinu, OIB 63667237467, Andrije Hebranga 9/1, 20350 Metković</izvorni_sadrzaj>
    <derivirana_varijabla naziv="DomainObject.Predmet.ProtustrankaWithAdressOIB_1">DALMATINO METKOVIĆ j.d.o.o. za proizvodnju i trgovinu, OIB 63667237467, Andrije Hebranga 9/1, 20350 Metković</derivirana_varijabla>
  </DomainObject.Predmet.ProtustrankaWithAdressOIB>
  <DomainObject.Predmet.ProtustrankaNazivFormated>
    <izvorni_sadrzaj>DALMATINO METKOVIĆ j.d.o.o. za proizvodnju i trgovinu</izvorni_sadrzaj>
    <derivirana_varijabla naziv="DomainObject.Predmet.ProtustrankaNazivFormated_1">DALMATINO METKOVIĆ j.d.o.o. za proizvodnju i trgovinu</derivirana_varijabla>
  </DomainObject.Predmet.ProtustrankaNazivFormated>
  <DomainObject.Predmet.ProtustrankaNazivFormatedOIB>
    <izvorni_sadrzaj>DALMATINO METKOVIĆ j.d.o.o. za proizvodnju i trgovinu, OIB 63667237467</izvorni_sadrzaj>
    <derivirana_varijabla naziv="DomainObject.Predmet.ProtustrankaNazivFormatedOIB_1">DALMATINO METKOVIĆ j.d.o.o. za proizvodnju i trgovinu, OIB 63667237467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91215.36</izvorni_sadrzaj>
    <derivirana_varijabla naziv="DomainObject.Predmet.TrenutnaVrijednost_1">91215.36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DALMATINO METKOVIĆ j.d.o.o. za proizvodnju i trgovinu</item>
    </izvorni_sadrzaj>
    <derivirana_varijabla naziv="DomainObject.Predmet.ProtuStrankaListFormated_1">
      <item>DALMATINO METKOVIĆ j.d.o.o. za proizvodnju i trgovinu</item>
    </derivirana_varijabla>
  </DomainObject.Predmet.ProtuStrankaListFormated>
  <DomainObject.Predmet.ProtuStrankaListFormatedOIB>
    <izvorni_sadrzaj>
      <item>DALMATINO METKOVIĆ j.d.o.o. za proizvodnju i trgovinu, OIB 63667237467</item>
    </izvorni_sadrzaj>
    <derivirana_varijabla naziv="DomainObject.Predmet.ProtuStrankaListFormatedOIB_1">
      <item>DALMATINO METKOVIĆ j.d.o.o. za proizvodnju i trgovinu, OIB 63667237467</item>
    </derivirana_varijabla>
  </DomainObject.Predmet.ProtuStrankaListFormatedOIB>
  <DomainObject.Predmet.ProtuStrankaListFormatedWithAdress>
    <izvorni_sadrzaj>
      <item>DALMATINO METKOVIĆ j.d.o.o. za proizvodnju i trgovinu, Andrije Hebranga 9/1, 20350 Metković</item>
    </izvorni_sadrzaj>
    <derivirana_varijabla naziv="DomainObject.Predmet.ProtuStrankaListFormatedWithAdress_1">
      <item>DALMATINO METKOVIĆ j.d.o.o. za proizvodnju i trgovinu, Andrije Hebranga 9/1, 20350 Metković</item>
    </derivirana_varijabla>
  </DomainObject.Predmet.ProtuStrankaListFormatedWithAdress>
  <DomainObject.Predmet.ProtuStrankaListFormatedWithAdressOIB>
    <izvorni_sadrzaj>
      <item>DALMATINO METKOVIĆ j.d.o.o. za proizvodnju i trgovinu, OIB 63667237467, Andrije Hebranga 9/1, 20350 Metković</item>
    </izvorni_sadrzaj>
    <derivirana_varijabla naziv="DomainObject.Predmet.ProtuStrankaListFormatedWithAdressOIB_1">
      <item>DALMATINO METKOVIĆ j.d.o.o. za proizvodnju i trgovinu, OIB 63667237467, Andrije Hebranga 9/1, 20350 Metković</item>
    </derivirana_varijabla>
  </DomainObject.Predmet.ProtuStrankaListFormatedWithAdressOIB>
  <DomainObject.Predmet.ProtuStrankaListNazivFormated>
    <izvorni_sadrzaj>
      <item>DALMATINO METKOVIĆ j.d.o.o. za proizvodnju i trgovinu</item>
    </izvorni_sadrzaj>
    <derivirana_varijabla naziv="DomainObject.Predmet.ProtuStrankaListNazivFormated_1">
      <item>DALMATINO METKOVIĆ j.d.o.o. za proizvodnju i trgovinu</item>
    </derivirana_varijabla>
  </DomainObject.Predmet.ProtuStrankaListNazivFormated>
  <DomainObject.Predmet.ProtuStrankaListNazivFormatedOIB>
    <izvorni_sadrzaj>
      <item>DALMATINO METKOVIĆ j.d.o.o. za proizvodnju i trgovinu, OIB 63667237467</item>
    </izvorni_sadrzaj>
    <derivirana_varijabla naziv="DomainObject.Predmet.ProtuStrankaListNazivFormatedOIB_1">
      <item>DALMATINO METKOVIĆ j.d.o.o. za proizvodnju i trgovinu, OIB 63667237467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DALMATINO METKOVIĆ j.d.o.o. za proizvodnju i trgovinu</izvorni_sadrzaj>
    <derivirana_varijabla naziv="DomainObject.Predmet.ProtustrankaIDrugi_1">DALMATINO METKOVIĆ j.d.o.o.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DALMATINO METKOVIĆ j.d.o.o. za proizvodnju i trgovinu, OIB 63667237467, Andrije Hebranga 9/1, 20350 Metković</izvorni_sadrzaj>
    <derivirana_varijabla naziv="DomainObject.Predmet.ProtustrankaIDrugiAdressOIB_1">DALMATINO METKOVIĆ j.d.o.o. za proizvodnju i trgovinu, OIB 63667237467, Andrije Hebranga 9/1,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DALMATINO METKOVIĆ j.d.o.o. za proizvodnju i trgovinu</item>
    </izvorni_sadrzaj>
    <derivirana_varijabla naziv="DomainObject.Predmet.SudioniciListNaziv_1">
      <item>FINA, RC Split, Podružnica Dubrovnik</item>
      <item>DALMATINO METKOVIĆ j.d.o.o.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DALMATINO METKOVIĆ j.d.o.o. za proizvodnju i trgovinu, OIB 63667237467, Andrije Hebranga 9/1,20350 Metković</item>
    </izvorni_sadrzaj>
    <derivirana_varijabla naziv="DomainObject.Predmet.SudioniciListAdressOIB_1">
      <item>FINA, RC Split, Podružnica Dubrovnik, OIB 85821130368, Vukovarska 2,20000 Dubrovnik</item>
      <item>DALMATINO METKOVIĆ j.d.o.o. za proizvodnju i trgovinu, OIB 63667237467, Andrije Hebranga 9/1,20350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63667237467</item>
    </izvorni_sadrzaj>
    <derivirana_varijabla naziv="DomainObject.Predmet.SudioniciListNazivOIB_1">
      <item>, OIB 85821130368</item>
      <item>, OIB 63667237467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2132</properties:Characters>
  <properties:Lines>52</properties:Lines>
  <properties:Paragraphs>18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2016-02-23T12:25:00Z</cp:lastPrinted>
  <dcterms:modified xmlns:xsi="http://www.w3.org/2001/XMLSchema-instance" xsi:type="dcterms:W3CDTF">2016-02-24T07:55:00Z</dcterms:modified>
  <cp:revision>27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