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eb3c" w14:paraId="51eeb3c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</w:t>
      </w:r>
      <w:r w:rsidR="001F1598">
        <w:t>1 St-76</w:t>
      </w:r>
      <w:r w:rsidR="006F1D31">
        <w:t>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1F1598">
        <w:t>CHUNGEN d.o.o. za trgovinu i usluge VIROVITICA, Trg dr. Franje Tuđmana 2, OIB: 35989781182</w:t>
      </w:r>
      <w:r>
        <w:t xml:space="preserve">,  koji se vodi </w:t>
      </w:r>
      <w:r w:rsidR="001F1598">
        <w:t>kod ovoga suda pod brojem St-76</w:t>
      </w:r>
      <w:r w:rsidR="006F1D31">
        <w:t>/2016</w:t>
      </w:r>
      <w:r>
        <w:t>, temeljem odredbe čl. 430.,  431. i 434. Stečajnog zakona (Narodne novine 71/15), objavljuje:</w:t>
      </w:r>
    </w:p>
    <w:p w:rsidRDefault="001F1598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26.215,87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proofErr w:type="spellStart"/>
      <w:r w:rsidR="001F1598">
        <w:t>Chungen</w:t>
      </w:r>
      <w:proofErr w:type="spellEnd"/>
      <w:r w:rsidR="001F1598">
        <w:t xml:space="preserve"> </w:t>
      </w:r>
      <w:proofErr w:type="spellStart"/>
      <w:r w:rsidR="001F1598">
        <w:t>Chen</w:t>
      </w:r>
      <w:proofErr w:type="spellEnd"/>
      <w:r w:rsidR="001F1598">
        <w:t xml:space="preserve"> iz Slavonskog Broda, Andrije Štampara 31, OIB: 51533317531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F1598" w:rsidP="00276ED5" w:rsidR="00276ED5">
      <w:r>
        <w:t>U Bjelovaru, 1. veljače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935A7C">
        <w:t xml:space="preserve">                               </w:t>
      </w:r>
      <w:r>
        <w:t>S</w:t>
      </w:r>
      <w:r w:rsidR="00935A7C">
        <w:t xml:space="preserve"> </w:t>
      </w:r>
      <w:r>
        <w:t>U</w:t>
      </w:r>
      <w:r w:rsidR="00935A7C">
        <w:t xml:space="preserve"> </w:t>
      </w:r>
      <w:r>
        <w:t>D</w:t>
      </w:r>
      <w:r w:rsidR="00935A7C">
        <w:t xml:space="preserve"> </w:t>
      </w:r>
      <w:r>
        <w:t>A</w:t>
      </w:r>
      <w:r w:rsidR="00935A7C">
        <w:t xml:space="preserve"> </w:t>
      </w:r>
      <w:r>
        <w:t>C</w:t>
      </w:r>
    </w:p>
    <w:p w:rsidRDefault="00276ED5" w:rsidP="00276ED5" w:rsidR="001F1598">
      <w:r>
        <w:t xml:space="preserve">                                                                                                          BRANKA PLESKALT</w:t>
      </w:r>
      <w:r w:rsidR="001F1598">
        <w:t xml:space="preserve"> 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1F1598" w:rsidP="00276ED5" w:rsidR="00276ED5">
      <w:pPr>
        <w:pStyle w:val="Bezproreda"/>
      </w:pPr>
      <w:r>
        <w:t>Bjelovar, 1. 02. 2016</w:t>
      </w:r>
      <w:r w:rsidR="00276ED5">
        <w:t>.</w:t>
      </w:r>
    </w:p>
    <w:p w:rsidRDefault="001F1598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1F1598"/>
    <w:rsid w:val="00276ED5"/>
    <w:rsid w:val="006F1D31"/>
    <w:rsid w:val="00935A7C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F1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F1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CHUNGEN društvo s ograničenom odgovornošću za trgovinu i usluge, Virovitica</izvorni_sadrzaj>
    <derivirana_varijabla naziv="DomainObject.Predmet.ProtustrankaFormated_1">  CHUNGEN društvo s ograničenom odgovornošću za trgovinu i usluge, Virovitica</derivirana_varijabla>
  </DomainObject.Predmet.ProtustrankaFormated>
  <DomainObject.Predmet.ProtustrankaFormatedOIB>
    <izvorni_sadrzaj>  CHUNGEN društvo s ograničenom odgovornošću za trgovinu i usluge, Virovitica, OIB 35989781182</izvorni_sadrzaj>
    <derivirana_varijabla naziv="DomainObject.Predmet.ProtustrankaFormatedOIB_1">  CHUNGEN društvo s ograničenom odgovornošću za trgovinu i usluge, Virovitica, OIB 35989781182</derivirana_varijabla>
  </DomainObject.Predmet.ProtustrankaFormatedOIB>
  <DomainObject.Predmet.ProtustrankaFormatedWithAdress>
    <izvorni_sadrzaj> CHUNGEN društvo s ograničenom odgovornošću za trgovinu i usluge, Virovitica, Trg dr. Franje Tuđmana 2, 33000 Virovitica</izvorni_sadrzaj>
    <derivirana_varijabla naziv="DomainObject.Predmet.ProtustrankaFormatedWithAdress_1"> CHUNGEN društvo s ograničenom odgovornošću za trgovinu i usluge, Virovitica, Trg dr. Franje Tuđmana 2, 33000 Virovitica</derivirana_varijabla>
  </DomainObject.Predmet.ProtustrankaFormatedWithAdress>
  <DomainObject.Predmet.ProtustrankaFormatedWithAdressOIB>
    <izvorni_sadrzaj> CHUNGEN društvo s ograničenom odgovornošću za trgovinu i usluge, Virovitica, OIB 35989781182, Trg dr. Franje Tuđmana 2, 33000 Virovitica</izvorni_sadrzaj>
    <derivirana_varijabla naziv="DomainObject.Predmet.ProtustrankaFormatedWithAdressOIB_1"> CHUNGEN društvo s ograničenom odgovornošću za trgovinu i usluge, Virovitica, OIB 35989781182, Trg dr. Franje Tuđmana 2, 33000 Virovitica</derivirana_varijabla>
  </DomainObject.Predmet.ProtustrankaFormatedWithAdressOIB>
  <DomainObject.Predmet.ProtustrankaWithAdress>
    <izvorni_sadrzaj>CHUNGEN društvo s ograničenom odgovornošću za trgovinu i usluge, Virovitica Trg dr. Franje Tuđmana 2, 33000 Virovitica</izvorni_sadrzaj>
    <derivirana_varijabla naziv="DomainObject.Predmet.ProtustrankaWithAdress_1">CHUNGEN društvo s ograničenom odgovornošću za trgovinu i usluge, Virovitica Trg dr. Franje Tuđmana 2, 33000 Virovitica</derivirana_varijabla>
  </DomainObject.Predmet.ProtustrankaWithAdress>
  <DomainObject.Predmet.ProtustrankaWithAdressOIB>
    <izvorni_sadrzaj>CHUNGEN društvo s ograničenom odgovornošću za trgovinu i usluge, Virovitica, OIB 35989781182, Trg dr. Franje Tuđmana 2, 33000 Virovitica</izvorni_sadrzaj>
    <derivirana_varijabla naziv="DomainObject.Predmet.ProtustrankaWithAdressOIB_1">CHUNGEN društvo s ograničenom odgovornošću za trgovinu i usluge, Virovitica, OIB 35989781182, Trg dr. Franje Tuđmana 2, 33000 Virovitica</derivirana_varijabla>
  </DomainObject.Predmet.ProtustrankaWithAdressOIB>
  <DomainObject.Predmet.ProtustrankaNazivFormated>
    <izvorni_sadrzaj>CHUNGEN društvo s ograničenom odgovornošću za trgovinu i usluge, Virovitica</izvorni_sadrzaj>
    <derivirana_varijabla naziv="DomainObject.Predmet.ProtustrankaNazivFormated_1">CHUNGEN društvo s ograničenom odgovornošću za trgovinu i usluge, Virovitica</derivirana_varijabla>
  </DomainObject.Predmet.ProtustrankaNazivFormated>
  <DomainObject.Predmet.ProtustrankaNazivFormatedOIB>
    <izvorni_sadrzaj>CHUNGEN društvo s ograničenom odgovornošću za trgovinu i usluge, Virovitica, OIB 35989781182</izvorni_sadrzaj>
    <derivirana_varijabla naziv="DomainObject.Predmet.ProtustrankaNazivFormatedOIB_1">CHUNGEN društvo s ograničenom odgovornošću za trgovinu i usluge, Virovitica, OIB 35989781182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CHUNGEN društvo s ograničenom odgovornošću za trgovinu i usluge, Virovitica</item>
    </izvorni_sadrzaj>
    <derivirana_varijabla naziv="DomainObject.Predmet.ProtuStrankaListFormated_1">
      <item>CHUNGEN društvo s ograničenom odgovornošću za trgovinu i usluge, Virovitica</item>
    </derivirana_varijabla>
  </DomainObject.Predmet.ProtuStrankaListFormated>
  <DomainObject.Predmet.ProtuStrankaListFormatedOIB>
    <izvorni_sadrzaj>
      <item>CHUNGEN društvo s ograničenom odgovornošću za trgovinu i usluge, Virovitica, OIB 35989781182</item>
    </izvorni_sadrzaj>
    <derivirana_varijabla naziv="DomainObject.Predmet.ProtuStrankaListFormatedOIB_1">
      <item>CHUNGEN društvo s ograničenom odgovornošću za trgovinu i usluge, Virovitica, OIB 35989781182</item>
    </derivirana_varijabla>
  </DomainObject.Predmet.ProtuStrankaListFormatedOIB>
  <DomainObject.Predmet.ProtuStrankaListFormatedWithAdress>
    <izvorni_sadrzaj>
      <item>CHUNGEN društvo s ograničenom odgovornošću za trgovinu i usluge, Virovitica, Trg dr. Franje Tuđmana 2, 33000 Virovitica</item>
    </izvorni_sadrzaj>
    <derivirana_varijabla naziv="DomainObject.Predmet.ProtuStrankaListFormatedWithAdress_1">
      <item>CHUNGEN društvo s ograničenom odgovornošću za trgovinu i usluge, Virovitica, Trg dr. Franje Tuđmana 2, 33000 Virovitica</item>
    </derivirana_varijabla>
  </DomainObject.Predmet.ProtuStrankaListFormatedWithAdress>
  <DomainObject.Predmet.ProtuStrankaListFormatedWithAdressOIB>
    <izvorni_sadrzaj>
      <item>CHUNGEN društvo s ograničenom odgovornošću za trgovinu i usluge, Virovitica, OIB 35989781182, Trg dr. Franje Tuđmana 2, 33000 Virovitica</item>
    </izvorni_sadrzaj>
    <derivirana_varijabla naziv="DomainObject.Predmet.ProtuStrankaListFormatedWithAdressOIB_1">
      <item>CHUNGEN društvo s ograničenom odgovornošću za trgovinu i usluge, Virovitica, OIB 35989781182, Trg dr. Franje Tuđmana 2, 33000 Virovitica</item>
    </derivirana_varijabla>
  </DomainObject.Predmet.ProtuStrankaListFormatedWithAdressOIB>
  <DomainObject.Predmet.ProtuStrankaListNazivFormated>
    <izvorni_sadrzaj>
      <item>CHUNGEN društvo s ograničenom odgovornošću za trgovinu i usluge, Virovitica</item>
    </izvorni_sadrzaj>
    <derivirana_varijabla naziv="DomainObject.Predmet.ProtuStrankaListNazivFormated_1">
      <item>CHUNGEN društvo s ograničenom odgovornošću za trgovinu i usluge, Virovitica</item>
    </derivirana_varijabla>
  </DomainObject.Predmet.ProtuStrankaListNazivFormated>
  <DomainObject.Predmet.ProtuStrankaListNazivFormatedOIB>
    <izvorni_sadrzaj>
      <item>CHUNGEN društvo s ograničenom odgovornošću za trgovinu i usluge, Virovitica, OIB 35989781182</item>
    </izvorni_sadrzaj>
    <derivirana_varijabla naziv="DomainObject.Predmet.ProtuStrankaListNazivFormatedOIB_1">
      <item>CHUNGEN društvo s ograničenom odgovornošću za trgovinu i usluge, Virovitica, OIB 35989781182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CHUNGEN društvo s ograničenom odgovornošću za trgovinu i usluge, Virovitica</izvorni_sadrzaj>
    <derivirana_varijabla naziv="DomainObject.Predmet.ProtustrankaIDrugi_1">CHUNGEN društvo s ograničenom odgovornošću za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CHUNGEN društvo s ograničenom odgovornošću za trgovinu i usluge, Virovitica, OIB 35989781182, Trg dr. Franje Tuđmana 2, 33000 Virovitica</izvorni_sadrzaj>
    <derivirana_varijabla naziv="DomainObject.Predmet.ProtustrankaIDrugiAdressOIB_1">CHUNGEN društvo s ograničenom odgovornošću za trgovinu i usluge, Virovitica, OIB 35989781182, Trg dr. Franje Tuđmana 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CHUNGEN društvo s ograničenom odgovornošću za trgovinu i usluge, Virovitica</item>
    </izvorni_sadrzaj>
    <derivirana_varijabla naziv="DomainObject.Predmet.SudioniciListNaziv_1">
      <item>FINA, RC ZAGREB, Podružnica Bjelovar</item>
      <item>CHUNGEN društvo s ograničenom odgovornošću za trgovinu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CHUNGEN društvo s ograničenom odgovornošću za trgovinu i usluge, Virovitica, OIB 35989781182, Trg dr. Franje Tuđmana 2,33000 Virovitica</item>
    </izvorni_sadrzaj>
    <derivirana_varijabla naziv="DomainObject.Predmet.SudioniciListAdressOIB_1">
      <item>FINA, RC ZAGREB, Podružnica Bjelovar, OIB 85821130368, F. Supila 4,43000 Bjelovar</item>
      <item>CHUNGEN društvo s ograničenom odgovornošću za trgovinu i usluge, Virovitica, OIB 35989781182, Trg dr. Franje Tuđmana 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35989781182</item>
    </izvorni_sadrzaj>
    <derivirana_varijabla naziv="DomainObject.Predmet.SudioniciListNazivOIB_1">
      <item>, OIB 85821130368</item>
      <item>, OIB 35989781182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1634</properties:Characters>
  <properties:Lines>35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2016-02-01T06:43:00Z</cp:lastPrinted>
  <dcterms:modified xmlns:xsi="http://www.w3.org/2001/XMLSchema-instance" xsi:type="dcterms:W3CDTF">2016-02-01T06:43:00Z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