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6c37" w14:paraId="0966c37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720152">
        <w:t>10</w:t>
      </w:r>
      <w:r w:rsidR="00872058">
        <w:t>7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872058">
        <w:t xml:space="preserve"> 9. svibnja   </w:t>
      </w:r>
      <w:r w:rsidR="0038340C">
        <w:t xml:space="preserve"> </w:t>
      </w:r>
      <w:r w:rsidR="00445146">
        <w:t xml:space="preserve"> 2017</w:t>
      </w:r>
      <w:r w:rsidR="00AF6147">
        <w:t xml:space="preserve">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38340C">
        <w:t>1</w:t>
      </w:r>
      <w:r w:rsidR="000C2B06">
        <w:t>8.067,20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2D5157">
        <w:t xml:space="preserve"> 1.</w:t>
      </w:r>
      <w:r w:rsidR="000C2B06">
        <w:t>133.930,79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72058">
        <w:t>petnaesta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0409EB">
        <w:t xml:space="preserve">1. lipnja </w:t>
      </w:r>
      <w:r w:rsidR="00720152">
        <w:t xml:space="preserve"> </w:t>
      </w:r>
      <w:r w:rsidR="002D5157">
        <w:t xml:space="preserve">2017. </w:t>
      </w:r>
      <w:r w:rsidR="00FC51B3" w:rsidRPr="007670FC">
        <w:t xml:space="preserve"> </w:t>
      </w:r>
      <w:r w:rsidR="00616235" w:rsidRPr="007670FC">
        <w:t xml:space="preserve">godine </w:t>
      </w:r>
      <w:r w:rsidR="00904805" w:rsidRPr="007670FC">
        <w:t>u</w:t>
      </w:r>
      <w:r w:rsidR="00720152">
        <w:t xml:space="preserve"> </w:t>
      </w:r>
      <w:r w:rsidR="000C2B06">
        <w:t>11,00</w:t>
      </w:r>
      <w:r w:rsidR="0038340C">
        <w:t xml:space="preserve"> </w:t>
      </w:r>
      <w:r w:rsidRPr="007670FC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872058">
        <w:t>petnaestom r</w:t>
      </w:r>
      <w:r w:rsidR="00427E8F">
        <w:t>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720152">
        <w:t xml:space="preserve"> ne mogu se prodavati na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872058">
        <w:t xml:space="preserve"> petnae</w:t>
      </w:r>
      <w:r w:rsidR="00720152">
        <w:t>stom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0620AC" w:rsidP="00E73F94" w:rsidR="00E73F94">
      <w:pPr>
        <w:jc w:val="right"/>
      </w:pPr>
      <w:r>
        <w:t>13 St-146/14-</w:t>
      </w:r>
      <w:r w:rsidR="00720152">
        <w:t>10</w:t>
      </w:r>
      <w:r w:rsidR="00872058">
        <w:t>7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lastRenderedPageBreak/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720152">
        <w:t>10</w:t>
      </w:r>
      <w:r w:rsidR="00872058">
        <w:t>7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2D5157">
        <w:t xml:space="preserve"> </w:t>
      </w:r>
      <w:r w:rsidR="000409EB">
        <w:t>9. svibanj</w:t>
      </w:r>
      <w:r w:rsidR="00720152">
        <w:t xml:space="preserve"> </w:t>
      </w:r>
      <w:r w:rsidR="00445146">
        <w:t xml:space="preserve"> 2017. </w:t>
      </w:r>
      <w:r w:rsidR="00AF6147">
        <w:t xml:space="preserve">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2D515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</w:t>
      </w:r>
      <w:r w:rsidR="00720152">
        <w:t>č.</w:t>
      </w:r>
      <w:r w:rsidR="000409EB">
        <w:t xml:space="preserve"> 1/6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09EB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2B06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5157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40C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45146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0152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205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296A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2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2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E319E-0FF5-4C7C-90C9-BC3E2E2A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5063</properties:Characters>
  <properties:Lines>150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6414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2017-05-09T07:55:00Z</dcterms:created>
  <dc:creator>Korisnik</dc:creator>
  <cp:lastModifiedBy>Maja Kocijan</cp:lastModifiedBy>
  <cp:lastPrinted>2017-05-09T07:57:00Z</cp:lastPrinted>
  <dcterms:modified xmlns:xsi="http://www.w3.org/2001/XMLSchema-instance" xsi:type="dcterms:W3CDTF">2017-05-09T08:03:00Z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