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bc0a" w14:paraId="df8bc0a" w:rsidRDefault="009A3118" w:rsidP="00F0636B" w:rsidR="00B46CF5" w:rsidRPr="005A7D4D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0D12" w:rsidRPr="0071123E">
        <w:rPr>
          <w:rFonts w:hAnsi="Times New Roman" w:ascii="Times New Roman"/>
          <w:b/>
        </w:rPr>
        <w:t>48 St-</w:t>
      </w:r>
      <w:r w:rsidR="001A0D12">
        <w:rPr>
          <w:rFonts w:hAnsi="Times New Roman" w:ascii="Times New Roman"/>
          <w:b/>
        </w:rPr>
        <w:t>3325</w:t>
      </w:r>
      <w:r w:rsidR="001A0D12" w:rsidRPr="0071123E">
        <w:rPr>
          <w:rFonts w:hAnsi="Times New Roman" w:ascii="Times New Roman"/>
          <w:b/>
        </w:rPr>
        <w:t>/16</w:t>
      </w:r>
      <w:r w:rsidR="001A0D12">
        <w:rPr>
          <w:rFonts w:hAnsi="Times New Roman" w:ascii="Times New Roman"/>
          <w:b/>
        </w:rPr>
        <w:t>-11</w:t>
      </w:r>
      <w:r w:rsidR="00F0636B" w:rsidRPr="005A7D4D">
        <w:rPr>
          <w:rFonts w:hAnsi="Times New Roman" w:ascii="Times New Roman"/>
          <w:b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1A0D12" w:rsidRPr="009E6866">
        <w:rPr>
          <w:rFonts w:hAnsi="Times New Roman" w:ascii="Times New Roman"/>
          <w:b/>
        </w:rPr>
        <w:t>DRUŠTVO ZA ŠPORTSKU REKREACIJU "STARO TRNJE", Zagreb, Boračka 17, OIB: 67066932422</w:t>
      </w:r>
      <w:r w:rsidR="001A0D12">
        <w:rPr>
          <w:rFonts w:hAnsi="Times New Roman" w:ascii="Times New Roman"/>
          <w:b/>
        </w:rPr>
        <w:t>,</w:t>
      </w:r>
      <w:r w:rsidR="001A0D12" w:rsidRPr="001A0D12">
        <w:rPr>
          <w:rFonts w:hAnsi="Times New Roman" w:ascii="Times New Roman"/>
        </w:rPr>
        <w:t xml:space="preserve"> </w:t>
      </w:r>
      <w:r w:rsidR="001A0D12" w:rsidRPr="009E6866">
        <w:rPr>
          <w:rFonts w:hAnsi="Times New Roman" w:ascii="Times New Roman"/>
        </w:rPr>
        <w:t>26. srpnja 2017.</w:t>
      </w:r>
    </w:p>
    <w:p w:rsidRDefault="001A0D12" w:rsidP="001725CA" w:rsidR="001A0D1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A0D12" w:rsidRPr="009E6866">
        <w:rPr>
          <w:rFonts w:hAnsi="Times New Roman" w:ascii="Times New Roman"/>
          <w:b/>
        </w:rPr>
        <w:t>DRUŠTVO ZA ŠPORTSKU REKREACIJU "STARO TRNJE", Zagreb, Boračka 17, OIB: 67066932422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270CF" w:rsidRPr="005A7D4D">
        <w:rPr>
          <w:rFonts w:hAnsi="Times New Roman" w:ascii="Times New Roman"/>
          <w:b/>
        </w:rPr>
        <w:t>33</w:t>
      </w:r>
      <w:r w:rsidR="001A0D12">
        <w:rPr>
          <w:rFonts w:hAnsi="Times New Roman" w:ascii="Times New Roman"/>
          <w:b/>
        </w:rPr>
        <w:t>2516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1A0D12">
      <w:pPr>
        <w:jc w:val="center"/>
        <w:rPr>
          <w:rFonts w:hAnsi="Times New Roman" w:ascii="Times New Roman"/>
        </w:rPr>
      </w:pPr>
      <w:r w:rsidRPr="001A0D12">
        <w:rPr>
          <w:rFonts w:hAnsi="Times New Roman" w:ascii="Times New Roman"/>
        </w:rPr>
        <w:t xml:space="preserve">U </w:t>
      </w:r>
      <w:r w:rsidR="00E270CF" w:rsidRPr="001A0D12">
        <w:rPr>
          <w:rFonts w:hAnsi="Times New Roman" w:ascii="Times New Roman"/>
        </w:rPr>
        <w:t xml:space="preserve">Zagrebu, </w:t>
      </w:r>
      <w:r w:rsidR="001A0D12" w:rsidRPr="001A0D12">
        <w:rPr>
          <w:rFonts w:hAnsi="Times New Roman" w:ascii="Times New Roman"/>
        </w:rPr>
        <w:t>26. srpnja</w:t>
      </w:r>
      <w:r w:rsidR="00900D3F" w:rsidRPr="001A0D12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568" w:rsidP="00A83AC6" w:rsidR="00D73568">
      <w:r>
        <w:separator/>
      </w:r>
    </w:p>
  </w:endnote>
  <w:endnote w:id="0" w:type="continuationSeparator">
    <w:p w:rsidRDefault="00D73568" w:rsidP="00A83AC6" w:rsidR="00D73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568" w:rsidP="00A83AC6" w:rsidR="00D73568">
      <w:r>
        <w:separator/>
      </w:r>
    </w:p>
  </w:footnote>
  <w:footnote w:id="0" w:type="continuationSeparator">
    <w:p w:rsidRDefault="00D73568" w:rsidP="00A83AC6" w:rsidR="00D73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2C0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5A7D4D">
    <w:pPr>
      <w:pStyle w:val="Zaglavlje"/>
      <w:jc w:val="right"/>
      <w:rPr>
        <w:rFonts w:hAnsi="Times New Roman" w:ascii="Times New Roman"/>
        <w:b/>
      </w:rPr>
    </w:pPr>
    <w:r w:rsidRPr="005A7D4D">
      <w:rPr>
        <w:rFonts w:hAnsi="Times New Roman" w:ascii="Times New Roman"/>
        <w:b/>
      </w:rPr>
      <w:t xml:space="preserve">   48.</w:t>
    </w:r>
    <w:r w:rsidR="00A83AC6" w:rsidRPr="005A7D4D">
      <w:rPr>
        <w:rFonts w:hAnsi="Times New Roman" w:ascii="Times New Roman"/>
        <w:b/>
      </w:rPr>
      <w:t xml:space="preserve"> St-</w:t>
    </w:r>
    <w:r w:rsidR="00E270CF" w:rsidRPr="005A7D4D">
      <w:rPr>
        <w:rFonts w:hAnsi="Times New Roman" w:ascii="Times New Roman"/>
        <w:b/>
      </w:rPr>
      <w:t>33</w:t>
    </w:r>
    <w:r w:rsidR="001A0D12">
      <w:rPr>
        <w:rFonts w:hAnsi="Times New Roman" w:ascii="Times New Roman"/>
        <w:b/>
      </w:rPr>
      <w:t>25</w:t>
    </w:r>
    <w:r w:rsidR="00267D56" w:rsidRPr="005A7D4D">
      <w:rPr>
        <w:rFonts w:hAnsi="Times New Roman" w:ascii="Times New Roman"/>
        <w:b/>
      </w:rPr>
      <w:t>/1</w:t>
    </w:r>
    <w:r w:rsidR="001A0D12">
      <w:rPr>
        <w:rFonts w:hAnsi="Times New Roman" w:ascii="Times New Roman"/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A0D12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172C0"/>
    <w:rsid w:val="00A81532"/>
    <w:rsid w:val="00A83AC6"/>
    <w:rsid w:val="00AD4F3B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3325</izvorni_sadrzaj>
    <derivirana_varijabla naziv="DomainObject.Predmet.Broj_1">3325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St-3325/2016</izvorni_sadrzaj>
    <derivirana_varijabla naziv="DomainObject.Predmet.OznakaBroj_1">St-3325/2016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ŠPORTSKU REKREACIJU ''STARO TRNJE'' zastupanog po punomoćniku SREĆKO ŠUK</izvorni_sadrzaj>
    <derivirana_varijabla naziv="DomainObject.Predmet.ProtustrankaFormated_1">  DRUŠTVO ZA ŠPORTSKU REKREACIJU ''STARO TRNJE'' zastupanog po punomoćniku SREĆKO ŠUK</derivirana_varijabla>
  </DomainObject.Predmet.ProtustrankaFormated>
  <DomainObject.Predmet.ProtustrankaFormatedOIB>
    <izvorni_sadrzaj>  DRUŠTVO ZA ŠPORTSKU REKREACIJU ''STARO TRNJE'', OIB 67066932422 zastupanog po punomoćniku SREĆKO ŠUK</izvorni_sadrzaj>
    <derivirana_varijabla naziv="DomainObject.Predmet.ProtustrankaFormatedOIB_1">  DRUŠTVO ZA ŠPORTSKU REKREACIJU ''STARO TRNJE'', OIB 67066932422 zastupanog po punomoćniku SREĆKO ŠUK</derivirana_varijabla>
  </DomainObject.Predmet.ProtustrankaFormatedOIB>
  <DomainObject.Predmet.ProtustrankaFormatedWithAdress>
    <izvorni_sadrzaj> DRUŠTVO ZA ŠPORTSKU REKREACIJU ''STARO TRNJE'', Boračka 17, 10000 Zagreb zastupanog po punomoćniku SREĆKO ŠUK</izvorni_sadrzaj>
    <derivirana_varijabla naziv="DomainObject.Predmet.ProtustrankaFormatedWithAdress_1"> DRUŠTVO ZA ŠPORTSKU REKREACIJU ''STARO TRNJE'', Boračka 17, 10000 Zagreb zastupanog po punomoćniku SREĆKO ŠUK</derivirana_varijabla>
  </DomainObject.Predmet.ProtustrankaFormatedWithAdress>
  <DomainObject.Predmet.ProtustrankaFormatedWithAdressOIB>
    <izvorni_sadrzaj> DRUŠTVO ZA ŠPORTSKU REKREACIJU ''STARO TRNJE'', OIB 67066932422, Boračka 17, 10000 Zagreb zastupanog po punomoćniku SREĆKO ŠUK</izvorni_sadrzaj>
    <derivirana_varijabla naziv="DomainObject.Predmet.ProtustrankaFormatedWithAdressOIB_1"> DRUŠTVO ZA ŠPORTSKU REKREACIJU ''STARO TRNJE'', OIB 67066932422, Boračka 17, 10000 Zagreb zastupanog po punomoćniku SREĆKO ŠUK</derivirana_varijabla>
  </DomainObject.Predmet.ProtustrankaFormatedWithAdressOIB>
  <DomainObject.Predmet.ProtustrankaWithAdress>
    <izvorni_sadrzaj>DRUŠTVO ZA ŠPORTSKU REKREACIJU ''STARO TRNJE'' Boračka 17, 10000 Zagreb</izvorni_sadrzaj>
    <derivirana_varijabla naziv="DomainObject.Predmet.ProtustrankaWithAdress_1">DRUŠTVO ZA ŠPORTSKU REKREACIJU ''STARO TRNJE'' Boračka 17, 10000 Zagreb</derivirana_varijabla>
  </DomainObject.Predmet.ProtustrankaWithAdress>
  <DomainObject.Predmet.ProtustrankaWithAdressOIB>
    <izvorni_sadrzaj>DRUŠTVO ZA ŠPORTSKU REKREACIJU ''STARO TRNJE'', OIB 67066932422, Boračka 17, 10000 Zagreb</izvorni_sadrzaj>
    <derivirana_varijabla naziv="DomainObject.Predmet.ProtustrankaWithAdressOIB_1">DRUŠTVO ZA ŠPORTSKU REKREACIJU ''STARO TRNJE'', OIB 67066932422, Boračka 17, 10000 Zagreb</derivirana_varijabla>
  </DomainObject.Predmet.ProtustrankaWithAdressOIB>
  <DomainObject.Predmet.ProtustrankaNazivFormated>
    <izvorni_sadrzaj>DRUŠTVO ZA ŠPORTSKU REKREACIJU ''STARO TRNJE''</izvorni_sadrzaj>
    <derivirana_varijabla naziv="DomainObject.Predmet.ProtustrankaNazivFormated_1">DRUŠTVO ZA ŠPORTSKU REKREACIJU ''STARO TRNJE''</derivirana_varijabla>
  </DomainObject.Predmet.ProtustrankaNazivFormated>
  <DomainObject.Predmet.ProtustrankaNazivFormatedOIB>
    <izvorni_sadrzaj>DRUŠTVO ZA ŠPORTSKU REKREACIJU ''STARO TRNJE'', OIB 67066932422</izvorni_sadrzaj>
    <derivirana_varijabla naziv="DomainObject.Predmet.ProtustrankaNazivFormatedOIB_1">DRUŠTVO ZA ŠPORTSKU REKREACIJU ''STARO TRNJE'', OIB 67066932422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ŠPORTSKU REKREACIJU ''STARO TRNJE'' zastupanog po punomoćniku SREĆKO ŠUK</item>
    </izvorni_sadrzaj>
    <derivirana_varijabla naziv="DomainObject.Predmet.ProtuStrankaListFormated_1">
      <item>DRUŠTVO ZA ŠPORTSKU REKREACIJU ''STARO TRNJE'' zastupanog po punomoćniku SREĆKO ŠUK</item>
    </derivirana_varijabla>
  </DomainObject.Predmet.ProtuStrankaListFormated>
  <DomainObject.Predmet.ProtuStrankaListFormatedOIB>
    <izvorni_sadrzaj>
      <item>DRUŠTVO ZA ŠPORTSKU REKREACIJU ''STARO TRNJE'', OIB 67066932422 zastupanog po punomoćniku SREĆKO ŠUK</item>
    </izvorni_sadrzaj>
    <derivirana_varijabla naziv="DomainObject.Predmet.ProtuStrankaListFormatedOIB_1">
      <item>DRUŠTVO ZA ŠPORTSKU REKREACIJU ''STARO TRNJE'', OIB 67066932422 zastupanog po punomoćniku SREĆKO ŠUK</item>
    </derivirana_varijabla>
  </DomainObject.Predmet.ProtuStrankaListFormatedOIB>
  <DomainObject.Predmet.ProtuStrankaListFormatedWithAdress>
    <izvorni_sadrzaj>
      <item>DRUŠTVO ZA ŠPORTSKU REKREACIJU ''STARO TRNJE'', Boračka 17, 10000 Zagreb zastupanog po punomoćniku SREĆKO ŠUK</item>
    </izvorni_sadrzaj>
    <derivirana_varijabla naziv="DomainObject.Predmet.ProtuStrankaListFormatedWithAdress_1">
      <item>DRUŠTVO ZA ŠPORTSKU REKREACIJU ''STARO TRNJE'', Boračka 17, 10000 Zagreb zastupanog po punomoćniku SREĆKO ŠUK</item>
    </derivirana_varijabla>
  </DomainObject.Predmet.ProtuStrankaListFormatedWithAdress>
  <DomainObject.Predmet.ProtuStrankaListFormatedWithAdressOIB>
    <izvorni_sadrzaj>
      <item>DRUŠTVO ZA ŠPORTSKU REKREACIJU ''STARO TRNJE'', OIB 67066932422, Boračka 17, 10000 Zagreb zastupanog po punomoćniku SREĆKO ŠUK</item>
    </izvorni_sadrzaj>
    <derivirana_varijabla naziv="DomainObject.Predmet.ProtuStrankaListFormatedWithAdressOIB_1">
      <item>DRUŠTVO ZA ŠPORTSKU REKREACIJU ''STARO TRNJE'', OIB 67066932422, Boračka 17, 10000 Zagreb zastupanog po punomoćniku SREĆKO ŠUK</item>
    </derivirana_varijabla>
  </DomainObject.Predmet.ProtuStrankaListFormatedWithAdressOIB>
  <DomainObject.Predmet.ProtuStrankaListNazivFormated>
    <izvorni_sadrzaj>
      <item>DRUŠTVO ZA ŠPORTSKU REKREACIJU ''STARO TRNJE''</item>
    </izvorni_sadrzaj>
    <derivirana_varijabla naziv="DomainObject.Predmet.ProtuStrankaListNazivFormated_1">
      <item>DRUŠTVO ZA ŠPORTSKU REKREACIJU ''STARO TRNJE''</item>
    </derivirana_varijabla>
  </DomainObject.Predmet.ProtuStrankaListNazivFormated>
  <DomainObject.Predmet.ProtuStrankaListNazivFormatedOIB>
    <izvorni_sadrzaj>
      <item>DRUŠTVO ZA ŠPORTSKU REKREACIJU ''STARO TRNJE'', OIB 67066932422</item>
    </izvorni_sadrzaj>
    <derivirana_varijabla naziv="DomainObject.Predmet.ProtuStrankaListNazivFormatedOIB_1">
      <item>DRUŠTVO ZA ŠPORTSKU REKREACIJU ''STARO TRNJE'', OIB 67066932422</item>
    </derivirana_varijabla>
  </DomainObject.Predmet.ProtuStrankaListNazivFormatedOIB>
  <DomainObject.Predmet.OstaliListFormated>
    <izvorni_sadrzaj>
      <item>SREĆKO ŠUK punomoćnik sudionika u postupku DRUŠTVO ZA ŠPORTSKU REKREACIJU ''STARO TRNJE''</item>
    </izvorni_sadrzaj>
    <derivirana_varijabla naziv="DomainObject.Predmet.OstaliListFormated_1">
      <item>SREĆKO ŠUK punomoćnik sudionika u postupku DRUŠTVO ZA ŠPORTSKU REKREACIJU ''STARO TRNJE''</item>
    </derivirana_varijabla>
  </DomainObject.Predmet.OstaliListFormated>
  <DomainObject.Predmet.OstaliListFormatedOIB>
    <izvorni_sadrzaj>
      <item>SREĆKO ŠUK, OIB 67066932422 punomoćnik sudionika u postupku DRUŠTVO ZA ŠPORTSKU REKREACIJU ''STARO TRNJE''</item>
    </izvorni_sadrzaj>
    <derivirana_varijabla naziv="DomainObject.Predmet.OstaliListFormatedOIB_1">
      <item>SREĆKO ŠUK, OIB 67066932422 punomoćnik sudionika u postupku DRUŠTVO ZA ŠPORTSKU REKREACIJU ''STARO TRNJE''</item>
    </derivirana_varijabla>
  </DomainObject.Predmet.OstaliListFormatedOIB>
  <DomainObject.Predmet.OstaliListFormatedWithAdress>
    <izvorni_sadrzaj>
      <item>SREĆKO ŠUK, Josipa Andresa 17, 10000 Zagreb punomoćnik sudionika u postupku DRUŠTVO ZA ŠPORTSKU REKREACIJU ''STARO TRNJE''</item>
    </izvorni_sadrzaj>
    <derivirana_varijabla naziv="DomainObject.Predmet.OstaliListFormatedWithAdress_1">
      <item>SREĆKO ŠUK, Josipa Andresa 17, 10000 Zagreb punomoćnik sudionika u postupku DRUŠTVO ZA ŠPORTSKU REKREACIJU ''STARO TRNJE''</item>
    </derivirana_varijabla>
  </DomainObject.Predmet.OstaliListFormatedWithAdress>
  <DomainObject.Predmet.OstaliListFormatedWithAdressOIB>
    <izvorni_sadrzaj>
      <item>SREĆKO ŠUK, OIB 67066932422, Josipa Andresa 17, 10000 Zagreb punomoćnik sudionika u postupku DRUŠTVO ZA ŠPORTSKU REKREACIJU ''STARO TRNJE''</item>
    </izvorni_sadrzaj>
    <derivirana_varijabla naziv="DomainObject.Predmet.OstaliListFormatedWithAdressOIB_1">
      <item>SREĆKO ŠUK, OIB 67066932422, Josipa Andresa 17, 10000 Zagreb punomoćnik sudionika u postupku DRUŠTVO ZA ŠPORTSKU REKREACIJU ''STARO TRNJE''</item>
    </derivirana_varijabla>
  </DomainObject.Predmet.OstaliListFormatedWithAdressOIB>
  <DomainObject.Predmet.OstaliListNazivFormated>
    <izvorni_sadrzaj>
      <item>SREĆKO ŠUK</item>
    </izvorni_sadrzaj>
    <derivirana_varijabla naziv="DomainObject.Predmet.OstaliListNazivFormated_1">
      <item>SREĆKO ŠUK</item>
    </derivirana_varijabla>
  </DomainObject.Predmet.OstaliListNazivFormated>
  <DomainObject.Predmet.OstaliListNazivFormatedOIB>
    <izvorni_sadrzaj>
      <item>SREĆKO ŠUK, OIB 67066932422</item>
    </izvorni_sadrzaj>
    <derivirana_varijabla naziv="DomainObject.Predmet.OstaliListNazivFormatedOIB_1">
      <item>SREĆKO ŠUK, OIB 67066932422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ŠPORTSKU REKREACIJU ''STARO TRNJE''</izvorni_sadrzaj>
    <derivirana_varijabla naziv="DomainObject.Predmet.ProtustrankaIDrugi_1">DRUŠTVO ZA ŠPORTSKU REKREACIJU ''STARO TRNJE''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ZA ŠPORTSKU REKREACIJU ''STARO TRNJE'', OIB 67066932422, Boračka 17, 10000 Zagreb</izvorni_sadrzaj>
    <derivirana_varijabla naziv="DomainObject.Predmet.ProtustrankaIDrugiAdressOIB_1">DRUŠTVO ZA ŠPORTSKU REKREACIJU ''STARO TRNJE'', OIB 67066932422, Boračka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ZA ŠPORTSKU REKREACIJU ''STARO TRNJE''</item>
      <item>SREĆKO ŠUK</item>
    </izvorni_sadrzaj>
    <derivirana_varijabla naziv="DomainObject.Predmet.SudioniciListNaziv_1">
      <item>FINA Regionalni centar Zagreb</item>
      <item>DRUŠTVO ZA ŠPORTSKU REKREACIJU ''STARO TRNJE''</item>
      <item>SREĆKO ŠUK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DRUŠTVO ZA ŠPORTSKU REKREACIJU ''STARO TRNJE'', OIB 67066932422, Boračka 17,10000 Zagreb</item>
      <item>SREĆKO ŠUK, OIB 67066932422, Josipa Andresa 17,10000 Zagreb</item>
    </izvorni_sadrzaj>
    <derivirana_varijabla naziv="DomainObject.Predmet.SudioniciListAdressOIB_1">
      <item>FINA Regionalni centar Zagreb, OIB 85821130368, Trg svibanjskih žrtava 1995. br. 1,10000 Zagreb</item>
      <item>DRUŠTVO ZA ŠPORTSKU REKREACIJU ''STARO TRNJE'', OIB 67066932422, Boračka 17,10000 Zagreb</item>
      <item>SREĆKO ŠUK, OIB 67066932422, Josipa Andresa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67066932422</item>
      <item>, OIB 67066932422</item>
    </izvorni_sadrzaj>
    <derivirana_varijabla naziv="DomainObject.Predmet.SudioniciListNazivOIB_1">
      <item>, OIB 85821130368</item>
      <item>, OIB 67066932422</item>
      <item>, OIB 67066932422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2B5BD-6602-4738-9AFC-F0D69ABBB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1793</properties:Characters>
  <properties:Lines>55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2017-07-26T08:42:00Z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2017-07-26T08:45:00Z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