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fd48" w14:paraId="0e7fd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8742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St-6445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87422">
        <w:rPr>
          <w:rFonts w:hAnsi="Times New Roman" w:ascii="Times New Roman"/>
        </w:rPr>
        <w:t>DK SPORTBAR d.o.o., OIB:27234737209, Jastrebarsko, Vladka Mačeka 30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87422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87422">
        <w:rPr>
          <w:rFonts w:hAnsi="Times New Roman" w:ascii="Times New Roman"/>
        </w:rPr>
        <w:t>DK SPORTBAR d.o.o., OIB:27234737209, Jastrebarsko, Vladka Mačeka 30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87422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887422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887422">
        <w:rPr>
          <w:rFonts w:hAnsi="Times New Roman" w:ascii="Times New Roman"/>
          <w:szCs w:val="24"/>
        </w:rPr>
        <w:t>01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8874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87422">
        <w:rPr>
          <w:rFonts w:hAnsi="Times New Roman" w:ascii="Times New Roman"/>
          <w:szCs w:val="24"/>
        </w:rPr>
        <w:t>Jugoslav Puran, OIB:70582689973, Bjelovar, Josipa Jelačića 12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87422">
        <w:rPr>
          <w:rFonts w:hAnsi="Times New Roman" w:ascii="Times New Roman"/>
        </w:rPr>
        <w:t>DK SPORTBAR d.o.o., OIB:27234737209, Jastrebarsko, Vladka Mačeka 30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87422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87422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Za točnost opravka:</w:t>
      </w:r>
    </w:p>
    <w:p w:rsidRDefault="00887422" w:rsidP="00B6390A" w:rsidR="0088742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74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887422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7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4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4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4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4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7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4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4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4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4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St-6445/2015</izvorni_sadrzaj>
    <derivirana_varijabla naziv="DomainObject.Predmet.OznakaBroj_1">St-6445/2015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DK SPORTBAR d.o.o. zastupanog po punomoćniku Dejan Juranić</izvorni_sadrzaj>
    <derivirana_varijabla naziv="DomainObject.Predmet.ProtustrankaFormated_1">  DK SPORTBAR d.o.o. zastupanog po punomoćniku Dejan Juranić</derivirana_varijabla>
  </DomainObject.Predmet.ProtustrankaFormated>
  <DomainObject.Predmet.ProtustrankaFormatedOIB>
    <izvorni_sadrzaj>  DK SPORTBAR d.o.o., OIB 27234737209 zastupanog po punomoćniku Dejan Juranić</izvorni_sadrzaj>
    <derivirana_varijabla naziv="DomainObject.Predmet.ProtustrankaFormatedOIB_1">  DK SPORTBAR d.o.o., OIB 27234737209 zastupanog po punomoćniku Dejan Juranić</derivirana_varijabla>
  </DomainObject.Predmet.ProtustrankaFormatedOIB>
  <DomainObject.Predmet.ProtustrankaFormatedWithAdress>
    <izvorni_sadrzaj> DK SPORTBAR d.o.o., Vladka Mačeka 30, 10450 Jastrebarsko zastupanog po punomoćniku Dejan Juranić</izvorni_sadrzaj>
    <derivirana_varijabla naziv="DomainObject.Predmet.ProtustrankaFormatedWithAdress_1"> DK SPORTBAR d.o.o., Vladka Mačeka 30, 10450 Jastrebarsko zastupanog po punomoćniku Dejan Juranić</derivirana_varijabla>
  </DomainObject.Predmet.ProtustrankaFormatedWithAdress>
  <DomainObject.Predmet.ProtustrankaFormatedWithAdressOIB>
    <izvorni_sadrzaj> DK SPORTBAR d.o.o., OIB 27234737209, Vladka Mačeka 30, 10450 Jastrebarsko zastupanog po punomoćniku Dejan Juranić</izvorni_sadrzaj>
    <derivirana_varijabla naziv="DomainObject.Predmet.ProtustrankaFormatedWithAdressOIB_1"> DK SPORTBAR d.o.o., OIB 27234737209, Vladka Mačeka 30, 10450 Jastrebarsko zastupanog po punomoćniku Dejan Juranić</derivirana_varijabla>
  </DomainObject.Predmet.ProtustrankaFormatedWithAdressOIB>
  <DomainObject.Predmet.ProtustrankaWithAdress>
    <izvorni_sadrzaj>DK SPORTBAR d.o.o. Vladka Mačeka 30, 10450 Jastrebarsko</izvorni_sadrzaj>
    <derivirana_varijabla naziv="DomainObject.Predmet.ProtustrankaWithAdress_1">DK SPORTBAR d.o.o. Vladka Mačeka 30, 10450 Jastrebarsko</derivirana_varijabla>
  </DomainObject.Predmet.ProtustrankaWithAdress>
  <DomainObject.Predmet.ProtustrankaWithAdressOIB>
    <izvorni_sadrzaj>DK SPORTBAR d.o.o., OIB 27234737209, Vladka Mačeka 30, 10450 Jastrebarsko</izvorni_sadrzaj>
    <derivirana_varijabla naziv="DomainObject.Predmet.ProtustrankaWithAdressOIB_1">DK SPORTBAR d.o.o., OIB 27234737209, Vladka Mačeka 30, 10450 Jastrebarsko</derivirana_varijabla>
  </DomainObject.Predmet.ProtustrankaWithAdressOIB>
  <DomainObject.Predmet.ProtustrankaNazivFormated>
    <izvorni_sadrzaj>DK SPORTBAR d.o.o.</izvorni_sadrzaj>
    <derivirana_varijabla naziv="DomainObject.Predmet.ProtustrankaNazivFormated_1">DK SPORTBAR d.o.o.</derivirana_varijabla>
  </DomainObject.Predmet.ProtustrankaNazivFormated>
  <DomainObject.Predmet.ProtustrankaNazivFormatedOIB>
    <izvorni_sadrzaj>DK SPORTBAR d.o.o., OIB 27234737209</izvorni_sadrzaj>
    <derivirana_varijabla naziv="DomainObject.Predmet.ProtustrankaNazivFormatedOIB_1">DK SPORTBAR d.o.o., OIB 27234737209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SPORTBAR d.o.o. zastupanog po punomoćniku Dejan Juranić</item>
    </izvorni_sadrzaj>
    <derivirana_varijabla naziv="DomainObject.Predmet.ProtuStrankaListFormated_1">
      <item>DK SPORTBAR d.o.o. zastupanog po punomoćniku Dejan Juranić</item>
    </derivirana_varijabla>
  </DomainObject.Predmet.ProtuStrankaListFormated>
  <DomainObject.Predmet.ProtuStrankaListFormatedOIB>
    <izvorni_sadrzaj>
      <item>DK SPORTBAR d.o.o., OIB 27234737209 zastupanog po punomoćniku Dejan Juranić</item>
    </izvorni_sadrzaj>
    <derivirana_varijabla naziv="DomainObject.Predmet.ProtuStrankaListFormatedOIB_1">
      <item>DK SPORTBAR d.o.o., OIB 27234737209 zastupanog po punomoćniku Dejan Juranić</item>
    </derivirana_varijabla>
  </DomainObject.Predmet.ProtuStrankaListFormatedOIB>
  <DomainObject.Predmet.ProtuStrankaListFormatedWithAdress>
    <izvorni_sadrzaj>
      <item>DK SPORTBAR d.o.o., Vladka Mačeka 30, 10450 Jastrebarsko zastupanog po punomoćniku Dejan Juranić</item>
    </izvorni_sadrzaj>
    <derivirana_varijabla naziv="DomainObject.Predmet.ProtuStrankaListFormatedWithAdress_1">
      <item>DK SPORTBAR d.o.o., Vladka Mačeka 30, 10450 Jastrebarsko zastupanog po punomoćniku Dejan Juranić</item>
    </derivirana_varijabla>
  </DomainObject.Predmet.ProtuStrankaListFormatedWithAdress>
  <DomainObject.Predmet.ProtuStrankaListFormatedWithAdressOIB>
    <izvorni_sadrzaj>
      <item>DK SPORTBAR d.o.o., OIB 27234737209, Vladka Mačeka 30, 10450 Jastrebarsko zastupanog po punomoćniku Dejan Juranić</item>
    </izvorni_sadrzaj>
    <derivirana_varijabla naziv="DomainObject.Predmet.ProtuStrankaListFormatedWithAdressOIB_1">
      <item>DK SPORTBAR d.o.o., OIB 27234737209, Vladka Mačeka 30, 10450 Jastrebarsko zastupanog po punomoćniku Dejan Juranić</item>
    </derivirana_varijabla>
  </DomainObject.Predmet.ProtuStrankaListFormatedWithAdressOIB>
  <DomainObject.Predmet.ProtuStrankaListNazivFormated>
    <izvorni_sadrzaj>
      <item>DK SPORTBAR d.o.o.</item>
    </izvorni_sadrzaj>
    <derivirana_varijabla naziv="DomainObject.Predmet.ProtuStrankaListNazivFormated_1">
      <item>DK SPORTBAR d.o.o.</item>
    </derivirana_varijabla>
  </DomainObject.Predmet.ProtuStrankaListNazivFormated>
  <DomainObject.Predmet.ProtuStrankaListNazivFormatedOIB>
    <izvorni_sadrzaj>
      <item>DK SPORTBAR d.o.o., OIB 27234737209</item>
    </izvorni_sadrzaj>
    <derivirana_varijabla naziv="DomainObject.Predmet.ProtuStrankaListNazivFormatedOIB_1">
      <item>DK SPORTBAR d.o.o., OIB 27234737209</item>
    </derivirana_varijabla>
  </DomainObject.Predmet.ProtuStrankaListNazivFormatedOIB>
  <DomainObject.Predmet.OstaliListFormated>
    <izvorni_sadrzaj>
      <item>Dejan Juranić punomoćnik sudionika u postupku DK SPORTBAR d.o.o.</item>
    </izvorni_sadrzaj>
    <derivirana_varijabla naziv="DomainObject.Predmet.OstaliListFormated_1">
      <item>Dejan Juranić punomoćnik sudionika u postupku DK SPORTBAR d.o.o.</item>
    </derivirana_varijabla>
  </DomainObject.Predmet.OstaliListFormated>
  <DomainObject.Predmet.OstaliListFormatedOIB>
    <izvorni_sadrzaj>
      <item>Dejan Juranić, OIB 96947989851 punomoćnik sudionika u postupku DK SPORTBAR d.o.o.</item>
    </izvorni_sadrzaj>
    <derivirana_varijabla naziv="DomainObject.Predmet.OstaliListFormatedOIB_1">
      <item>Dejan Juranić, OIB 96947989851 punomoćnik sudionika u postupku DK SPORTBAR d.o.o.</item>
    </derivirana_varijabla>
  </DomainObject.Predmet.OstaliListFormatedOIB>
  <DomainObject.Predmet.OstaliListFormatedWithAdress>
    <izvorni_sadrzaj>
      <item>Dejan Juranić, Petra Svačića 7A, 10450 Jastrebarsko punomoćnik sudionika u postupku DK SPORTBAR d.o.o.</item>
    </izvorni_sadrzaj>
    <derivirana_varijabla naziv="DomainObject.Predmet.OstaliListFormatedWithAdress_1">
      <item>Dejan Juranić, Petra Svačića 7A, 10450 Jastrebarsko punomoćnik sudionika u postupku DK SPORTBAR d.o.o.</item>
    </derivirana_varijabla>
  </DomainObject.Predmet.OstaliListFormatedWithAdress>
  <DomainObject.Predmet.OstaliListFormatedWithAdressOIB>
    <izvorni_sadrzaj>
      <item>Dejan Juranić, OIB 96947989851, Petra Svačića 7A, 10450 Jastrebarsko punomoćnik sudionika u postupku DK SPORTBAR d.o.o.</item>
    </izvorni_sadrzaj>
    <derivirana_varijabla naziv="DomainObject.Predmet.OstaliListFormatedWithAdressOIB_1">
      <item>Dejan Juranić, OIB 96947989851, Petra Svačića 7A, 10450 Jastrebarsko punomoćnik sudionika u postupku DK SPORTBAR d.o.o.</item>
    </derivirana_varijabla>
  </DomainObject.Predmet.OstaliListFormatedWithAdressOIB>
  <DomainObject.Predmet.OstaliListNazivFormated>
    <izvorni_sadrzaj>
      <item>Dejan Juranić</item>
    </izvorni_sadrzaj>
    <derivirana_varijabla naziv="DomainObject.Predmet.OstaliListNazivFormated_1">
      <item>Dejan Juranić</item>
    </derivirana_varijabla>
  </DomainObject.Predmet.OstaliListNazivFormated>
  <DomainObject.Predmet.OstaliListNazivFormatedOIB>
    <izvorni_sadrzaj>
      <item>Dejan Juranić, OIB 96947989851</item>
    </izvorni_sadrzaj>
    <derivirana_varijabla naziv="DomainObject.Predmet.OstaliListNazivFormatedOIB_1">
      <item>Dejan Juranić, OIB 96947989851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SPORTBAR d.o.o.</izvorni_sadrzaj>
    <derivirana_varijabla naziv="DomainObject.Predmet.ProtustrankaIDrugi_1">DK SPORTBAR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DK SPORTBAR d.o.o., OIB 27234737209, Vladka Mačeka 30, 10450 Jastrebarsko</izvorni_sadrzaj>
    <derivirana_varijabla naziv="DomainObject.Predmet.ProtustrankaIDrugiAdressOIB_1">DK SPORTBAR d.o.o., OIB 27234737209, Vladka Mačeka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DK SPORTBAR d.o.o.</item>
      <item>Dejan Juranić</item>
    </izvorni_sadrzaj>
    <derivirana_varijabla naziv="DomainObject.Predmet.SudioniciListNaziv_1">
      <item>FINA Regionalni centar Zagreb</item>
      <item>DK SPORTBAR d.o.o.</item>
      <item>Dejan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DK SPORTBAR d.o.o., OIB 27234737209, Vladka Mačeka 30,10450 Jastrebarsko</item>
      <item>Dejan Juranić, OIB 96947989851, Petra Svačića 7A,10450 Jastrebarsko</item>
    </izvorni_sadrzaj>
    <derivirana_varijabla naziv="DomainObject.Predmet.SudioniciListAdressOIB_1">
      <item>FINA Regionalni centar Zagreb, OIB 85821130368, Trg svibanjskih žrtava 1995. 1,10000 Zagreb</item>
      <item>DK SPORTBAR d.o.o., OIB 27234737209, Vladka Mačeka 30,10450 Jastrebarsko</item>
      <item>Dejan Juranić, OIB 96947989851, Petra Svačića 7A,10450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27234737209</item>
      <item>, OIB 96947989851</item>
    </izvorni_sadrzaj>
    <derivirana_varijabla naziv="DomainObject.Predmet.SudioniciListNazivOIB_1">
      <item>, OIB 85821130368</item>
      <item>, OIB 27234737209</item>
      <item>, OIB 96947989851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2078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2016-04-26T09:01:00Z</cp:lastPrinted>
  <dcterms:modified xmlns:xsi="http://www.w3.org/2001/XMLSchema-instance" xsi:type="dcterms:W3CDTF">2016-04-26T09:01:00Z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