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b9d" w14:paraId="6763b9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D6FCA">
        <w:rPr>
          <w:rFonts w:hAnsi="Times New Roman" w:ascii="Times New Roman"/>
        </w:rPr>
        <w:t>3367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D6FCA" w:rsidRPr="00ED6FCA">
        <w:rPr>
          <w:rFonts w:hAnsi="Times New Roman" w:ascii="Times New Roman"/>
        </w:rPr>
        <w:t>BIG MAMA j.d.o.o. za usluge i proizvodnju, iz Zagreba, Posavje 2, OIB: 00159809311, MBS: 080857025</w:t>
      </w:r>
      <w:r w:rsidR="00D83115">
        <w:rPr>
          <w:rFonts w:hAnsi="Times New Roman" w:ascii="Times New Roman"/>
        </w:rPr>
        <w:t xml:space="preserve">, </w:t>
      </w:r>
      <w:r w:rsidR="00427920">
        <w:rPr>
          <w:rFonts w:hAnsi="Times New Roman" w:ascii="Times New Roman"/>
        </w:rPr>
        <w:t>dana 24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D6FCA" w:rsidRPr="00ED6FCA">
        <w:rPr>
          <w:rFonts w:hAnsi="Times New Roman" w:ascii="Times New Roman"/>
        </w:rPr>
        <w:t>BIG MAMA j.d.o.o. za usluge i proizvodnju, iz Zagreba, Posavje 2, OIB: 00159809311, MBS: 080857025</w:t>
      </w:r>
      <w:r w:rsidR="00ED6F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D6FCA">
        <w:rPr>
          <w:rFonts w:hAnsi="Times New Roman" w:ascii="Times New Roman"/>
        </w:rPr>
        <w:t>3367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 od 5</w:t>
      </w:r>
      <w:r w:rsidR="002D27D4">
        <w:rPr>
          <w:rFonts w:hAnsi="Times New Roman" w:ascii="Times New Roman"/>
        </w:rPr>
        <w:t>.4.2017.,</w:t>
      </w:r>
      <w:r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427920">
        <w:rPr>
          <w:rFonts w:hAnsi="Times New Roman" w:ascii="Times New Roman"/>
        </w:rPr>
        <w:t>Zagrebu, 24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71CE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71CE4" w:rsidP="00071CE4" w:rsidR="00427920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71CE4" w:rsidP="00071CE4" w:rsidR="00071CE4" w:rsidRPr="00427920">
      <w:pPr>
        <w:pStyle w:val="Odlomakpopisa"/>
        <w:jc w:val="right"/>
        <w:rPr>
          <w:rFonts w:hAnsi="Times New Roman" w:ascii="Times New Roman"/>
        </w:rPr>
      </w:pPr>
      <w:r w:rsidRPr="00071CE4">
        <w:rPr>
          <w:rFonts w:hAnsi="Times New Roman" w:ascii="Times New Roman"/>
        </w:rPr>
        <w:t>Zlatka Plivelić</w:t>
      </w:r>
    </w:p>
    <w:sectPr w:rsidSect="00821309" w:rsidR="00071CE4" w:rsidRPr="0042792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B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D6FCA">
      <w:rPr>
        <w:rFonts w:hAnsi="Times New Roman" w:ascii="Times New Roman"/>
      </w:rPr>
      <w:t>3367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67D13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22B8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St-3367/2016</izvorni_sadrzaj>
    <derivirana_varijabla naziv="DomainObject.Predmet.OznakaBroj_1">St-3367/2016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MAMA j.d.o.o. za usluge i proizvodnju zastupanog po punomoćniku LJUBICA KOVAČIĆ</izvorni_sadrzaj>
    <derivirana_varijabla naziv="DomainObject.Predmet.ProtustrankaFormated_1">  BIG MAMA j.d.o.o. za usluge i proizvodnju zastupanog po punomoćniku LJUBICA KOVAČIĆ</derivirana_varijabla>
  </DomainObject.Predmet.ProtustrankaFormated>
  <DomainObject.Predmet.ProtustrankaFormatedOIB>
    <izvorni_sadrzaj>  BIG MAMA j.d.o.o. za usluge i proizvodnju, OIB 00159809311 zastupanog po punomoćniku LJUBICA KOVAČIĆ</izvorni_sadrzaj>
    <derivirana_varijabla naziv="DomainObject.Predmet.ProtustrankaFormatedOIB_1">  BIG MAMA j.d.o.o. za usluge i proizvodnju, OIB 00159809311 zastupanog po punomoćniku LJUBICA KOVAČIĆ</derivirana_varijabla>
  </DomainObject.Predmet.ProtustrankaFormatedOIB>
  <DomainObject.Predmet.ProtustrankaFormatedWithAdress>
    <izvorni_sadrzaj> BIG MAMA j.d.o.o. za usluge i proizvodnju, Posavje 2, 10000 Zagreb zastupanog po punomoćniku LJUBICA KOVAČIĆ</izvorni_sadrzaj>
    <derivirana_varijabla naziv="DomainObject.Predmet.ProtustrankaFormatedWithAdress_1"> BIG MAMA j.d.o.o. za usluge i proizvodnju, Posavje 2, 10000 Zagreb zastupanog po punomoćniku LJUBICA KOVAČIĆ</derivirana_varijabla>
  </DomainObject.Predmet.ProtustrankaFormatedWithAdress>
  <DomainObject.Predmet.ProtustrankaFormatedWithAdressOIB>
    <izvorni_sadrzaj> BIG MAMA j.d.o.o. za usluge i proizvodnju, OIB 00159809311, Posavje 2, 10000 Zagreb zastupanog po punomoćniku LJUBICA KOVAČIĆ</izvorni_sadrzaj>
    <derivirana_varijabla naziv="DomainObject.Predmet.ProtustrankaFormatedWithAdressOIB_1"> BIG MAMA j.d.o.o. za usluge i proizvodnju, OIB 00159809311, Posavje 2, 10000 Zagreb zastupanog po punomoćniku LJUBICA KOVAČIĆ</derivirana_varijabla>
  </DomainObject.Predmet.ProtustrankaFormatedWithAdressOIB>
  <DomainObject.Predmet.ProtustrankaWithAdress>
    <izvorni_sadrzaj>BIG MAMA j.d.o.o. za usluge i proizvodnju Posavje 2, 10000 Zagreb</izvorni_sadrzaj>
    <derivirana_varijabla naziv="DomainObject.Predmet.ProtustrankaWithAdress_1">BIG MAMA j.d.o.o. za usluge i proizvodnju Posavje 2, 10000 Zagreb</derivirana_varijabla>
  </DomainObject.Predmet.ProtustrankaWithAdress>
  <DomainObject.Predmet.ProtustrankaWithAdressOIB>
    <izvorni_sadrzaj>BIG MAMA j.d.o.o. za usluge i proizvodnju, OIB 00159809311, Posavje 2, 10000 Zagreb</izvorni_sadrzaj>
    <derivirana_varijabla naziv="DomainObject.Predmet.ProtustrankaWithAdressOIB_1">BIG MAMA j.d.o.o. za usluge i proizvodnju, OIB 00159809311, Posavje 2, 10000 Zagreb</derivirana_varijabla>
  </DomainObject.Predmet.ProtustrankaWithAdressOIB>
  <DomainObject.Predmet.ProtustrankaNazivFormated>
    <izvorni_sadrzaj>BIG MAMA j.d.o.o. za usluge i proizvodnju</izvorni_sadrzaj>
    <derivirana_varijabla naziv="DomainObject.Predmet.ProtustrankaNazivFormated_1">BIG MAMA j.d.o.o. za usluge i proizvodnju</derivirana_varijabla>
  </DomainObject.Predmet.ProtustrankaNazivFormated>
  <DomainObject.Predmet.ProtustrankaNazivFormatedOIB>
    <izvorni_sadrzaj>BIG MAMA j.d.o.o. za usluge i proizvodnju, OIB 00159809311</izvorni_sadrzaj>
    <derivirana_varijabla naziv="DomainObject.Predmet.ProtustrankaNazivFormatedOIB_1">BIG MAMA j.d.o.o. za usluge i proizvodnju, OIB 00159809311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MAMA j.d.o.o. za usluge i proizvodnju zastupanog po punomoćniku LJUBICA KOVAČIĆ</item>
    </izvorni_sadrzaj>
    <derivirana_varijabla naziv="DomainObject.Predmet.ProtuStrankaListFormated_1">
      <item>BIG MAMA j.d.o.o. za usluge i proizvodnju zastupanog po punomoćniku LJUBICA KOVAČIĆ</item>
    </derivirana_varijabla>
  </DomainObject.Predmet.ProtuStrankaListFormated>
  <DomainObject.Predmet.ProtuStrankaListFormatedOIB>
    <izvorni_sadrzaj>
      <item>BIG MAMA j.d.o.o. za usluge i proizvodnju, OIB 00159809311 zastupanog po punomoćniku LJUBICA KOVAČIĆ</item>
    </izvorni_sadrzaj>
    <derivirana_varijabla naziv="DomainObject.Predmet.ProtuStrankaListFormatedOIB_1">
      <item>BIG MAMA j.d.o.o. za usluge i proizvodnju, OIB 00159809311 zastupanog po punomoćniku LJUBICA KOVAČIĆ</item>
    </derivirana_varijabla>
  </DomainObject.Predmet.ProtuStrankaListFormatedOIB>
  <DomainObject.Predmet.ProtuStrankaListFormatedWithAdress>
    <izvorni_sadrzaj>
      <item>BIG MAMA j.d.o.o. za usluge i proizvodnju, Posavje 2, 10000 Zagreb zastupanog po punomoćniku LJUBICA KOVAČIĆ</item>
    </izvorni_sadrzaj>
    <derivirana_varijabla naziv="DomainObject.Predmet.ProtuStrankaListFormatedWithAdress_1">
      <item>BIG MAMA j.d.o.o. za usluge i proizvodnju, Posavje 2, 10000 Zagreb zastupanog po punomoćniku LJUBICA KOVAČIĆ</item>
    </derivirana_varijabla>
  </DomainObject.Predmet.ProtuStrankaListFormatedWithAdress>
  <DomainObject.Predmet.ProtuStrankaListFormatedWithAdressOIB>
    <izvorni_sadrzaj>
      <item>BIG MAMA j.d.o.o. za usluge i proizvodnju, OIB 00159809311, Posavje 2, 10000 Zagreb zastupanog po punomoćniku LJUBICA KOVAČIĆ</item>
    </izvorni_sadrzaj>
    <derivirana_varijabla naziv="DomainObject.Predmet.ProtuStrankaListFormatedWithAdressOIB_1">
      <item>BIG MAMA j.d.o.o. za usluge i proizvodnju, OIB 00159809311, Posavje 2, 10000 Zagreb zastupanog po punomoćniku LJUBICA KOVAČIĆ</item>
    </derivirana_varijabla>
  </DomainObject.Predmet.ProtuStrankaListFormatedWithAdressOIB>
  <DomainObject.Predmet.ProtuStrankaListNazivFormated>
    <izvorni_sadrzaj>
      <item>BIG MAMA j.d.o.o. za usluge i proizvodnju</item>
    </izvorni_sadrzaj>
    <derivirana_varijabla naziv="DomainObject.Predmet.ProtuStrankaListNazivFormated_1">
      <item>BIG MAMA j.d.o.o. za usluge i proizvodnju</item>
    </derivirana_varijabla>
  </DomainObject.Predmet.ProtuStrankaListNazivFormated>
  <DomainObject.Predmet.ProtuStrankaListNazivFormatedOIB>
    <izvorni_sadrzaj>
      <item>BIG MAMA j.d.o.o. za usluge i proizvodnju, OIB 00159809311</item>
    </izvorni_sadrzaj>
    <derivirana_varijabla naziv="DomainObject.Predmet.ProtuStrankaListNazivFormatedOIB_1">
      <item>BIG MAMA j.d.o.o. za usluge i proizvodnju, OIB 00159809311</item>
    </derivirana_varijabla>
  </DomainObject.Predmet.ProtuStrankaListNazivFormatedOIB>
  <DomainObject.Predmet.OstaliListFormated>
    <izvorni_sadrzaj>
      <item>LJUBICA KOVAČIĆ punomoćnik sudionika u postupku BIG MAMA j.d.o.o. za usluge i proizvodnju</item>
      <item>DRAGUTIN JEŽIĆ</item>
    </izvorni_sadrzaj>
    <derivirana_varijabla naziv="DomainObject.Predmet.OstaliListFormated_1">
      <item>LJUBICA KOVAČIĆ punomoćnik sudionika u postupku BIG MAMA j.d.o.o. za usluge i proizvodnju</item>
      <item>DRAGUTIN JEŽIĆ</item>
    </derivirana_varijabla>
  </DomainObject.Predmet.OstaliListFormated>
  <DomainObject.Predmet.OstaliListFormatedOIB>
    <izvorni_sadrzaj>
      <item>LJUBICA KOVAČIĆ, OIB 92491144840 punomoćnik sudionika u postupku BIG MAMA j.d.o.o. za usluge i proizvodnju</item>
      <item>DRAGUTIN JEŽIĆ, OIB 50868688359</item>
    </izvorni_sadrzaj>
    <derivirana_varijabla naziv="DomainObject.Predmet.OstaliListFormatedOIB_1">
      <item>LJUBICA KOVAČIĆ, OIB 92491144840 punomoćnik sudionika u postupku BIG MAMA j.d.o.o. za usluge i proizvodnju</item>
      <item>DRAGUTIN JEŽIĆ, OIB 50868688359</item>
    </derivirana_varijabla>
  </DomainObject.Predmet.OstaliListFormatedOIB>
  <DomainObject.Predmet.OstaliListFormatedWithAdress>
    <izvorni_sadrzaj>
      <item>LJUBICA KOVAČIĆ, Posavje 2, 10000 Zagreb punomoćnik sudionika u postupku BIG MAMA j.d.o.o. za usluge i proizvodnju</item>
      <item>DRAGUTIN JEŽIĆ, Česmičkoga 10, 10000 Zagreb</item>
    </izvorni_sadrzaj>
    <derivirana_varijabla naziv="DomainObject.Predmet.OstaliListFormatedWithAdress_1">
      <item>LJUBICA KOVAČIĆ, Posavje 2, 10000 Zagreb punomoćnik sudionika u postupku BIG MAMA j.d.o.o. za usluge i proizvodnju</item>
      <item>DRAGUTIN JEŽIĆ, Česmičkoga 10, 10000 Zagreb</item>
    </derivirana_varijabla>
  </DomainObject.Predmet.OstaliListFormatedWithAdress>
  <DomainObject.Predmet.OstaliListFormatedWithAdressOIB>
    <izvorni_sadrzaj>
      <item>LJUBICA KOVAČIĆ, OIB 92491144840, Posavje 2, 10000 Zagreb punomoćnik sudionika u postupku BIG MAMA j.d.o.o. za usluge i proizvodnju</item>
      <item>DRAGUTIN JEŽIĆ, OIB 50868688359, Česmičkoga 10, 10000 Zagreb</item>
    </izvorni_sadrzaj>
    <derivirana_varijabla naziv="DomainObject.Predmet.OstaliListFormatedWithAdressOIB_1">
      <item>LJUBICA KOVAČIĆ, OIB 92491144840, Posavje 2, 10000 Zagreb punomoćnik sudionika u postupku BIG MAMA j.d.o.o. za usluge i proizvodnju</item>
      <item>DRAGUTIN JEŽIĆ, OIB 50868688359, Česmičkoga 10, 10000 Zagreb</item>
    </derivirana_varijabla>
  </DomainObject.Predmet.OstaliListFormatedWithAdressOIB>
  <DomainObject.Predmet.OstaliListNazivFormated>
    <izvorni_sadrzaj>
      <item>LJUBICA KOVAČIĆ</item>
      <item>DRAGUTIN JEŽIĆ</item>
    </izvorni_sadrzaj>
    <derivirana_varijabla naziv="DomainObject.Predmet.OstaliListNazivFormated_1">
      <item>LJUBICA KOVAČIĆ</item>
      <item>DRAGUTIN JEŽIĆ</item>
    </derivirana_varijabla>
  </DomainObject.Predmet.OstaliListNazivFormated>
  <DomainObject.Predmet.OstaliListNazivFormatedOIB>
    <izvorni_sadrzaj>
      <item>LJUBICA KOVAČIĆ, OIB 92491144840</item>
      <item>DRAGUTIN JEŽIĆ, OIB 50868688359</item>
    </izvorni_sadrzaj>
    <derivirana_varijabla naziv="DomainObject.Predmet.OstaliListNazivFormatedOIB_1">
      <item>LJUBICA KOVAČIĆ, OIB 92491144840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MAMA j.d.o.o. za usluge i proizvodnju</izvorni_sadrzaj>
    <derivirana_varijabla naziv="DomainObject.Predmet.ProtustrankaIDrugi_1">BIG MAMA j.d.o.o. za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BIG MAMA j.d.o.o. za usluge i proizvodnju, OIB 00159809311, Posavje 2, 10000 Zagreb</izvorni_sadrzaj>
    <derivirana_varijabla naziv="DomainObject.Predmet.ProtustrankaIDrugiAdressOIB_1">BIG MAMA j.d.o.o. za usluge i proizvodnju, OIB 00159809311, Posavje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MAMA j.d.o.o. za usluge i proizvodnju</item>
      <item>LJUBICA KOVAČIĆ</item>
      <item>DRAGUTIN JEŽIĆ</item>
    </izvorni_sadrzaj>
    <derivirana_varijabla naziv="DomainObject.Predmet.SudioniciListNaziv_1">
      <item>FINA Regionalni centar Zagreb</item>
      <item>BIG MAMA j.d.o.o. za usluge i proizvodnju</item>
      <item>LJUBICA KOVAČIĆ</item>
      <item>DRAGUTIN JEŽIĆ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00159809311</item>
      <item>, OIB 92491144840</item>
      <item>, OIB 50868688359</item>
    </izvorni_sadrzaj>
    <derivirana_varijabla naziv="DomainObject.Predmet.SudioniciListNazivOIB_1">
      <item>, OIB 85821130368</item>
      <item>, OIB 00159809311</item>
      <item>, OIB 92491144840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13024-53E3-4034-8A59-273B6C67C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1972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2017-04-14T07:03:00Z</dcterms:created>
  <dc:creator>Vesna Fundurulić Perišin</dc:creator>
  <cp:lastModifiedBy>Zlatka Plivelić</cp:lastModifiedBy>
  <cp:lastPrinted>2017-04-24T12:05:00Z</cp:lastPrinted>
  <dcterms:modified xmlns:xsi="http://www.w3.org/2001/XMLSchema-instance" xsi:type="dcterms:W3CDTF">2017-04-24T12:33:00Z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