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afde" w14:paraId="d8dafde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</w:t>
      </w:r>
    </w:p>
    <w:p w:rsidRDefault="00AD539E" w:rsidP="00AD539E" w:rsidR="00AD539E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52000 </w:t>
      </w:r>
      <w:r w:rsidRPr="00EC7326">
        <w:t>PAZIN</w:t>
      </w:r>
      <w:r w:rsidRPr="00F06A9B">
        <w:t>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26374D" w:rsidP="0026374D" w:rsidR="0026374D">
      <w:pPr>
        <w:jc w:val="right"/>
      </w:pPr>
      <w:r>
        <w:t>1 St-</w:t>
      </w:r>
      <w:r w:rsidR="00217BB4">
        <w:t>392</w:t>
      </w:r>
      <w:r w:rsidRPr="001568BE">
        <w:t>/20</w:t>
      </w:r>
      <w:r w:rsidRPr="00F06A9B">
        <w:t>1</w:t>
      </w:r>
      <w:r>
        <w:t>6</w:t>
      </w:r>
      <w:r w:rsidRPr="00F06A9B">
        <w:t>-</w:t>
      </w:r>
      <w:r w:rsidR="00D53DBE">
        <w:t>127</w:t>
      </w:r>
    </w:p>
    <w:p w:rsidRDefault="0026374D" w:rsidP="0026374D" w:rsidR="0026374D">
      <w:pPr>
        <w:jc w:val="right"/>
      </w:pPr>
    </w:p>
    <w:p w:rsidRDefault="00AD539E" w:rsidP="00AD539E" w:rsidR="00AD539E" w:rsidRPr="00F06A9B"/>
    <w:p w:rsidRDefault="00AD539E" w:rsidP="00AD539E" w:rsidR="00AD539E" w:rsidRPr="006400EE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217BB4" w:rsidRPr="006E229B">
        <w:t>ADRIATICA DEVELOPMENTS d.o.o. u stečaju Umag, Stella Maris 18, OIB 44682397796</w:t>
      </w:r>
      <w:r w:rsidRPr="006400EE">
        <w:t xml:space="preserve">, </w:t>
      </w:r>
      <w:r w:rsidR="00D53DBE">
        <w:t>2</w:t>
      </w:r>
      <w:r w:rsidR="00E666F9">
        <w:t>2</w:t>
      </w:r>
      <w:r w:rsidR="00217BB4">
        <w:t>. svibnja</w:t>
      </w:r>
      <w:r w:rsidR="00342D89" w:rsidRPr="006400EE">
        <w:t xml:space="preserve"> </w:t>
      </w:r>
      <w:r w:rsidRPr="006400EE">
        <w:t>201</w:t>
      </w:r>
      <w:r w:rsidR="00E83606" w:rsidRPr="006400EE">
        <w:t>9</w:t>
      </w:r>
      <w:r w:rsidRPr="006400EE"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>z a k lj u č i o  j e</w:t>
      </w:r>
    </w:p>
    <w:p w:rsidRDefault="00AD539E" w:rsidP="00AD539E" w:rsidR="00AD539E" w:rsidRPr="007D0794"/>
    <w:p w:rsidRDefault="00AD539E" w:rsidP="00AD539E" w:rsidR="00AD539E">
      <w:pPr>
        <w:pStyle w:val="Obinitekst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13.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26374D" w:rsidP="00AD539E" w:rsidR="0026374D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217BB4" w:rsidP="00217BB4" w:rsidR="00217BB4">
      <w:pPr>
        <w:ind w:firstLine="708"/>
        <w:jc w:val="both"/>
      </w:pPr>
      <w:r>
        <w:t xml:space="preserve">- </w:t>
      </w:r>
      <w:r w:rsidR="00D53DBE">
        <w:t>JOŠKO MATULIĆ, Andrije Kačića-Miošića 10, Čakovec</w:t>
      </w:r>
      <w:r>
        <w:t xml:space="preserve">, </w:t>
      </w:r>
      <w:r w:rsidRPr="00A22118">
        <w:t xml:space="preserve">OIB: </w:t>
      </w:r>
      <w:r w:rsidR="00D53DBE">
        <w:t>12570578324</w:t>
      </w:r>
      <w:r>
        <w:t>,</w:t>
      </w:r>
      <w:r w:rsidRPr="00252067">
        <w:t xml:space="preserve"> </w:t>
      </w:r>
      <w:r>
        <w:t xml:space="preserve">u iznosu od 130.976,02 kn, (ID nadmetanja: 14648) na </w:t>
      </w:r>
      <w:r w:rsidRPr="00957180">
        <w:t xml:space="preserve">račun broj </w:t>
      </w:r>
      <w:r w:rsidR="00D53DBE">
        <w:t>HR8</w:t>
      </w:r>
      <w:r>
        <w:t xml:space="preserve">8 </w:t>
      </w:r>
      <w:r w:rsidR="00D53DBE">
        <w:t>2340</w:t>
      </w:r>
      <w:r>
        <w:t xml:space="preserve"> 00</w:t>
      </w:r>
      <w:r w:rsidR="00D53DBE">
        <w:t>93</w:t>
      </w:r>
      <w:r>
        <w:t xml:space="preserve"> </w:t>
      </w:r>
      <w:r w:rsidR="00D53DBE">
        <w:t>2279</w:t>
      </w:r>
      <w:r>
        <w:t xml:space="preserve"> </w:t>
      </w:r>
      <w:r w:rsidR="00D53DBE">
        <w:t>7618</w:t>
      </w:r>
      <w:r>
        <w:t xml:space="preserve"> </w:t>
      </w:r>
      <w:r w:rsidR="00D53DBE">
        <w:t>8</w:t>
      </w:r>
      <w:r>
        <w:t>,</w:t>
      </w:r>
    </w:p>
    <w:p w:rsidRDefault="00217BB4" w:rsidP="00217BB4" w:rsidR="00217BB4">
      <w:pPr>
        <w:ind w:firstLine="708"/>
        <w:jc w:val="both"/>
      </w:pPr>
    </w:p>
    <w:p w:rsidRDefault="00D53DBE" w:rsidP="00D53DBE" w:rsidR="00D53DBE">
      <w:pPr>
        <w:ind w:firstLine="708"/>
        <w:jc w:val="both"/>
      </w:pPr>
      <w:r>
        <w:t xml:space="preserve">- VESNA MATULIĆ, Andrije Kačića-Miošića 10, Čakovec, </w:t>
      </w:r>
      <w:r w:rsidRPr="00A22118">
        <w:t xml:space="preserve">OIB: </w:t>
      </w:r>
      <w:r>
        <w:t>73378351969,</w:t>
      </w:r>
      <w:r w:rsidRPr="00252067">
        <w:t xml:space="preserve"> </w:t>
      </w:r>
      <w:r>
        <w:t xml:space="preserve">u iznosu od 130.976,02 kn, (ID nadmetanja: 14648) na </w:t>
      </w:r>
      <w:r w:rsidRPr="00957180">
        <w:t xml:space="preserve">račun broj </w:t>
      </w:r>
      <w:r>
        <w:t>HR68 2340 0093 2256 9054 9,</w:t>
      </w:r>
    </w:p>
    <w:p w:rsidRDefault="00217BB4" w:rsidP="00AD539E" w:rsidR="00217BB4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241921" w:rsidP="00241921" w:rsidR="00241921">
      <w:pPr>
        <w:ind w:firstLine="708"/>
        <w:jc w:val="both"/>
      </w:pPr>
      <w:r>
        <w:t xml:space="preserve">- MARTINA BESTVINA, Ilirska 8, Osijek, </w:t>
      </w:r>
      <w:r w:rsidRPr="00A22118">
        <w:t xml:space="preserve">OIB: </w:t>
      </w:r>
      <w:r>
        <w:t>98890211538,</w:t>
      </w:r>
      <w:r w:rsidRPr="00252067">
        <w:t xml:space="preserve"> </w:t>
      </w:r>
      <w:r>
        <w:t xml:space="preserve">u iznosu od 130.977,00 kn, (ID nadmetanja: 14648) na </w:t>
      </w:r>
      <w:r w:rsidRPr="00957180">
        <w:t xml:space="preserve">račun broj </w:t>
      </w:r>
      <w:r>
        <w:t>HR58 2340 0093 2094 4594 5,</w:t>
      </w:r>
    </w:p>
    <w:p w:rsidRDefault="00241921" w:rsidP="00AD539E" w:rsidR="0024192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241921" w:rsidP="00241921" w:rsidR="00241921">
      <w:pPr>
        <w:ind w:firstLine="708"/>
        <w:jc w:val="both"/>
      </w:pPr>
      <w:r>
        <w:t xml:space="preserve">- MELITA STUBLIĆ-ŠOKEC, Dugoselska cesta 16, Sesvete, </w:t>
      </w:r>
      <w:r w:rsidRPr="00A22118">
        <w:t xml:space="preserve">OIB: </w:t>
      </w:r>
      <w:r>
        <w:t>78368530726,</w:t>
      </w:r>
      <w:r w:rsidRPr="00252067">
        <w:t xml:space="preserve"> </w:t>
      </w:r>
      <w:r>
        <w:t xml:space="preserve">u iznosu od 130.976,02 kn, (ID nadmetanja: 14648) na </w:t>
      </w:r>
      <w:r w:rsidRPr="00957180">
        <w:t xml:space="preserve">račun broj </w:t>
      </w:r>
      <w:r>
        <w:t>HR93 2360 0003 2152 3577 4,</w:t>
      </w:r>
    </w:p>
    <w:p w:rsidRDefault="00241921" w:rsidP="00AD539E" w:rsidR="0024192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241921" w:rsidP="00241921" w:rsidR="00241921">
      <w:pPr>
        <w:ind w:firstLine="708"/>
        <w:jc w:val="both"/>
      </w:pPr>
      <w:r>
        <w:t xml:space="preserve">- MIRA RUČEVIĆ, Vijenac K. A. Stepinca 24, Đakovo, </w:t>
      </w:r>
      <w:r w:rsidRPr="00A22118">
        <w:t xml:space="preserve">OIB: </w:t>
      </w:r>
      <w:r>
        <w:t>49659410030,</w:t>
      </w:r>
      <w:r w:rsidRPr="00252067">
        <w:t xml:space="preserve"> </w:t>
      </w:r>
      <w:r>
        <w:t xml:space="preserve">u iznosu od 130.976,02 kn, (ID nadmetanja: 14648) na </w:t>
      </w:r>
      <w:r w:rsidRPr="00957180">
        <w:t xml:space="preserve">račun broj </w:t>
      </w:r>
      <w:r>
        <w:t>HR71 2360 0003 2361 5499 6,</w:t>
      </w:r>
    </w:p>
    <w:p w:rsidRDefault="00241921" w:rsidP="00AD539E" w:rsidR="0024192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241921" w:rsidP="00241921" w:rsidR="00241921">
      <w:pPr>
        <w:ind w:firstLine="708"/>
        <w:jc w:val="both"/>
      </w:pPr>
      <w:r>
        <w:t xml:space="preserve">- RADIUS d.o.o., Trg dr. Franje Tuđmana 2c, Turčin, </w:t>
      </w:r>
      <w:r w:rsidRPr="00A22118">
        <w:t xml:space="preserve">OIB: </w:t>
      </w:r>
      <w:r>
        <w:t>82682747818,</w:t>
      </w:r>
      <w:r w:rsidRPr="00252067">
        <w:t xml:space="preserve"> </w:t>
      </w:r>
      <w:r>
        <w:t xml:space="preserve">u iznosu od 130.976,02 kn, (ID nadmetanja: 14648) na </w:t>
      </w:r>
      <w:r w:rsidRPr="00957180">
        <w:t xml:space="preserve">račun broj </w:t>
      </w:r>
      <w:r>
        <w:t>HR74 2402 0061 1005 1918 0,</w:t>
      </w:r>
    </w:p>
    <w:p w:rsidRDefault="00241921" w:rsidP="00AD539E" w:rsidR="0024192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241921" w:rsidP="00241921" w:rsidR="00241921">
      <w:pPr>
        <w:ind w:firstLine="708"/>
        <w:jc w:val="both"/>
      </w:pPr>
      <w:r>
        <w:t xml:space="preserve">- ROBERT VODOPIVEC, Dolenjska cesta 287, Škofljica Lavrica, Slovenija, </w:t>
      </w:r>
      <w:r w:rsidRPr="00A22118">
        <w:t xml:space="preserve">OIB: </w:t>
      </w:r>
      <w:r>
        <w:t>77794860504,</w:t>
      </w:r>
      <w:r w:rsidRPr="00252067">
        <w:t xml:space="preserve"> </w:t>
      </w:r>
      <w:r>
        <w:t xml:space="preserve">u iznosu od 130.976,02 kn, (ID nadmetanja: 14648) na </w:t>
      </w:r>
      <w:r w:rsidRPr="00957180">
        <w:t xml:space="preserve">račun broj </w:t>
      </w:r>
      <w:r>
        <w:t xml:space="preserve">HR49 2402 </w:t>
      </w:r>
      <w:r w:rsidR="008F30C5">
        <w:t>0063</w:t>
      </w:r>
      <w:r>
        <w:t xml:space="preserve"> </w:t>
      </w:r>
      <w:r w:rsidR="008F30C5">
        <w:t>2901</w:t>
      </w:r>
      <w:r>
        <w:t xml:space="preserve"> </w:t>
      </w:r>
      <w:r w:rsidR="008F30C5">
        <w:t>8686</w:t>
      </w:r>
      <w:r>
        <w:t xml:space="preserve"> </w:t>
      </w:r>
      <w:r w:rsidR="008F30C5">
        <w:t>3</w:t>
      </w:r>
      <w:r>
        <w:t>,</w:t>
      </w:r>
    </w:p>
    <w:p w:rsidRDefault="008F30C5" w:rsidP="00241921" w:rsidR="008F30C5">
      <w:pPr>
        <w:ind w:firstLine="708"/>
        <w:jc w:val="both"/>
      </w:pPr>
    </w:p>
    <w:p w:rsidRDefault="008F30C5" w:rsidP="008F30C5" w:rsidR="008F30C5">
      <w:pPr>
        <w:ind w:firstLine="708"/>
        <w:jc w:val="both"/>
      </w:pPr>
      <w:r>
        <w:t xml:space="preserve">- PRIMOŽ BAJŽELJ, Zgornje bitnje 184, Žabnica, Slovenija, </w:t>
      </w:r>
      <w:r w:rsidRPr="00A22118">
        <w:t xml:space="preserve">OIB: </w:t>
      </w:r>
      <w:r>
        <w:t>24235654714,</w:t>
      </w:r>
      <w:r w:rsidRPr="00252067">
        <w:t xml:space="preserve"> </w:t>
      </w:r>
      <w:r>
        <w:t xml:space="preserve">u iznosu od 130.976,02 kn, (ID nadmetanja: 14648) na </w:t>
      </w:r>
      <w:r w:rsidRPr="00957180">
        <w:t xml:space="preserve">račun broj </w:t>
      </w:r>
      <w:r>
        <w:t>SI56</w:t>
      </w:r>
      <w:r w:rsidR="00816807">
        <w:t>031381000320050</w:t>
      </w:r>
      <w:r>
        <w:t>,</w:t>
      </w:r>
    </w:p>
    <w:p w:rsidRDefault="008F30C5" w:rsidP="00241921" w:rsidR="008F30C5">
      <w:pPr>
        <w:ind w:firstLine="708"/>
        <w:jc w:val="both"/>
      </w:pPr>
    </w:p>
    <w:p w:rsidRDefault="008F30C5" w:rsidP="008F30C5" w:rsidR="008F30C5">
      <w:pPr>
        <w:ind w:firstLine="708"/>
        <w:jc w:val="both"/>
      </w:pPr>
      <w:r>
        <w:t xml:space="preserve">- GORAN KRIŽANEC, Vatroslava Jagića 20, Varaždin, </w:t>
      </w:r>
      <w:r w:rsidRPr="00A22118">
        <w:t xml:space="preserve">OIB: </w:t>
      </w:r>
      <w:r>
        <w:t>87219602137,</w:t>
      </w:r>
      <w:r w:rsidRPr="00252067">
        <w:t xml:space="preserve"> </w:t>
      </w:r>
      <w:r>
        <w:t xml:space="preserve">u iznosu od 130.976,02 kn, (ID nadmetanja: 14648) na </w:t>
      </w:r>
      <w:r w:rsidRPr="00957180">
        <w:t xml:space="preserve">račun broj </w:t>
      </w:r>
      <w:r>
        <w:t>HR61 2484 0083 2015 6864 1,</w:t>
      </w:r>
    </w:p>
    <w:p w:rsidRDefault="00241921" w:rsidP="00AD539E" w:rsidR="0024192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F30C5" w:rsidP="008F30C5" w:rsidR="008F30C5">
      <w:pPr>
        <w:ind w:firstLine="708"/>
        <w:jc w:val="both"/>
      </w:pPr>
      <w:r>
        <w:lastRenderedPageBreak/>
        <w:t xml:space="preserve">- GRACIJANA KNAPIĆ, Sunčana ulica 49, Buje, </w:t>
      </w:r>
      <w:r w:rsidRPr="00A22118">
        <w:t xml:space="preserve">OIB: </w:t>
      </w:r>
      <w:r>
        <w:t>39187642367,</w:t>
      </w:r>
      <w:r w:rsidRPr="00252067">
        <w:t xml:space="preserve"> </w:t>
      </w:r>
      <w:r>
        <w:t xml:space="preserve">u iznosu od 130.976,02 kn, (ID nadmetanja: 14648) na </w:t>
      </w:r>
      <w:r w:rsidRPr="00957180">
        <w:t xml:space="preserve">račun broj </w:t>
      </w:r>
      <w:r>
        <w:t>HR98 2402 0063 2019 9658 8,</w:t>
      </w:r>
    </w:p>
    <w:p w:rsidRDefault="008F30C5" w:rsidP="00AD539E" w:rsidR="008F30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F30C5" w:rsidP="008F30C5" w:rsidR="008F30C5">
      <w:pPr>
        <w:ind w:firstLine="708"/>
        <w:jc w:val="both"/>
      </w:pPr>
      <w:r>
        <w:t xml:space="preserve">- GB PROMET d.o.o., Libera Brajka 2, Umag, </w:t>
      </w:r>
      <w:r w:rsidRPr="00A22118">
        <w:t xml:space="preserve">OIB: </w:t>
      </w:r>
      <w:r>
        <w:t>39809640802,</w:t>
      </w:r>
      <w:r w:rsidRPr="00252067">
        <w:t xml:space="preserve"> </w:t>
      </w:r>
      <w:r>
        <w:t xml:space="preserve">u iznosu od 130.976,02 kn, (ID nadmetanja: 14648) na </w:t>
      </w:r>
      <w:r w:rsidRPr="00957180">
        <w:t xml:space="preserve">račun broj </w:t>
      </w:r>
      <w:r>
        <w:t>HR81 2380 0061 1400 0624 1,</w:t>
      </w:r>
    </w:p>
    <w:p w:rsidRDefault="00241921" w:rsidP="00AD539E" w:rsidR="0024192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F30C5" w:rsidP="008F30C5" w:rsidR="008F30C5">
      <w:pPr>
        <w:ind w:firstLine="708"/>
        <w:jc w:val="both"/>
      </w:pPr>
      <w:r>
        <w:t xml:space="preserve">- CAKI trans d.o.o., Koškovec 1a, Koškovec, </w:t>
      </w:r>
      <w:r w:rsidRPr="00A22118">
        <w:t xml:space="preserve">OIB: </w:t>
      </w:r>
      <w:r>
        <w:t>17478959244,</w:t>
      </w:r>
      <w:r w:rsidRPr="00252067">
        <w:t xml:space="preserve"> </w:t>
      </w:r>
      <w:r>
        <w:t xml:space="preserve">u iznosu od 130.976,02 kn, (ID nadmetanja: 14648) na </w:t>
      </w:r>
      <w:r w:rsidRPr="00957180">
        <w:t xml:space="preserve">račun broj </w:t>
      </w:r>
      <w:r>
        <w:t>HR60 2484 0081 1006 4042 1,</w:t>
      </w:r>
    </w:p>
    <w:p w:rsidRDefault="00241921" w:rsidP="00AD539E" w:rsidR="0024192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F30C5" w:rsidP="008F30C5" w:rsidR="008F30C5">
      <w:pPr>
        <w:ind w:firstLine="708"/>
        <w:jc w:val="both"/>
      </w:pPr>
      <w:r>
        <w:t xml:space="preserve">- BRANE KASTELEC, Dolnja težka voda 48, Novo Mesto, Slovenija, </w:t>
      </w:r>
      <w:r w:rsidRPr="00A22118">
        <w:t xml:space="preserve">OIB: </w:t>
      </w:r>
      <w:r>
        <w:t>80793744303,</w:t>
      </w:r>
      <w:r w:rsidRPr="00252067">
        <w:t xml:space="preserve"> </w:t>
      </w:r>
      <w:r>
        <w:t xml:space="preserve">u iznosu od 130.976,02 kn, (ID nadmetanja: 14648) na </w:t>
      </w:r>
      <w:r w:rsidRPr="00957180">
        <w:t xml:space="preserve">račun broj </w:t>
      </w:r>
      <w:r>
        <w:t>SI56029702366655635,</w:t>
      </w:r>
    </w:p>
    <w:p w:rsidRDefault="008F30C5" w:rsidP="00AD539E" w:rsidR="008F30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16807" w:rsidP="00816807" w:rsidR="00816807">
      <w:pPr>
        <w:ind w:firstLine="708"/>
        <w:jc w:val="both"/>
      </w:pPr>
      <w:r>
        <w:t xml:space="preserve">- TOMISLAV ŠKARDA, Đuba 27 D, Đuba, </w:t>
      </w:r>
      <w:r w:rsidRPr="00A22118">
        <w:t xml:space="preserve">OIB: </w:t>
      </w:r>
      <w:r>
        <w:t>53079631453,</w:t>
      </w:r>
      <w:r w:rsidRPr="00252067">
        <w:t xml:space="preserve"> </w:t>
      </w:r>
      <w:r>
        <w:t xml:space="preserve">u iznosu od 130.976,02 kn, (ID nadmetanja: 14648) na </w:t>
      </w:r>
      <w:r w:rsidRPr="00957180">
        <w:t xml:space="preserve">račun broj </w:t>
      </w:r>
      <w:r>
        <w:t>HR55 2484 0083 2362 5769 5,</w:t>
      </w:r>
    </w:p>
    <w:p w:rsidRDefault="00816807" w:rsidP="00816807" w:rsidR="00816807">
      <w:pPr>
        <w:ind w:firstLine="708"/>
        <w:jc w:val="both"/>
      </w:pPr>
    </w:p>
    <w:p w:rsidRDefault="00816807" w:rsidP="00816807" w:rsidR="00816807">
      <w:pPr>
        <w:ind w:firstLine="708"/>
        <w:jc w:val="both"/>
      </w:pPr>
      <w:r>
        <w:t xml:space="preserve">- MISLAV MATIJEVIĆ, Trgovačka 5, Umag, </w:t>
      </w:r>
      <w:r w:rsidRPr="00A22118">
        <w:t xml:space="preserve">OIB: </w:t>
      </w:r>
      <w:r>
        <w:t>27580253454,</w:t>
      </w:r>
      <w:r w:rsidRPr="00252067">
        <w:t xml:space="preserve"> </w:t>
      </w:r>
      <w:r>
        <w:t xml:space="preserve">u iznosu od 130.976,02 kn, (ID nadmetanja: 14648) na </w:t>
      </w:r>
      <w:r w:rsidRPr="00957180">
        <w:t xml:space="preserve">račun broj </w:t>
      </w:r>
      <w:r>
        <w:t>HR87 2500 0093 2063 7035 4,</w:t>
      </w:r>
    </w:p>
    <w:p w:rsidRDefault="00816807" w:rsidP="00816807" w:rsidR="00816807">
      <w:pPr>
        <w:ind w:firstLine="708"/>
        <w:jc w:val="both"/>
      </w:pPr>
    </w:p>
    <w:p w:rsidRDefault="00816807" w:rsidP="00816807" w:rsidR="00816807">
      <w:pPr>
        <w:ind w:firstLine="708"/>
        <w:jc w:val="both"/>
      </w:pPr>
      <w:r>
        <w:t xml:space="preserve">- RADIUS d.o.o., Trg dr. Franje Tuđmana 2c, Turčin, </w:t>
      </w:r>
      <w:r w:rsidRPr="00A22118">
        <w:t xml:space="preserve">OIB: </w:t>
      </w:r>
      <w:r>
        <w:t>82682747818,</w:t>
      </w:r>
      <w:r w:rsidRPr="00252067">
        <w:t xml:space="preserve"> </w:t>
      </w:r>
      <w:r>
        <w:t xml:space="preserve">u iznosu od 2.245,30 kn, (ID nadmetanja: 14638) na </w:t>
      </w:r>
      <w:r w:rsidRPr="00957180">
        <w:t xml:space="preserve">račun broj </w:t>
      </w:r>
      <w:r>
        <w:t>HR74 2402 0061 1005 1918 0,</w:t>
      </w:r>
    </w:p>
    <w:p w:rsidRDefault="00816807" w:rsidP="00816807" w:rsidR="00816807">
      <w:pPr>
        <w:ind w:firstLine="708"/>
        <w:jc w:val="both"/>
      </w:pPr>
    </w:p>
    <w:p w:rsidRDefault="00816807" w:rsidP="00816807" w:rsidR="00816807">
      <w:pPr>
        <w:ind w:firstLine="708"/>
        <w:jc w:val="both"/>
      </w:pPr>
      <w:r>
        <w:t xml:space="preserve">- PRIMOŽ BAJŽELJ, Zgornje bitnje 184, Žabnica, Slovenija, </w:t>
      </w:r>
      <w:r w:rsidRPr="00A22118">
        <w:t xml:space="preserve">OIB: </w:t>
      </w:r>
      <w:r>
        <w:t>24235654714,</w:t>
      </w:r>
      <w:r w:rsidRPr="00252067">
        <w:t xml:space="preserve"> </w:t>
      </w:r>
      <w:r>
        <w:t xml:space="preserve">u iznosu od 2.245,30 kn, (ID nadmetanja: 14638) na </w:t>
      </w:r>
      <w:r w:rsidRPr="00957180">
        <w:t xml:space="preserve">račun broj </w:t>
      </w:r>
      <w:r>
        <w:t>SI56031381000320050,</w:t>
      </w:r>
    </w:p>
    <w:p w:rsidRDefault="00816807" w:rsidP="00816807" w:rsidR="00816807">
      <w:pPr>
        <w:ind w:firstLine="708"/>
        <w:jc w:val="both"/>
      </w:pPr>
    </w:p>
    <w:p w:rsidRDefault="00562237" w:rsidP="00562237" w:rsidR="00562237">
      <w:pPr>
        <w:ind w:firstLine="708"/>
        <w:jc w:val="both"/>
      </w:pPr>
      <w:r>
        <w:t xml:space="preserve">- DUŠAN BLAŽIČ, Grajska cestai 30, Bled, Slovenija, </w:t>
      </w:r>
      <w:r w:rsidRPr="00A22118">
        <w:t xml:space="preserve">OIB: </w:t>
      </w:r>
      <w:r>
        <w:t>52016550244,</w:t>
      </w:r>
      <w:r w:rsidRPr="00252067">
        <w:t xml:space="preserve"> </w:t>
      </w:r>
      <w:r>
        <w:t xml:space="preserve">u iznosu od 2.245,30 kn, (ID nadmetanja: 14638) na </w:t>
      </w:r>
      <w:r w:rsidRPr="00957180">
        <w:t xml:space="preserve">račun broj </w:t>
      </w:r>
      <w:r>
        <w:t>HR79 2360 0001 5001 8824 1,</w:t>
      </w:r>
    </w:p>
    <w:p w:rsidRDefault="00562237" w:rsidP="00562237" w:rsidR="00562237">
      <w:pPr>
        <w:ind w:firstLine="708"/>
        <w:jc w:val="both"/>
      </w:pPr>
    </w:p>
    <w:p w:rsidRDefault="00562237" w:rsidP="00562237" w:rsidR="00562237" w:rsidRPr="00562237">
      <w:pPr>
        <w:ind w:firstLine="708"/>
        <w:jc w:val="both"/>
      </w:pPr>
      <w:r w:rsidRPr="00562237">
        <w:t>- RADIUS d.o.o., Trg dr. Franje Tuđmana 2c, Turčin, OIB: 82682747818, u iznosu od 2.619,52 kn, (ID nadmetanja: 14641) na račun broj HR74 2402 0061 1005 1918 0,</w:t>
      </w:r>
    </w:p>
    <w:p w:rsidRDefault="00562237" w:rsidP="00816807" w:rsidR="00562237">
      <w:pPr>
        <w:ind w:firstLine="708"/>
        <w:jc w:val="both"/>
      </w:pPr>
    </w:p>
    <w:p w:rsidRDefault="00562237" w:rsidP="00562237" w:rsidR="00562237" w:rsidRPr="00562237">
      <w:pPr>
        <w:ind w:firstLine="708"/>
        <w:jc w:val="both"/>
      </w:pPr>
      <w:r w:rsidRPr="00562237">
        <w:t xml:space="preserve">- </w:t>
      </w:r>
      <w:r>
        <w:t>IVANA BESTVINA, Sjenjak 53, Osijek</w:t>
      </w:r>
      <w:r w:rsidRPr="00562237">
        <w:t xml:space="preserve">, OIB: </w:t>
      </w:r>
      <w:r>
        <w:t>57594455622</w:t>
      </w:r>
      <w:r w:rsidRPr="00562237">
        <w:t xml:space="preserve">, u iznosu od </w:t>
      </w:r>
      <w:r>
        <w:t>129.479,15</w:t>
      </w:r>
      <w:r w:rsidRPr="00562237">
        <w:t xml:space="preserve"> kn, </w:t>
      </w:r>
      <w:r>
        <w:t>(ID nadmetanja: 14643</w:t>
      </w:r>
      <w:r w:rsidRPr="00562237">
        <w:t xml:space="preserve">) na račun broj </w:t>
      </w:r>
      <w:r>
        <w:t>HR94</w:t>
      </w:r>
      <w:r w:rsidRPr="00562237">
        <w:t xml:space="preserve"> 2402 006</w:t>
      </w:r>
      <w:r>
        <w:t>3</w:t>
      </w:r>
      <w:r w:rsidRPr="00562237">
        <w:t xml:space="preserve"> </w:t>
      </w:r>
      <w:r>
        <w:t>2063</w:t>
      </w:r>
      <w:r w:rsidRPr="00562237">
        <w:t xml:space="preserve"> </w:t>
      </w:r>
      <w:r>
        <w:t>1267</w:t>
      </w:r>
      <w:r w:rsidRPr="00562237">
        <w:t xml:space="preserve"> </w:t>
      </w:r>
      <w:r>
        <w:t>5</w:t>
      </w:r>
      <w:r w:rsidRPr="00562237">
        <w:t>,</w:t>
      </w:r>
    </w:p>
    <w:p w:rsidRDefault="00562237" w:rsidP="00816807" w:rsidR="00562237">
      <w:pPr>
        <w:ind w:firstLine="708"/>
        <w:jc w:val="both"/>
      </w:pPr>
    </w:p>
    <w:p w:rsidRDefault="00562237" w:rsidP="00562237" w:rsidR="00562237" w:rsidRPr="00562237">
      <w:pPr>
        <w:ind w:firstLine="708"/>
        <w:jc w:val="both"/>
      </w:pPr>
      <w:r w:rsidRPr="00562237">
        <w:t xml:space="preserve">- </w:t>
      </w:r>
      <w:r>
        <w:t>DALIBOR JAKAC, Veli Mlun 8/1, Veli Mlun</w:t>
      </w:r>
      <w:r w:rsidRPr="00562237">
        <w:t xml:space="preserve">, OIB: </w:t>
      </w:r>
      <w:r>
        <w:t>22289150082</w:t>
      </w:r>
      <w:r w:rsidRPr="00562237">
        <w:t xml:space="preserve">, u iznosu od </w:t>
      </w:r>
      <w:r>
        <w:t>129.479,15</w:t>
      </w:r>
      <w:r w:rsidRPr="00562237">
        <w:t xml:space="preserve"> kn, </w:t>
      </w:r>
      <w:r>
        <w:t>(ID nadmetanja: 14643</w:t>
      </w:r>
      <w:r w:rsidRPr="00562237">
        <w:t xml:space="preserve">) na račun broj </w:t>
      </w:r>
      <w:r>
        <w:t>HR64</w:t>
      </w:r>
      <w:r w:rsidRPr="00562237">
        <w:t xml:space="preserve"> 2402 006</w:t>
      </w:r>
      <w:r>
        <w:t>3</w:t>
      </w:r>
      <w:r w:rsidRPr="00562237">
        <w:t xml:space="preserve"> </w:t>
      </w:r>
      <w:r>
        <w:t>2032</w:t>
      </w:r>
      <w:r w:rsidRPr="00562237">
        <w:t xml:space="preserve"> </w:t>
      </w:r>
      <w:r>
        <w:t>8633</w:t>
      </w:r>
      <w:r w:rsidRPr="00562237">
        <w:t xml:space="preserve"> </w:t>
      </w:r>
      <w:r>
        <w:t>0</w:t>
      </w:r>
      <w:r w:rsidRPr="00562237">
        <w:t>,</w:t>
      </w:r>
    </w:p>
    <w:p w:rsidRDefault="00562237" w:rsidP="00816807" w:rsidR="00562237">
      <w:pPr>
        <w:ind w:firstLine="708"/>
        <w:jc w:val="both"/>
      </w:pPr>
    </w:p>
    <w:p w:rsidRDefault="00562237" w:rsidP="00562237" w:rsidR="00562237" w:rsidRPr="00562237">
      <w:pPr>
        <w:ind w:firstLine="708"/>
        <w:jc w:val="both"/>
      </w:pPr>
      <w:r w:rsidRPr="00562237">
        <w:t xml:space="preserve">- </w:t>
      </w:r>
      <w:r>
        <w:t>SIMON OJSTEREŠEK, Jeretinova ulica 16, Celje, Slovenija</w:t>
      </w:r>
      <w:r w:rsidRPr="00562237">
        <w:t xml:space="preserve">, OIB: </w:t>
      </w:r>
      <w:r>
        <w:t>05127565415</w:t>
      </w:r>
      <w:r w:rsidRPr="00562237">
        <w:t xml:space="preserve">, u iznosu od </w:t>
      </w:r>
      <w:r>
        <w:t>129.479,15</w:t>
      </w:r>
      <w:r w:rsidRPr="00562237">
        <w:t xml:space="preserve"> kn, </w:t>
      </w:r>
      <w:r>
        <w:t>(ID nadmetanja: 14643</w:t>
      </w:r>
      <w:r w:rsidRPr="00562237">
        <w:t xml:space="preserve">) na račun broj </w:t>
      </w:r>
      <w:r>
        <w:t>SI56051007041921292</w:t>
      </w:r>
      <w:r w:rsidRPr="00562237">
        <w:t>,</w:t>
      </w:r>
    </w:p>
    <w:p w:rsidRDefault="00562237" w:rsidP="00816807" w:rsidR="00562237">
      <w:pPr>
        <w:ind w:firstLine="708"/>
        <w:jc w:val="both"/>
      </w:pPr>
    </w:p>
    <w:p w:rsidRDefault="00562237" w:rsidP="00816807" w:rsidR="00562237">
      <w:pPr>
        <w:ind w:firstLine="708"/>
        <w:jc w:val="both"/>
      </w:pPr>
      <w:r w:rsidRPr="00562237">
        <w:t xml:space="preserve">- </w:t>
      </w:r>
      <w:r>
        <w:t>VESNA VODOPIVEC, Sela pri Šmarju 14 A, Grosuplje, Slovenija</w:t>
      </w:r>
      <w:r w:rsidRPr="00562237">
        <w:t xml:space="preserve">, OIB: </w:t>
      </w:r>
      <w:r>
        <w:t>09256022148</w:t>
      </w:r>
      <w:r w:rsidRPr="00562237">
        <w:t xml:space="preserve">, u iznosu od </w:t>
      </w:r>
      <w:r>
        <w:t>129.479,15</w:t>
      </w:r>
      <w:r w:rsidRPr="00562237">
        <w:t xml:space="preserve"> kn, </w:t>
      </w:r>
      <w:r>
        <w:t>(ID nadmetanja: 14643</w:t>
      </w:r>
      <w:r w:rsidRPr="00562237">
        <w:t xml:space="preserve">) na račun broj </w:t>
      </w:r>
      <w:r>
        <w:t>HR49</w:t>
      </w:r>
      <w:r w:rsidRPr="00562237">
        <w:t xml:space="preserve"> 2402 006</w:t>
      </w:r>
      <w:r>
        <w:t>3</w:t>
      </w:r>
      <w:r w:rsidRPr="00562237">
        <w:t xml:space="preserve"> </w:t>
      </w:r>
      <w:r>
        <w:t>2901</w:t>
      </w:r>
      <w:r w:rsidRPr="00562237">
        <w:t xml:space="preserve"> </w:t>
      </w:r>
      <w:r>
        <w:t>8686</w:t>
      </w:r>
      <w:r w:rsidRPr="00562237">
        <w:t xml:space="preserve"> </w:t>
      </w:r>
      <w:r>
        <w:t>3,</w:t>
      </w:r>
    </w:p>
    <w:p w:rsidRDefault="00562237" w:rsidP="00816807" w:rsidR="00562237">
      <w:pPr>
        <w:ind w:firstLine="708"/>
        <w:jc w:val="both"/>
      </w:pPr>
    </w:p>
    <w:p w:rsidRDefault="00562237" w:rsidP="00562237" w:rsidR="00562237">
      <w:pPr>
        <w:ind w:firstLine="708"/>
        <w:jc w:val="both"/>
      </w:pPr>
      <w:r w:rsidRPr="00562237">
        <w:t xml:space="preserve">- </w:t>
      </w:r>
      <w:r w:rsidR="00E666F9">
        <w:t xml:space="preserve">GB PROMET d.o.o., Libera Brajka 2, Umag, </w:t>
      </w:r>
      <w:r w:rsidR="00E666F9" w:rsidRPr="00A22118">
        <w:t xml:space="preserve">OIB: </w:t>
      </w:r>
      <w:r w:rsidR="00E666F9">
        <w:t>39809640802</w:t>
      </w:r>
      <w:r w:rsidRPr="00562237">
        <w:t xml:space="preserve">, u iznosu od </w:t>
      </w:r>
      <w:r>
        <w:t>129.479,15</w:t>
      </w:r>
      <w:r w:rsidRPr="00562237">
        <w:t xml:space="preserve"> kn, </w:t>
      </w:r>
      <w:r>
        <w:t>(ID nadmetanja: 14643</w:t>
      </w:r>
      <w:r w:rsidRPr="00562237">
        <w:t xml:space="preserve">) na račun broj </w:t>
      </w:r>
      <w:r w:rsidR="00E666F9">
        <w:t>HR81 2380 0061 1400 0624 1,</w:t>
      </w:r>
    </w:p>
    <w:p w:rsidRDefault="00562237" w:rsidP="00816807" w:rsidR="00562237">
      <w:pPr>
        <w:ind w:firstLine="708"/>
        <w:jc w:val="both"/>
      </w:pPr>
    </w:p>
    <w:p w:rsidRDefault="00816807" w:rsidP="00816807" w:rsidR="00816807">
      <w:pPr>
        <w:ind w:firstLine="708"/>
        <w:jc w:val="both"/>
      </w:pPr>
    </w:p>
    <w:p w:rsidRDefault="00241921" w:rsidP="00AD539E" w:rsidR="0024192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E666F9" w:rsidP="00E666F9" w:rsidR="00E666F9">
      <w:pPr>
        <w:ind w:firstLine="708"/>
        <w:jc w:val="both"/>
      </w:pPr>
      <w:r>
        <w:lastRenderedPageBreak/>
        <w:t xml:space="preserve">- RADIUS d.o.o., Trg dr. Franje Tuđmana 2c, Turčin, </w:t>
      </w:r>
      <w:r w:rsidRPr="00A22118">
        <w:t xml:space="preserve">OIB: </w:t>
      </w:r>
      <w:r>
        <w:t>82682747818,</w:t>
      </w:r>
      <w:r w:rsidRPr="00252067">
        <w:t xml:space="preserve"> </w:t>
      </w:r>
      <w:r>
        <w:t xml:space="preserve">u iznosu od 1.871,09 kn, (ID nadmetanja: 14658) na </w:t>
      </w:r>
      <w:r w:rsidRPr="00957180">
        <w:t xml:space="preserve">račun broj </w:t>
      </w:r>
      <w:r>
        <w:t>HR74 2402 0061 1005 1918 0,</w:t>
      </w:r>
    </w:p>
    <w:p w:rsidRDefault="00E666F9" w:rsidP="00E666F9" w:rsidR="00E666F9">
      <w:pPr>
        <w:ind w:firstLine="708"/>
        <w:jc w:val="both"/>
      </w:pPr>
    </w:p>
    <w:p w:rsidRDefault="00E666F9" w:rsidP="00E666F9" w:rsidR="00E666F9">
      <w:pPr>
        <w:ind w:firstLine="708"/>
        <w:jc w:val="both"/>
      </w:pPr>
      <w:r>
        <w:t xml:space="preserve">- RADIUS d.o.o., Trg dr. Franje Tuđmana 2c, Turčin, </w:t>
      </w:r>
      <w:r w:rsidRPr="00A22118">
        <w:t xml:space="preserve">OIB: </w:t>
      </w:r>
      <w:r>
        <w:t>82682747818,</w:t>
      </w:r>
      <w:r w:rsidRPr="00252067">
        <w:t xml:space="preserve"> </w:t>
      </w:r>
      <w:r>
        <w:t xml:space="preserve">u iznosu od 2.395,00 kn, (ID nadmetanja: 14650) na </w:t>
      </w:r>
      <w:r w:rsidRPr="00957180">
        <w:t xml:space="preserve">račun broj </w:t>
      </w:r>
      <w:r>
        <w:t>HR74 2402 0061 1005 1918 0.</w:t>
      </w:r>
    </w:p>
    <w:p w:rsidRDefault="00E666F9" w:rsidP="00E666F9" w:rsidR="00E666F9">
      <w:pPr>
        <w:ind w:firstLine="708"/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r w:rsidR="00E666F9">
        <w:t>22</w:t>
      </w:r>
      <w:r w:rsidR="00217BB4">
        <w:t>. svibnja</w:t>
      </w:r>
      <w:r>
        <w:t xml:space="preserve"> 201</w:t>
      </w:r>
      <w:r w:rsidR="002F2515">
        <w:t>9</w:t>
      </w:r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  <w:t xml:space="preserve">  </w:t>
      </w:r>
      <w:r w:rsidR="00F11C6B">
        <w:t xml:space="preserve">  </w:t>
      </w:r>
      <w:r w:rsidR="002F2515">
        <w:t xml:space="preserve"> </w:t>
      </w:r>
      <w:r>
        <w:t>Damir Rabar</w:t>
      </w:r>
    </w:p>
    <w:p w:rsidRDefault="00AD539E" w:rsidP="00AD539E" w:rsidR="00AD539E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C6B" w:rsidR="00F11C6B">
      <w:r>
        <w:separator/>
      </w:r>
    </w:p>
  </w:endnote>
  <w:endnote w:id="0" w:type="continuationSeparator">
    <w:p w:rsidRDefault="00F11C6B" w:rsidR="00F11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C6B" w:rsidR="00F11C6B">
      <w:r>
        <w:separator/>
      </w:r>
    </w:p>
  </w:footnote>
  <w:footnote w:id="0" w:type="continuationSeparator">
    <w:p w:rsidRDefault="00F11C6B" w:rsidR="00F11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F11C6B" w:rsidP="007F6D21" w:rsidR="007F6D21">
        <w:pPr>
          <w:jc w:val="right"/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F46A2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="007F6D21">
          <w:t>1 St-</w:t>
        </w:r>
        <w:r w:rsidR="00E666F9">
          <w:t>392</w:t>
        </w:r>
        <w:r w:rsidR="007F6D21" w:rsidRPr="001568BE">
          <w:t>/20</w:t>
        </w:r>
        <w:r w:rsidR="007F6D21" w:rsidRPr="00F06A9B">
          <w:t>1</w:t>
        </w:r>
        <w:r w:rsidR="007F6D21">
          <w:t>6</w:t>
        </w:r>
        <w:r w:rsidR="007F6D21" w:rsidRPr="00F06A9B">
          <w:t>-</w:t>
        </w:r>
        <w:r w:rsidR="00E666F9">
          <w:t>127</w:t>
        </w:r>
      </w:p>
      <w:p w:rsidRDefault="00EF46A2" w:rsidR="00F11C6B">
        <w:pPr>
          <w:pStyle w:val="Zaglavlje"/>
          <w:jc w:val="center"/>
        </w:pPr>
      </w:p>
    </w:sdtContent>
  </w:sdt>
  <w:p w:rsidRDefault="00F11C6B" w:rsidR="00F11C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E1C76"/>
    <w:rsid w:val="0000731E"/>
    <w:rsid w:val="00094D2A"/>
    <w:rsid w:val="000C6474"/>
    <w:rsid w:val="000E1181"/>
    <w:rsid w:val="00186E3D"/>
    <w:rsid w:val="001959EF"/>
    <w:rsid w:val="001E1C76"/>
    <w:rsid w:val="00217BB4"/>
    <w:rsid w:val="00221DF9"/>
    <w:rsid w:val="00241921"/>
    <w:rsid w:val="0026374D"/>
    <w:rsid w:val="002B6463"/>
    <w:rsid w:val="002F2515"/>
    <w:rsid w:val="00342D89"/>
    <w:rsid w:val="00391CD8"/>
    <w:rsid w:val="004C311F"/>
    <w:rsid w:val="0050380B"/>
    <w:rsid w:val="0053124C"/>
    <w:rsid w:val="00554328"/>
    <w:rsid w:val="00562237"/>
    <w:rsid w:val="00591561"/>
    <w:rsid w:val="00605D9E"/>
    <w:rsid w:val="00606BED"/>
    <w:rsid w:val="006400EE"/>
    <w:rsid w:val="006579C1"/>
    <w:rsid w:val="00675CE5"/>
    <w:rsid w:val="00682060"/>
    <w:rsid w:val="006B4731"/>
    <w:rsid w:val="006C06BB"/>
    <w:rsid w:val="00721844"/>
    <w:rsid w:val="007E11F8"/>
    <w:rsid w:val="007E6459"/>
    <w:rsid w:val="007F6D21"/>
    <w:rsid w:val="00816807"/>
    <w:rsid w:val="008A5A3F"/>
    <w:rsid w:val="008F30C5"/>
    <w:rsid w:val="00957180"/>
    <w:rsid w:val="0095764C"/>
    <w:rsid w:val="00974AE1"/>
    <w:rsid w:val="00985388"/>
    <w:rsid w:val="00A41E51"/>
    <w:rsid w:val="00A9703E"/>
    <w:rsid w:val="00AB2DBB"/>
    <w:rsid w:val="00AD539E"/>
    <w:rsid w:val="00B174CA"/>
    <w:rsid w:val="00B26C27"/>
    <w:rsid w:val="00B7232A"/>
    <w:rsid w:val="00B83CCB"/>
    <w:rsid w:val="00B8592A"/>
    <w:rsid w:val="00B9729B"/>
    <w:rsid w:val="00BF20D5"/>
    <w:rsid w:val="00C36D6E"/>
    <w:rsid w:val="00C765C3"/>
    <w:rsid w:val="00CB7FEA"/>
    <w:rsid w:val="00CD1848"/>
    <w:rsid w:val="00D50B3A"/>
    <w:rsid w:val="00D53DBE"/>
    <w:rsid w:val="00D55596"/>
    <w:rsid w:val="00D66FB1"/>
    <w:rsid w:val="00DF0360"/>
    <w:rsid w:val="00DF5904"/>
    <w:rsid w:val="00E34E07"/>
    <w:rsid w:val="00E666F9"/>
    <w:rsid w:val="00E83606"/>
    <w:rsid w:val="00E86677"/>
    <w:rsid w:val="00EC7326"/>
    <w:rsid w:val="00ED13ED"/>
    <w:rsid w:val="00EE2FEA"/>
    <w:rsid w:val="00EF46A2"/>
    <w:rsid w:val="00F11C6B"/>
    <w:rsid w:val="00F35F85"/>
    <w:rsid w:val="00F740DD"/>
    <w:rsid w:val="00FA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8CBB4854-348F-4B9C-96AC-482DCB832AB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6A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6A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6A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6A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veza:TS Pazin 1 OVR-14/2017
veza:TS Pazin 1 OVR-19/2017
veza:TS Pazin 1 OVR-20/2017
veza: TS Pazin 1 OVR-4/2018
veza: TS Pazin 1 OVR-6/2018</izvorni_sadrzaj>
    <derivirana_varijabla naziv="DomainObject.Predmet.PrimjedbaSuca_1">veza:TS Pazin 1 OVR-14/2017
veza:TS Pazin 1 OVR-19/2017
veza:TS Pazin 1 OVR-20/2017
veza: TS Pazin 1 OVR-4/2018
veza: TS Pazin 1 OVR-6/2018</derivirana_varijabla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OIB 33497256426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OIB 33497256426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1. svibnja 4/I, 52470 Umag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1. svibnja 4/I, 52470 Umag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OIB 33497256426, 1. svibnja 4/I, 52470 Umag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OIB 33497256426, 1. svibnja 4/I, 52470 Umag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  <item>Vedran Marcan</item>
    </izvorni_sadrzaj>
    <derivirana_varijabla naziv="DomainObject.Predmet.OstaliListNazivFormated_1">
      <item>MAĆEŠIĆ I PARTNERI d. o. o.</item>
      <item>odvj. društvo BUTERIN &amp; POSAVEC j.t.d.</item>
      <item>ŽDO PULA</item>
      <item>Vedran Marcan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  <item>Vedran Marcan, OIB 33497256426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  <item>Vedran Marcan, OIB 33497256426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  <item>Vedran Marcan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  <item>Vedran Marcan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  <item>Vedran Marcan, OIB 33497256426, 1. svibnja 4/I,52470 Umag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  <item>Vedran Marcan, OIB 33497256426, 1. svibnja 4/I,52470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  <item>, OIB 33497256426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  <item>, OIB 33497256426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St-392/2016-125</izvorni_sadrzaj>
    <derivirana_varijabla naziv="DomainObject.PredzadnjaOdlukaIzPredmeta.Oznaka_1">St-392/2016-125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791</properties:Words>
  <properties:Characters>4046</properties:Characters>
  <properties:Lines>113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2019-05-22T07:35:00Z</dcterms:created>
  <dc:creator>Jasmina Matika</dc:creator>
  <cp:lastModifiedBy>Sanja Prodan</cp:lastModifiedBy>
  <cp:lastPrinted>2019-05-22T07:34:00Z</cp:lastPrinted>
  <dcterms:modified xmlns:xsi="http://www.w3.org/2001/XMLSchema-instance" xsi:type="dcterms:W3CDTF">2019-05-22T07:36:00Z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(St-392-16 ZAKLJUČAK - NALOG FINI - povrat jamčevina.docx)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