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e6b0" w14:paraId="9b8e6b0" w:rsidRDefault="0001726C" w:rsidP="0001726C" w:rsidR="0001726C">
      <w:pPr>
        <w:jc w:val="right"/>
        <w15:collapsed w:val="false"/>
      </w:pPr>
      <w:r>
        <w:t>6 St-</w:t>
      </w:r>
      <w:r w:rsidR="004C4BE1">
        <w:t>881/18-9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03B5F">
        <w:t xml:space="preserve">RH MF Porezna uprava zastupani po ŽDO </w:t>
      </w:r>
      <w:r w:rsidR="004C4BE1">
        <w:t>Osijek</w:t>
      </w:r>
      <w:r w:rsidR="00003B5F">
        <w:t xml:space="preserve">, za otvaranje stečajnog postupka nad dužnikom </w:t>
      </w:r>
      <w:r w:rsidR="004C4BE1">
        <w:rPr>
          <w:b/>
          <w:lang w:eastAsia="en-US"/>
        </w:rPr>
        <w:t>INVENT d.o.o. za obavljanje usluga, šport i rekreaciju, MBS: 030030140, OIB: 10473086052, Osijek, Vij. A. Cesarca 15</w:t>
      </w:r>
      <w:r>
        <w:t xml:space="preserve">, dana </w:t>
      </w:r>
      <w:r w:rsidR="004C4BE1">
        <w:t>12.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4C4BE1">
        <w:t>ZORANU ŠKRINJARIĆ, OIB: 30643097909, Osijek, Vijenac A. Cesarca 15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4C4BE1">
        <w:rPr>
          <w:b/>
        </w:rPr>
        <w:t>881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4C4BE1">
        <w:t>ZORAN ŠKRINJARIĆ, OIB: 30643097909, Osijek, Vijenac A. Cesarca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4C4BE1">
        <w:rPr>
          <w:b/>
        </w:rPr>
        <w:t>881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4C4BE1">
        <w:t>ZORANU ŠKRINJARIĆ, OIB: 30643097909, Osijek, Vijenac A. Cesarca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4C4BE1">
        <w:t>ZORAN ŠKRINJARIĆ, OIB: 30643097909, Osijek, Vijenac A. Cesarca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4C4BE1" w:rsidP="004C4BE1" w:rsidR="004C4BE1">
      <w:pPr>
        <w:jc w:val="right"/>
      </w:pPr>
      <w:r>
        <w:lastRenderedPageBreak/>
        <w:t>6 St-881/18-9</w:t>
      </w: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4C4BE1">
        <w:t>Osijek</w:t>
      </w:r>
      <w:r>
        <w:t xml:space="preserve"> </w:t>
      </w:r>
      <w:r>
        <w:rPr>
          <w:bCs/>
        </w:rPr>
        <w:t xml:space="preserve">je dana </w:t>
      </w:r>
      <w:r w:rsidR="004C4BE1">
        <w:rPr>
          <w:bCs/>
        </w:rPr>
        <w:t>17. travnja 2018.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4C4BE1">
        <w:rPr>
          <w:b/>
          <w:lang w:eastAsia="en-US"/>
        </w:rPr>
        <w:t>INVENT d.o.o. za obavljanje usluga, šport i rekreaciju, MBS: 030030140, OIB: 10473086052, Osijek, Vij. A. Cesarca 15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4C4BE1">
        <w:rPr>
          <w:b/>
        </w:rPr>
        <w:t>5. ožujka 2018.</w:t>
      </w:r>
      <w:r>
        <w:t xml:space="preserve"> g.  (čl. 110 st. 1 SZ) a nakon toga i RH MF Porezna uprava zastupana po ŽDO prijedlog za otvaranje stečajnog postupka nad dužnikom dana </w:t>
      </w:r>
      <w:r w:rsidR="004C4BE1">
        <w:rPr>
          <w:b/>
        </w:rPr>
        <w:t>17. travnja 2018.</w:t>
      </w:r>
      <w:r w:rsidR="000D2ABF">
        <w:rPr>
          <w:b/>
        </w:rPr>
        <w:t xml:space="preserve">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4C4BE1">
        <w:t>881</w:t>
      </w:r>
      <w:r w:rsidR="00003B5F">
        <w:t>/18-7</w:t>
      </w:r>
      <w:r w:rsidR="00065E57">
        <w:t xml:space="preserve"> od </w:t>
      </w:r>
      <w:r w:rsidR="004C4BE1">
        <w:t>12. lipnja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4C4BE1">
        <w:t>i</w:t>
      </w:r>
      <w:r>
        <w:t xml:space="preserve"> stečajn</w:t>
      </w:r>
      <w:r w:rsidR="004C4BE1">
        <w:t>i</w:t>
      </w:r>
      <w:r>
        <w:t xml:space="preserve"> upravitelj u osobi </w:t>
      </w:r>
      <w:r w:rsidR="004C4BE1">
        <w:t>Davor Lamza</w:t>
      </w:r>
      <w:r w:rsidR="00003B5F">
        <w:t xml:space="preserve"> iz Osijeka</w:t>
      </w:r>
      <w:r>
        <w:t>, automatskim odabirom a kako bi utvrdi</w:t>
      </w:r>
      <w:r w:rsidR="004C4BE1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4C4BE1">
        <w:rPr>
          <w:b/>
        </w:rPr>
        <w:t>5. ožujka 2018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4C4BE1">
        <w:rPr>
          <w:b/>
        </w:rPr>
        <w:t>17. travnja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4C4BE1">
        <w:t>28.328,89</w:t>
      </w:r>
      <w:r w:rsidR="00FC6F35">
        <w:t xml:space="preserve"> kn odnosno prema RH MF Poreznoj upravi </w:t>
      </w:r>
      <w:r w:rsidR="004C4BE1">
        <w:t>3.222,65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4C4BE1">
        <w:t>5. ožujka 2018</w:t>
      </w:r>
      <w:r w:rsidR="00003B5F">
        <w:t xml:space="preserve">. </w:t>
      </w:r>
      <w:r w:rsidR="00065E57">
        <w:t xml:space="preserve">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003B5F" w:rsidP="00FC6F35" w:rsidR="00003B5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4C4BE1" w:rsidP="004C4BE1" w:rsidR="004C4BE1">
      <w:pPr>
        <w:jc w:val="right"/>
      </w:pPr>
      <w:r>
        <w:lastRenderedPageBreak/>
        <w:t>6 St-881/18-9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4C4BE1">
        <w:t>12.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4C4BE1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4C4BE1">
        <w:t xml:space="preserve">Zoran </w:t>
      </w:r>
      <w:proofErr w:type="spellStart"/>
      <w:r w:rsidR="004C4BE1">
        <w:t>Škrinjarić</w:t>
      </w:r>
      <w:proofErr w:type="spellEnd"/>
      <w:r w:rsidR="004C4BE1">
        <w:t xml:space="preserve">, Osijek, Vijenac A. Cesarca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4C4BE1">
        <w:t>5.9.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531" w:rsidP="00C06AA6" w:rsidR="00873531">
      <w:r>
        <w:separator/>
      </w:r>
    </w:p>
  </w:endnote>
  <w:endnote w:id="0" w:type="continuationSeparator">
    <w:p w:rsidRDefault="00873531" w:rsidP="00C06AA6" w:rsidR="00873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531" w:rsidP="00C06AA6" w:rsidR="00873531">
      <w:r>
        <w:separator/>
      </w:r>
    </w:p>
  </w:footnote>
  <w:footnote w:id="0" w:type="continuationSeparator">
    <w:p w:rsidRDefault="00873531" w:rsidP="00C06AA6" w:rsidR="008735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65E1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78C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C4BE1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3531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555F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265E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5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6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5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6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5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St-881/2018</izvorni_sadrzaj>
    <derivirana_varijabla naziv="DomainObject.Predmet.OznakaBroj_1">St-881/2018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INVENT d.o.o. za obavljanje usluga, šport i rekreaciju</izvorni_sadrzaj>
    <derivirana_varijabla naziv="DomainObject.Predmet.ProtustrankaFormated_1">  INVENT d.o.o. za obavljanje usluga, šport i rekreaciju</derivirana_varijabla>
  </DomainObject.Predmet.ProtustrankaFormated>
  <DomainObject.Predmet.ProtustrankaFormatedOIB>
    <izvorni_sadrzaj>  INVENT d.o.o. za obavljanje usluga, šport i rekreaciju, OIB 10473086052</izvorni_sadrzaj>
    <derivirana_varijabla naziv="DomainObject.Predmet.ProtustrankaFormatedOIB_1">  INVENT d.o.o. za obavljanje usluga, šport i rekreaciju, OIB 10473086052</derivirana_varijabla>
  </DomainObject.Predmet.ProtustrankaFormatedOIB>
  <DomainObject.Predmet.ProtustrankaFormatedWithAdress>
    <izvorni_sadrzaj> INVENT d.o.o. za obavljanje usluga, šport i rekreaciju, Vij.A.Cesarca 15, 31000 Osijek</izvorni_sadrzaj>
    <derivirana_varijabla naziv="DomainObject.Predmet.ProtustrankaFormatedWithAdress_1"> INVENT d.o.o. za obavljanje usluga, šport i rekreaciju, Vij.A.Cesarca 15, 31000 Osijek</derivirana_varijabla>
  </DomainObject.Predmet.ProtustrankaFormatedWithAdress>
  <DomainObject.Predmet.ProtustrankaFormatedWithAdressOIB>
    <izvorni_sadrzaj> INVENT d.o.o. za obavljanje usluga, šport i rekreaciju, OIB 10473086052, Vij.A.Cesarca 15, 31000 Osijek</izvorni_sadrzaj>
    <derivirana_varijabla naziv="DomainObject.Predmet.ProtustrankaFormatedWithAdressOIB_1"> INVENT d.o.o. za obavljanje usluga, šport i rekreaciju, OIB 10473086052, Vij.A.Cesarca 15, 31000 Osijek</derivirana_varijabla>
  </DomainObject.Predmet.ProtustrankaFormatedWithAdressOIB>
  <DomainObject.Predmet.ProtustrankaWithAdress>
    <izvorni_sadrzaj>INVENT d.o.o. za obavljanje usluga, šport i rekreaciju Vij.A.Cesarca 15, 31000 Osijek</izvorni_sadrzaj>
    <derivirana_varijabla naziv="DomainObject.Predmet.ProtustrankaWithAdress_1">INVENT d.o.o. za obavljanje usluga, šport i rekreaciju Vij.A.Cesarca 15, 31000 Osijek</derivirana_varijabla>
  </DomainObject.Predmet.ProtustrankaWithAdress>
  <DomainObject.Predmet.ProtustrankaWithAdressOIB>
    <izvorni_sadrzaj>INVENT d.o.o. za obavljanje usluga, šport i rekreaciju, OIB 10473086052, Vij.A.Cesarca 15, 31000 Osijek</izvorni_sadrzaj>
    <derivirana_varijabla naziv="DomainObject.Predmet.ProtustrankaWithAdressOIB_1">INVENT d.o.o. za obavljanje usluga, šport i rekreaciju, OIB 10473086052, Vij.A.Cesarca 15, 31000 Osijek</derivirana_varijabla>
  </DomainObject.Predmet.ProtustrankaWithAdressOIB>
  <DomainObject.Predmet.ProtustrankaNazivFormated>
    <izvorni_sadrzaj>INVENT d.o.o. za obavljanje usluga, šport i rekreaciju</izvorni_sadrzaj>
    <derivirana_varijabla naziv="DomainObject.Predmet.ProtustrankaNazivFormated_1">INVENT d.o.o. za obavljanje usluga, šport i rekreaciju</derivirana_varijabla>
  </DomainObject.Predmet.ProtustrankaNazivFormated>
  <DomainObject.Predmet.ProtustrankaNazivFormatedOIB>
    <izvorni_sadrzaj>INVENT d.o.o. za obavljanje usluga, šport i rekreaciju, OIB 10473086052</izvorni_sadrzaj>
    <derivirana_varijabla naziv="DomainObject.Predmet.ProtustrankaNazivFormatedOIB_1">INVENT d.o.o. za obavljanje usluga, šport i rekreaciju, OIB 10473086052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INVENT d.o.o. za obavljanje usluga, šport i rekreaciju</item>
    </izvorni_sadrzaj>
    <derivirana_varijabla naziv="DomainObject.Predmet.ProtuStrankaListFormated_1">
      <item>INVENT d.o.o. za obavljanje usluga, šport i rekreaciju</item>
    </derivirana_varijabla>
  </DomainObject.Predmet.ProtuStrankaListFormated>
  <DomainObject.Predmet.ProtuStrankaListFormatedOIB>
    <izvorni_sadrzaj>
      <item>INVENT d.o.o. za obavljanje usluga, šport i rekreaciju, OIB 10473086052</item>
    </izvorni_sadrzaj>
    <derivirana_varijabla naziv="DomainObject.Predmet.ProtuStrankaListFormatedOIB_1">
      <item>INVENT d.o.o. za obavljanje usluga, šport i rekreaciju, OIB 10473086052</item>
    </derivirana_varijabla>
  </DomainObject.Predmet.ProtuStrankaListFormatedOIB>
  <DomainObject.Predmet.ProtuStrankaListFormatedWithAdress>
    <izvorni_sadrzaj>
      <item>INVENT d.o.o. za obavljanje usluga, šport i rekreaciju, Vij.A.Cesarca 15, 31000 Osijek</item>
    </izvorni_sadrzaj>
    <derivirana_varijabla naziv="DomainObject.Predmet.ProtuStrankaListFormatedWithAdress_1">
      <item>INVENT d.o.o. za obavljanje usluga, šport i rekreaciju, Vij.A.Cesarca 15, 31000 Osijek</item>
    </derivirana_varijabla>
  </DomainObject.Predmet.ProtuStrankaListFormatedWithAdress>
  <DomainObject.Predmet.ProtuStrankaListFormatedWithAdressOIB>
    <izvorni_sadrzaj>
      <item>INVENT d.o.o. za obavljanje usluga, šport i rekreaciju, OIB 10473086052, Vij.A.Cesarca 15, 31000 Osijek</item>
    </izvorni_sadrzaj>
    <derivirana_varijabla naziv="DomainObject.Predmet.ProtuStrankaListFormatedWithAdressOIB_1">
      <item>INVENT d.o.o. za obavljanje usluga, šport i rekreaciju, OIB 10473086052, Vij.A.Cesarca 15, 31000 Osijek</item>
    </derivirana_varijabla>
  </DomainObject.Predmet.ProtuStrankaListFormatedWithAdressOIB>
  <DomainObject.Predmet.ProtuStrankaListNazivFormated>
    <izvorni_sadrzaj>
      <item>INVENT d.o.o. za obavljanje usluga, šport i rekreaciju</item>
    </izvorni_sadrzaj>
    <derivirana_varijabla naziv="DomainObject.Predmet.ProtuStrankaListNazivFormated_1">
      <item>INVENT d.o.o. za obavljanje usluga, šport i rekreaciju</item>
    </derivirana_varijabla>
  </DomainObject.Predmet.ProtuStrankaListNazivFormated>
  <DomainObject.Predmet.ProtuStrankaListNazivFormatedOIB>
    <izvorni_sadrzaj>
      <item>INVENT d.o.o. za obavljanje usluga, šport i rekreaciju, OIB 10473086052</item>
    </izvorni_sadrzaj>
    <derivirana_varijabla naziv="DomainObject.Predmet.ProtuStrankaListNazivFormatedOIB_1">
      <item>INVENT d.o.o. za obavljanje usluga, šport i rekreaciju, OIB 10473086052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INVENT d.o.o. za obavljanje usluga, šport i rekreaciju</izvorni_sadrzaj>
    <derivirana_varijabla naziv="DomainObject.Predmet.ProtustrankaIDrugi_1">INVENT d.o.o. za obavljanje usluga, šport i rekreaciju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INVENT d.o.o. za obavljanje usluga, šport i rekreaciju, OIB 10473086052, Vij.A.Cesarca 15, 31000 Osijek</izvorni_sadrzaj>
    <derivirana_varijabla naziv="DomainObject.Predmet.ProtustrankaIDrugiAdressOIB_1">INVENT d.o.o. za obavljanje usluga, šport i rekreaciju, OIB 10473086052, Vij.A.Cesarca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INVENT d.o.o. za obavljanje usluga, šport i rekreaciju</item>
      <item>RH MINISTARSTVO FINANCIJA</item>
    </izvorni_sadrzaj>
    <derivirana_varijabla naziv="DomainObject.Predmet.SudioniciListNaziv_1">
      <item>INVENT d.o.o. za obavljanje usluga, šport i rekreaciju</item>
      <item>RH MINISTARSTVO FINANCIJA</item>
    </derivirana_varijabla>
  </DomainObject.Predmet.SudioniciListNaziv>
  <DomainObject.Predmet.SudioniciListAdressOIB>
    <izvorni_sadrzaj>
      <item>INVENT d.o.o. za obavljanje usluga, šport i rekreaciju, OIB 10473086052, Vij.A.Cesarca 15,31000 Osijek</item>
      <item>RH MINISTARSTVO FINANCIJA, OIB 52634238587</item>
    </izvorni_sadrzaj>
    <derivirana_varijabla naziv="DomainObject.Predmet.SudioniciListAdressOIB_1">
      <item>INVENT d.o.o. za obavljanje usluga, šport i rekreaciju, OIB 10473086052, Vij.A.Cesarca 15,31000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10473086052</item>
      <item>, OIB 52634238587</item>
    </izvorni_sadrzaj>
    <derivirana_varijabla naziv="DomainObject.Predmet.SudioniciListNazivOIB_1">
      <item>, OIB 10473086052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5746F-F2C1-4CF4-9BB4-8E01F3685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939</properties:Words>
  <properties:Characters>4918</properties:Characters>
  <properties:Lines>156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2018-06-12T06:37:00Z</dcterms:created>
  <dc:creator>Korisnik</dc:creator>
  <cp:lastModifiedBy>Danijela Sekulić</cp:lastModifiedBy>
  <cp:lastPrinted>2018-06-12T06:35:00Z</cp:lastPrinted>
  <dcterms:modified xmlns:xsi="http://www.w3.org/2001/XMLSchema-instance" xsi:type="dcterms:W3CDTF">2018-06-12T06:38:00Z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