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1ab6" w14:paraId="b941ab6" w:rsidRDefault="00B47D99" w:rsidP="00190421" w:rsidR="00861633" w:rsidRPr="0034570F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4570F">
        <w:rPr>
          <w:rFonts w:hAnsi="Times New Roman" w:ascii="Times New Roman"/>
          <w:szCs w:val="24"/>
          <w:lang w:val="hr-HR"/>
        </w:rPr>
        <w:tab/>
      </w:r>
      <w:r w:rsidRPr="0034570F">
        <w:rPr>
          <w:rFonts w:hAnsi="Times New Roman" w:ascii="Times New Roman"/>
          <w:szCs w:val="24"/>
          <w:lang w:val="hr-HR"/>
        </w:rPr>
        <w:tab/>
        <w:t xml:space="preserve"> </w:t>
      </w:r>
      <w:r w:rsidRPr="0034570F">
        <w:rPr>
          <w:rFonts w:hAnsi="Times New Roman" w:ascii="Times New Roman"/>
          <w:szCs w:val="24"/>
          <w:lang w:val="hr-HR"/>
        </w:rPr>
        <w:tab/>
      </w:r>
      <w:r w:rsidRPr="0034570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B47D99" w:rsidP="00B47D99" w:rsidR="00B47D99" w:rsidRPr="0034570F">
      <w:pPr>
        <w:jc w:val="center"/>
        <w:rPr>
          <w:rFonts w:hAnsi="Times New Roman" w:ascii="Times New Roman"/>
          <w:szCs w:val="24"/>
          <w:lang w:val="hr-HR"/>
        </w:rPr>
      </w:pPr>
      <w:r w:rsidRPr="0034570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7D99" w:rsidP="00B47D99" w:rsidR="00B47D99" w:rsidRPr="0034570F">
      <w:pPr>
        <w:jc w:val="both"/>
        <w:rPr>
          <w:rFonts w:hAnsi="Times New Roman" w:ascii="Times New Roman"/>
          <w:szCs w:val="24"/>
          <w:lang w:val="hr-HR"/>
        </w:rPr>
      </w:pPr>
    </w:p>
    <w:p w:rsidRDefault="00B47D99" w:rsidP="00B47D99" w:rsidR="00B47D99" w:rsidRPr="0034570F">
      <w:pPr>
        <w:jc w:val="center"/>
        <w:rPr>
          <w:rFonts w:hAnsi="Times New Roman" w:ascii="Times New Roman"/>
          <w:szCs w:val="24"/>
          <w:lang w:val="hr-HR"/>
        </w:rPr>
      </w:pPr>
      <w:r w:rsidRPr="0034570F">
        <w:rPr>
          <w:rFonts w:hAnsi="Times New Roman" w:ascii="Times New Roman"/>
          <w:szCs w:val="24"/>
          <w:lang w:val="hr-HR"/>
        </w:rPr>
        <w:t>R J E Š E N J E</w:t>
      </w:r>
    </w:p>
    <w:p w:rsidRDefault="00B47D99" w:rsidP="00B47D99" w:rsidR="00B47D99" w:rsidRPr="0034570F">
      <w:pPr>
        <w:jc w:val="both"/>
        <w:rPr>
          <w:rFonts w:hAnsi="Times New Roman" w:ascii="Times New Roman"/>
          <w:szCs w:val="24"/>
          <w:lang w:val="hr-HR"/>
        </w:rPr>
      </w:pPr>
    </w:p>
    <w:p w:rsidRDefault="00074766" w:rsidP="00074766" w:rsidR="00074766" w:rsidRPr="003457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70F">
        <w:rPr>
          <w:rFonts w:hAnsi="Times New Roman" w:ascii="Times New Roman"/>
          <w:szCs w:val="24"/>
          <w:lang w:val="hr-HR"/>
        </w:rPr>
        <w:t xml:space="preserve">Trgovački sud u Zagrebu, po sucu pojedincu Nevenki Siladi Rstić, u stečajnom postupku otvorenim nad stečajnim dužnikom </w:t>
      </w:r>
      <w:r w:rsidR="003D37FC" w:rsidRPr="003D37FC">
        <w:rPr>
          <w:rFonts w:hAnsi="Times New Roman" w:ascii="Times New Roman"/>
          <w:szCs w:val="24"/>
          <w:lang w:val="hr-HR"/>
        </w:rPr>
        <w:t>CONSULE d.o.o. za trgovinu - u stečaju, Strmec (Grad Zagreb), Doktora Franje Tuđmana 8, OIB:56832353734</w:t>
      </w:r>
      <w:r w:rsidR="0083392B" w:rsidRPr="0034570F">
        <w:rPr>
          <w:rFonts w:hAnsi="Times New Roman" w:ascii="Times New Roman"/>
          <w:szCs w:val="24"/>
          <w:lang w:val="hr-HR"/>
        </w:rPr>
        <w:t xml:space="preserve">, </w:t>
      </w:r>
      <w:r w:rsidRPr="0034570F">
        <w:rPr>
          <w:rFonts w:hAnsi="Times New Roman" w:ascii="Times New Roman"/>
          <w:szCs w:val="24"/>
          <w:lang w:val="hr-HR"/>
        </w:rPr>
        <w:t xml:space="preserve">dana </w:t>
      </w:r>
      <w:r w:rsidR="003D37FC">
        <w:rPr>
          <w:rFonts w:hAnsi="Times New Roman" w:ascii="Times New Roman"/>
          <w:szCs w:val="24"/>
          <w:lang w:val="hr-HR"/>
        </w:rPr>
        <w:t>22</w:t>
      </w:r>
      <w:r w:rsidRPr="0034570F">
        <w:rPr>
          <w:rFonts w:hAnsi="Times New Roman" w:ascii="Times New Roman"/>
          <w:szCs w:val="24"/>
          <w:lang w:val="hr-HR"/>
        </w:rPr>
        <w:t xml:space="preserve">. </w:t>
      </w:r>
      <w:r w:rsidR="003D37FC">
        <w:rPr>
          <w:rFonts w:hAnsi="Times New Roman" w:ascii="Times New Roman"/>
          <w:szCs w:val="24"/>
          <w:lang w:val="hr-HR"/>
        </w:rPr>
        <w:t>ožujka</w:t>
      </w:r>
      <w:r w:rsidRPr="0034570F">
        <w:rPr>
          <w:rFonts w:hAnsi="Times New Roman" w:ascii="Times New Roman"/>
          <w:szCs w:val="24"/>
          <w:lang w:val="hr-HR"/>
        </w:rPr>
        <w:t xml:space="preserve"> </w:t>
      </w:r>
      <w:r w:rsidR="003D37FC">
        <w:rPr>
          <w:rFonts w:hAnsi="Times New Roman" w:ascii="Times New Roman"/>
          <w:szCs w:val="24"/>
          <w:lang w:val="hr-HR"/>
        </w:rPr>
        <w:t>2017</w:t>
      </w:r>
      <w:r w:rsidRPr="0034570F">
        <w:rPr>
          <w:rFonts w:hAnsi="Times New Roman" w:ascii="Times New Roman"/>
          <w:szCs w:val="24"/>
          <w:lang w:val="hr-HR"/>
        </w:rPr>
        <w:t xml:space="preserve">. godine </w:t>
      </w:r>
    </w:p>
    <w:p w:rsidRDefault="0083392B" w:rsidP="00190421" w:rsidR="005F7E0F" w:rsidRPr="0034570F">
      <w:pPr>
        <w:jc w:val="center"/>
        <w:rPr>
          <w:rFonts w:hAnsi="Times New Roman" w:ascii="Times New Roman"/>
          <w:lang w:val="hr-HR"/>
        </w:rPr>
      </w:pPr>
      <w:r w:rsidRPr="0034570F">
        <w:rPr>
          <w:rFonts w:hAnsi="Times New Roman" w:ascii="Times New Roman"/>
          <w:lang w:val="hr-HR"/>
        </w:rPr>
        <w:t xml:space="preserve">r i j e š i o    </w:t>
      </w:r>
      <w:r w:rsidR="00641162" w:rsidRPr="0034570F">
        <w:rPr>
          <w:rFonts w:hAnsi="Times New Roman" w:ascii="Times New Roman"/>
          <w:lang w:val="hr-HR"/>
        </w:rPr>
        <w:t>j e</w:t>
      </w:r>
    </w:p>
    <w:p w:rsidRDefault="00190421" w:rsidP="00190421" w:rsidR="00190421" w:rsidRPr="0034570F">
      <w:pPr>
        <w:jc w:val="center"/>
        <w:rPr>
          <w:rFonts w:hAnsi="Times New Roman" w:ascii="Times New Roman"/>
          <w:lang w:val="hr-HR"/>
        </w:rPr>
      </w:pPr>
    </w:p>
    <w:p w:rsidRDefault="003D37FC" w:rsidP="0083392B" w:rsidR="003D37FC">
      <w:pPr>
        <w:pStyle w:val="Tijeloteksta"/>
        <w:ind w:firstLine="708"/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Nalaže se </w:t>
      </w:r>
      <w:r w:rsidR="00E77EE3" w:rsidRPr="0034570F">
        <w:rPr>
          <w:rFonts w:hAnsi="Times New Roman" w:ascii="Times New Roman"/>
          <w:sz w:val="24"/>
        </w:rPr>
        <w:t xml:space="preserve"> </w:t>
      </w:r>
      <w:r w:rsidR="0083392B" w:rsidRPr="0034570F">
        <w:rPr>
          <w:rFonts w:hAnsi="Times New Roman" w:ascii="Times New Roman"/>
          <w:sz w:val="24"/>
        </w:rPr>
        <w:t>zemljišnoknjižnom odjelu</w:t>
      </w:r>
      <w:r w:rsidR="005F7E0F" w:rsidRPr="0034570F">
        <w:rPr>
          <w:rFonts w:hAnsi="Times New Roman" w:ascii="Times New Roman"/>
          <w:sz w:val="24"/>
        </w:rPr>
        <w:t xml:space="preserve"> </w:t>
      </w:r>
      <w:r w:rsidR="0083392B" w:rsidRPr="0034570F">
        <w:rPr>
          <w:rFonts w:hAnsi="Times New Roman" w:ascii="Times New Roman"/>
          <w:sz w:val="24"/>
        </w:rPr>
        <w:t>Općinskog</w:t>
      </w:r>
      <w:r w:rsidR="002B50EF" w:rsidRPr="0034570F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su u Rijeci</w:t>
      </w:r>
      <w:r w:rsidR="0083392B" w:rsidRPr="0034570F">
        <w:rPr>
          <w:rFonts w:hAnsi="Times New Roman" w:ascii="Times New Roman"/>
          <w:sz w:val="24"/>
        </w:rPr>
        <w:t xml:space="preserve"> </w:t>
      </w:r>
      <w:r w:rsidR="00074766" w:rsidRPr="0034570F">
        <w:rPr>
          <w:rFonts w:hAnsi="Times New Roman" w:ascii="Times New Roman"/>
          <w:sz w:val="24"/>
        </w:rPr>
        <w:t xml:space="preserve">da izvrši </w:t>
      </w:r>
      <w:r w:rsidR="00074766" w:rsidRPr="0034570F">
        <w:rPr>
          <w:rFonts w:hAnsi="Times New Roman" w:ascii="Times New Roman"/>
          <w:b/>
          <w:sz w:val="24"/>
        </w:rPr>
        <w:t xml:space="preserve">upis zabilježbe rješenja o </w:t>
      </w:r>
      <w:r w:rsidR="0083392B" w:rsidRPr="0034570F">
        <w:rPr>
          <w:rFonts w:hAnsi="Times New Roman" w:ascii="Times New Roman"/>
          <w:b/>
          <w:sz w:val="24"/>
        </w:rPr>
        <w:t>otvaranju stečajnog postupka</w:t>
      </w:r>
      <w:r w:rsidR="0083392B" w:rsidRPr="0034570F">
        <w:rPr>
          <w:rFonts w:hAnsi="Times New Roman" w:ascii="Times New Roman"/>
          <w:sz w:val="24"/>
        </w:rPr>
        <w:t xml:space="preserve"> na</w:t>
      </w:r>
      <w:r w:rsidR="00074766" w:rsidRPr="0034570F">
        <w:rPr>
          <w:rFonts w:hAnsi="Times New Roman" w:ascii="Times New Roman"/>
          <w:sz w:val="24"/>
        </w:rPr>
        <w:t xml:space="preserve"> nekretninama </w:t>
      </w:r>
      <w:r>
        <w:rPr>
          <w:rFonts w:hAnsi="Times New Roman" w:ascii="Times New Roman"/>
          <w:sz w:val="24"/>
        </w:rPr>
        <w:t>stečajnog dužnika upisanih u z.k. ul. 2115. k.o. Podvežica:</w:t>
      </w:r>
    </w:p>
    <w:p w:rsidRDefault="003D37FC" w:rsidP="003D37FC" w:rsidR="003D37FC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p w:rsidRDefault="003D37FC" w:rsidP="003D37FC" w:rsidR="004B7A1A">
      <w:pPr>
        <w:pStyle w:val="Tijeloteksta"/>
        <w:numPr>
          <w:ilvl w:val="0"/>
          <w:numId w:val="24"/>
        </w:numPr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ETAŽA, 2489/100000 dijela kat. čest. br. 1210/4 POSLOVNO-PRODAJNI CENTAR, OKOLIŠ, površine 20259 m2, povezano s vlasništvom posebnog dijela-garaže u drugoj podzemnoj etaži – suteren S2, ukupne površine 1811,98 m2 (bruto građevne površine 7655,73 m2) u diobenom elaboratu označenoj u dijelu koji se odnosi na drugu podzemnu etažu bijelom bojom i  oznakom ''K'', što odgovara suvlasničkom dijelu od 2489/100000 zgrade</w:t>
      </w:r>
    </w:p>
    <w:p w:rsidRDefault="003159DE" w:rsidP="003159DE" w:rsidR="003159DE">
      <w:pPr>
        <w:pStyle w:val="Tijeloteksta"/>
        <w:ind w:left="720"/>
        <w:jc w:val="both"/>
        <w:outlineLvl w:val="0"/>
        <w:rPr>
          <w:rFonts w:hAnsi="Times New Roman" w:ascii="Times New Roman"/>
          <w:sz w:val="24"/>
        </w:rPr>
      </w:pPr>
    </w:p>
    <w:p w:rsidRDefault="003D37FC" w:rsidP="003159DE" w:rsidR="003159DE">
      <w:pPr>
        <w:pStyle w:val="Tijeloteksta"/>
        <w:numPr>
          <w:ilvl w:val="0"/>
          <w:numId w:val="24"/>
        </w:numPr>
        <w:jc w:val="both"/>
        <w:outlineLvl w:val="0"/>
        <w:rPr>
          <w:rFonts w:hAnsi="Times New Roman" w:ascii="Times New Roman"/>
          <w:sz w:val="24"/>
        </w:rPr>
      </w:pPr>
      <w:r w:rsidRPr="003D37FC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>7</w:t>
      </w:r>
      <w:r w:rsidRPr="003D37FC">
        <w:rPr>
          <w:rFonts w:hAnsi="Times New Roman" w:ascii="Times New Roman"/>
          <w:sz w:val="24"/>
        </w:rPr>
        <w:t xml:space="preserve">. ETAŽA, </w:t>
      </w:r>
      <w:r>
        <w:rPr>
          <w:rFonts w:hAnsi="Times New Roman" w:ascii="Times New Roman"/>
          <w:sz w:val="24"/>
        </w:rPr>
        <w:t>1253</w:t>
      </w:r>
      <w:r w:rsidRPr="003D37FC">
        <w:rPr>
          <w:rFonts w:hAnsi="Times New Roman" w:ascii="Times New Roman"/>
          <w:sz w:val="24"/>
        </w:rPr>
        <w:t xml:space="preserve">/100000 dijela kat. čest. br. 1210/4 POSLOVNO-PRODAJNI CENTAR, OKOLIŠ, površine 20259 m2, povezano s vlasništvom posebnog dijela-garaže </w:t>
      </w:r>
      <w:r>
        <w:rPr>
          <w:rFonts w:hAnsi="Times New Roman" w:ascii="Times New Roman"/>
          <w:sz w:val="24"/>
        </w:rPr>
        <w:t xml:space="preserve">na drugom katu </w:t>
      </w:r>
      <w:r w:rsidR="003159DE">
        <w:rPr>
          <w:rFonts w:hAnsi="Times New Roman" w:ascii="Times New Roman"/>
          <w:sz w:val="24"/>
        </w:rPr>
        <w:t xml:space="preserve">građevine </w:t>
      </w:r>
      <w:r w:rsidR="003159DE" w:rsidRPr="003159DE">
        <w:rPr>
          <w:rFonts w:hAnsi="Times New Roman" w:ascii="Times New Roman"/>
          <w:sz w:val="24"/>
        </w:rPr>
        <w:t>koja se sastoji od jedne prostorije, ukupne površine 912,01  m2 (brutto građevne površine 3.852,32 m2) u diobenom elaboratu u dijelu koji se odnosi na drugi kat označeno bijelom bojom i oznakom "M", što odgovara suvlasničkom dijelu od 1253/100000 zgrade.</w:t>
      </w:r>
    </w:p>
    <w:p w:rsidRDefault="003159DE" w:rsidP="003159DE" w:rsidR="003159DE">
      <w:pPr>
        <w:pStyle w:val="Tijeloteksta"/>
        <w:ind w:left="720"/>
        <w:jc w:val="both"/>
        <w:outlineLvl w:val="0"/>
        <w:rPr>
          <w:rFonts w:hAnsi="Times New Roman" w:ascii="Times New Roman"/>
          <w:sz w:val="24"/>
        </w:rPr>
      </w:pPr>
    </w:p>
    <w:p w:rsidRDefault="003159DE" w:rsidP="003D37FC" w:rsidR="003159DE">
      <w:pPr>
        <w:pStyle w:val="Tijeloteksta"/>
        <w:numPr>
          <w:ilvl w:val="0"/>
          <w:numId w:val="24"/>
        </w:numPr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67</w:t>
      </w:r>
      <w:r w:rsidRPr="003D37FC">
        <w:rPr>
          <w:rFonts w:hAnsi="Times New Roman" w:ascii="Times New Roman"/>
          <w:sz w:val="24"/>
        </w:rPr>
        <w:t xml:space="preserve">. ETAŽA, </w:t>
      </w:r>
      <w:r>
        <w:rPr>
          <w:rFonts w:hAnsi="Times New Roman" w:ascii="Times New Roman"/>
          <w:sz w:val="24"/>
        </w:rPr>
        <w:t>1301</w:t>
      </w:r>
      <w:r w:rsidRPr="003D37FC">
        <w:rPr>
          <w:rFonts w:hAnsi="Times New Roman" w:ascii="Times New Roman"/>
          <w:sz w:val="24"/>
        </w:rPr>
        <w:t>/100000 dijela kat. čest. br. 1210/4 POSLOVNO-PRODAJNI CENTAR, OKOLIŠ, površine 20259 m2, povezano s vlasništvom posebnog dijela</w:t>
      </w:r>
      <w:r>
        <w:rPr>
          <w:rFonts w:hAnsi="Times New Roman" w:ascii="Times New Roman"/>
          <w:sz w:val="24"/>
        </w:rPr>
        <w:t xml:space="preserve">- </w:t>
      </w:r>
      <w:r w:rsidRPr="003159DE">
        <w:rPr>
          <w:rFonts w:hAnsi="Times New Roman" w:ascii="Times New Roman"/>
          <w:sz w:val="24"/>
        </w:rPr>
        <w:t>Garaža na drugom katu - polukatu građevine koja se sastoji od jedne prostorije, ukupne površine 947,42  m2 (brutto građevne površine 3852,32 m2) u diobenom elaboratu u dijelu koji se odnosi na drugi kat - polukat označeno bijelom bojom i oznakom "N", što odgovara suvlasničkom dijelu od 1301/100000 zgrade.</w:t>
      </w:r>
    </w:p>
    <w:p w:rsidRDefault="003159DE" w:rsidP="003159DE" w:rsidR="003159DE">
      <w:pPr>
        <w:pStyle w:val="Odlomakpopisa"/>
        <w:rPr>
          <w:rFonts w:hAnsi="Times New Roman" w:ascii="Times New Roman"/>
        </w:rPr>
      </w:pPr>
    </w:p>
    <w:p w:rsidRDefault="003159DE" w:rsidP="003159DE" w:rsidR="003159DE">
      <w:pPr>
        <w:pStyle w:val="Tijeloteksta"/>
        <w:numPr>
          <w:ilvl w:val="0"/>
          <w:numId w:val="24"/>
        </w:numPr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118</w:t>
      </w:r>
      <w:r w:rsidRPr="003D37FC">
        <w:rPr>
          <w:rFonts w:hAnsi="Times New Roman" w:ascii="Times New Roman"/>
          <w:sz w:val="24"/>
        </w:rPr>
        <w:t xml:space="preserve">. ETAŽA, </w:t>
      </w:r>
      <w:r>
        <w:rPr>
          <w:rFonts w:hAnsi="Times New Roman" w:ascii="Times New Roman"/>
          <w:sz w:val="24"/>
        </w:rPr>
        <w:t>1219</w:t>
      </w:r>
      <w:r w:rsidRPr="003D37FC">
        <w:rPr>
          <w:rFonts w:hAnsi="Times New Roman" w:ascii="Times New Roman"/>
          <w:sz w:val="24"/>
        </w:rPr>
        <w:t>/100000 dijela kat. čest. br. 1210/4 POSLOVNO-PRODAJNI CENTAR, OKOLIŠ, površine 20259 m2, povezano s vlasništvom posebnog dijela</w:t>
      </w:r>
      <w:r>
        <w:rPr>
          <w:rFonts w:hAnsi="Times New Roman" w:ascii="Times New Roman"/>
          <w:sz w:val="24"/>
        </w:rPr>
        <w:t xml:space="preserve">- </w:t>
      </w:r>
      <w:r w:rsidRPr="003159DE">
        <w:rPr>
          <w:rFonts w:hAnsi="Times New Roman" w:ascii="Times New Roman"/>
          <w:sz w:val="24"/>
        </w:rPr>
        <w:t xml:space="preserve">Garaža na trećem katu- polukatu  građevine koja se sastoji od jedne prostorije, ukupne površine 887,51 m2 (brutto građevne površine 3751,83 m2) u diobenom elaboratu u </w:t>
      </w:r>
      <w:r w:rsidRPr="003159DE">
        <w:rPr>
          <w:rFonts w:hAnsi="Times New Roman" w:ascii="Times New Roman"/>
          <w:sz w:val="24"/>
        </w:rPr>
        <w:lastRenderedPageBreak/>
        <w:t>dijelu koji se odnosi na treći kat- polukat označeno bijelom bojom i oznakom "O", što odgovara suvlasničkom dijelu od 1219/100000 zgrade.</w:t>
      </w:r>
    </w:p>
    <w:p w:rsidRDefault="003159DE" w:rsidP="003159DE" w:rsidR="003159DE">
      <w:pPr>
        <w:pStyle w:val="Odlomakpopisa"/>
        <w:rPr>
          <w:rFonts w:hAnsi="Times New Roman" w:ascii="Times New Roman"/>
        </w:rPr>
      </w:pPr>
    </w:p>
    <w:p w:rsidRDefault="003159DE" w:rsidP="003159DE" w:rsidR="003159DE">
      <w:pPr>
        <w:pStyle w:val="Tijeloteksta"/>
        <w:numPr>
          <w:ilvl w:val="0"/>
          <w:numId w:val="24"/>
        </w:numPr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119</w:t>
      </w:r>
      <w:r w:rsidRPr="003D37FC">
        <w:rPr>
          <w:rFonts w:hAnsi="Times New Roman" w:ascii="Times New Roman"/>
          <w:sz w:val="24"/>
        </w:rPr>
        <w:t xml:space="preserve">. ETAŽA, </w:t>
      </w:r>
      <w:r>
        <w:rPr>
          <w:rFonts w:hAnsi="Times New Roman" w:ascii="Times New Roman"/>
          <w:sz w:val="24"/>
        </w:rPr>
        <w:t>1300</w:t>
      </w:r>
      <w:r w:rsidRPr="003D37FC">
        <w:rPr>
          <w:rFonts w:hAnsi="Times New Roman" w:ascii="Times New Roman"/>
          <w:sz w:val="24"/>
        </w:rPr>
        <w:t>/100000 dijela kat. čest. br. 1210/4 POSLOVNO-PRODAJNI CENTAR, OKOLIŠ, površine 20259 m2, povezano s vlasništvom posebnog dijela</w:t>
      </w:r>
      <w:r>
        <w:rPr>
          <w:rFonts w:hAnsi="Times New Roman" w:ascii="Times New Roman"/>
          <w:sz w:val="24"/>
        </w:rPr>
        <w:t xml:space="preserve">- </w:t>
      </w:r>
      <w:r w:rsidRPr="003159DE">
        <w:rPr>
          <w:rFonts w:hAnsi="Times New Roman" w:ascii="Times New Roman"/>
          <w:sz w:val="24"/>
        </w:rPr>
        <w:t>Garaža  na četvrtom katu građevine koja se sastoji od jedne prostorije, ukupne površine 946,60 m2 (brutto građevne površine 3772,19 m2) u diobenom elaboratu u dijelu koji se odnosi na četvrti kat označeno bijelom bojom i oznakom "P", što odgovara suvlasničkom dijelu od 1300/100000 zgrade.</w:t>
      </w:r>
    </w:p>
    <w:p w:rsidRDefault="003159DE" w:rsidP="003159DE" w:rsidR="003159DE">
      <w:pPr>
        <w:pStyle w:val="Odlomakpopisa"/>
        <w:rPr>
          <w:rFonts w:hAnsi="Times New Roman" w:ascii="Times New Roman"/>
        </w:rPr>
      </w:pPr>
    </w:p>
    <w:p w:rsidRDefault="003159DE" w:rsidP="003159DE" w:rsidR="003159DE">
      <w:pPr>
        <w:pStyle w:val="Tijeloteksta"/>
        <w:numPr>
          <w:ilvl w:val="0"/>
          <w:numId w:val="24"/>
        </w:numPr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155</w:t>
      </w:r>
      <w:r w:rsidRPr="003D37FC">
        <w:rPr>
          <w:rFonts w:hAnsi="Times New Roman" w:ascii="Times New Roman"/>
          <w:sz w:val="24"/>
        </w:rPr>
        <w:t xml:space="preserve">. ETAŽA, </w:t>
      </w:r>
      <w:r>
        <w:rPr>
          <w:rFonts w:hAnsi="Times New Roman" w:ascii="Times New Roman"/>
          <w:sz w:val="24"/>
        </w:rPr>
        <w:t>1300</w:t>
      </w:r>
      <w:r w:rsidRPr="003D37FC">
        <w:rPr>
          <w:rFonts w:hAnsi="Times New Roman" w:ascii="Times New Roman"/>
          <w:sz w:val="24"/>
        </w:rPr>
        <w:t>/100000 dijela kat. čest. br. 1210/4 POSLOVNO-PRODAJNI CENTAR, OKOLIŠ, površine 20259 m2, povezano s vlasništvom posebnog dijela</w:t>
      </w:r>
      <w:r>
        <w:rPr>
          <w:rFonts w:hAnsi="Times New Roman" w:ascii="Times New Roman"/>
          <w:sz w:val="24"/>
        </w:rPr>
        <w:t xml:space="preserve">- </w:t>
      </w:r>
      <w:r w:rsidRPr="003159DE">
        <w:rPr>
          <w:rFonts w:hAnsi="Times New Roman" w:ascii="Times New Roman"/>
          <w:sz w:val="24"/>
        </w:rPr>
        <w:t>Garaži na četvrtom  katu - polukatu građevine koja se sastoji od jedne prostorije, ukupne površine 946,60 m2 (brutto građevne površine 3751,69 m2) u diobenom elaboratu u dijelu koji se odnosi na četvrti kat- polukat označeno bijelom bojom i oznakom "R", što odgovara suvlasničkom dijelu od 1300/100000 zgrade.</w:t>
      </w:r>
    </w:p>
    <w:p w:rsidRDefault="003159DE" w:rsidP="003159DE" w:rsidR="003159DE">
      <w:pPr>
        <w:pStyle w:val="Odlomakpopisa"/>
        <w:rPr>
          <w:rFonts w:hAnsi="Times New Roman" w:ascii="Times New Roman"/>
        </w:rPr>
      </w:pPr>
    </w:p>
    <w:p w:rsidRDefault="003159DE" w:rsidP="003159DE" w:rsidR="003159DE">
      <w:pPr>
        <w:pStyle w:val="Tijeloteksta"/>
        <w:numPr>
          <w:ilvl w:val="0"/>
          <w:numId w:val="24"/>
        </w:numPr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168.</w:t>
      </w:r>
      <w:r w:rsidRPr="003D37FC">
        <w:rPr>
          <w:rFonts w:hAnsi="Times New Roman" w:ascii="Times New Roman"/>
          <w:sz w:val="24"/>
        </w:rPr>
        <w:t xml:space="preserve"> ETAŽA, </w:t>
      </w:r>
      <w:r>
        <w:rPr>
          <w:rFonts w:hAnsi="Times New Roman" w:ascii="Times New Roman"/>
          <w:sz w:val="24"/>
        </w:rPr>
        <w:t>1300</w:t>
      </w:r>
      <w:r w:rsidRPr="003D37FC">
        <w:rPr>
          <w:rFonts w:hAnsi="Times New Roman" w:ascii="Times New Roman"/>
          <w:sz w:val="24"/>
        </w:rPr>
        <w:t>/100000 dijela kat. čest. br. 1210/4 POSLOVNO-PRODAJNI CENTAR, OKOLIŠ, površine 20259 m2, povezano s vlasništvom posebnog dijela</w:t>
      </w:r>
      <w:r>
        <w:rPr>
          <w:rFonts w:hAnsi="Times New Roman" w:ascii="Times New Roman"/>
          <w:sz w:val="24"/>
        </w:rPr>
        <w:t xml:space="preserve">- </w:t>
      </w:r>
      <w:r w:rsidRPr="003159DE">
        <w:rPr>
          <w:rFonts w:hAnsi="Times New Roman" w:ascii="Times New Roman"/>
          <w:sz w:val="24"/>
        </w:rPr>
        <w:t>Garaža  na petom katu- polukatu građevine koja se sastoji od jedne prostorije, ukupne površine 946,62 m2 (brutto građevne površine 3751,69 m2) u diobenom elaboratu u dijelu koji se odnosi na peti kat- polukat označeno bijelom bojom i oznakom "S", što odgovara suvlasničkom dijelu od 1300/100000 zgrade.</w:t>
      </w:r>
    </w:p>
    <w:p w:rsidRDefault="003159DE" w:rsidP="003159DE" w:rsidR="003159DE">
      <w:pPr>
        <w:pStyle w:val="Odlomakpopisa"/>
        <w:rPr>
          <w:rFonts w:hAnsi="Times New Roman" w:ascii="Times New Roman"/>
        </w:rPr>
      </w:pPr>
    </w:p>
    <w:p w:rsidRDefault="003159DE" w:rsidP="003159DE" w:rsidR="003159DE">
      <w:pPr>
        <w:pStyle w:val="Tijeloteksta"/>
        <w:numPr>
          <w:ilvl w:val="0"/>
          <w:numId w:val="24"/>
        </w:numPr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169.</w:t>
      </w:r>
      <w:r w:rsidRPr="003D37FC">
        <w:rPr>
          <w:rFonts w:hAnsi="Times New Roman" w:ascii="Times New Roman"/>
          <w:sz w:val="24"/>
        </w:rPr>
        <w:t xml:space="preserve"> ETAŽA, </w:t>
      </w:r>
      <w:r>
        <w:rPr>
          <w:rFonts w:hAnsi="Times New Roman" w:ascii="Times New Roman"/>
          <w:sz w:val="24"/>
        </w:rPr>
        <w:t>1217</w:t>
      </w:r>
      <w:r w:rsidRPr="003D37FC">
        <w:rPr>
          <w:rFonts w:hAnsi="Times New Roman" w:ascii="Times New Roman"/>
          <w:sz w:val="24"/>
        </w:rPr>
        <w:t>/100000 dijela kat. čest. br. 1210/4 POSLOVNO-PRODAJNI CENTAR, OKOLIŠ, površine 20259 m2, povezano s vlasništvom posebnog dijela</w:t>
      </w:r>
      <w:r>
        <w:rPr>
          <w:rFonts w:hAnsi="Times New Roman" w:ascii="Times New Roman"/>
          <w:sz w:val="24"/>
        </w:rPr>
        <w:t xml:space="preserve">- </w:t>
      </w:r>
      <w:r w:rsidRPr="003159DE">
        <w:rPr>
          <w:rFonts w:hAnsi="Times New Roman" w:ascii="Times New Roman"/>
          <w:sz w:val="24"/>
        </w:rPr>
        <w:t>Garaža  na terasi građevine koja se sastoji od jedne prostorije, ukupne površine 885,98 m2 (brutto građevne površine 3751,69 m2) u diobenom elaboratu u dijelu koji se odnosi na terasu označeno bijelom bojom i oznakom "T", što odgovara suvlasničkom dijelu o</w:t>
      </w:r>
      <w:r>
        <w:rPr>
          <w:rFonts w:hAnsi="Times New Roman" w:ascii="Times New Roman"/>
          <w:sz w:val="24"/>
        </w:rPr>
        <w:t>d 1217/100000 zgrade</w:t>
      </w:r>
    </w:p>
    <w:p w:rsidRDefault="003159DE" w:rsidP="003159DE" w:rsidR="003159DE">
      <w:pPr>
        <w:pStyle w:val="Odlomakpopisa"/>
        <w:rPr>
          <w:rFonts w:hAnsi="Times New Roman" w:ascii="Times New Roman"/>
        </w:rPr>
      </w:pPr>
    </w:p>
    <w:p w:rsidRDefault="003159DE" w:rsidP="003159DE" w:rsidR="003159DE">
      <w:pPr>
        <w:pStyle w:val="Tijeloteksta"/>
        <w:numPr>
          <w:ilvl w:val="0"/>
          <w:numId w:val="24"/>
        </w:numPr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172.</w:t>
      </w:r>
      <w:r w:rsidRPr="003D37FC">
        <w:rPr>
          <w:rFonts w:hAnsi="Times New Roman" w:ascii="Times New Roman"/>
          <w:sz w:val="24"/>
        </w:rPr>
        <w:t xml:space="preserve"> ETAŽA, </w:t>
      </w:r>
      <w:r>
        <w:rPr>
          <w:rFonts w:hAnsi="Times New Roman" w:ascii="Times New Roman"/>
          <w:sz w:val="24"/>
        </w:rPr>
        <w:t>1792</w:t>
      </w:r>
      <w:r w:rsidRPr="003D37FC">
        <w:rPr>
          <w:rFonts w:hAnsi="Times New Roman" w:ascii="Times New Roman"/>
          <w:sz w:val="24"/>
        </w:rPr>
        <w:t>/100000 dijela kat. čest. br. 1210/4 POSLOVNO-PRODAJNI CENTAR, OKOLIŠ, površine 20259 m2, povezano s vlasništvom posebnog dijela</w:t>
      </w:r>
      <w:r>
        <w:rPr>
          <w:rFonts w:hAnsi="Times New Roman" w:ascii="Times New Roman"/>
          <w:sz w:val="24"/>
        </w:rPr>
        <w:t>-</w:t>
      </w:r>
      <w:r w:rsidRPr="003159DE">
        <w:rPr>
          <w:rFonts w:hAnsi="Times New Roman" w:ascii="Times New Roman"/>
          <w:sz w:val="24"/>
        </w:rPr>
        <w:t>Garaža na terasi građevine koja se sastoji od jedne prostorije, ukupne površine 1305,00 m2 (brutto građevne površine 6082,62 m2) u diobenom elaboratu u dijelu koji se odnosi na terasu označeno bijelom bojom i oznakom "U", što odgovara suvlasničkom dijelu o</w:t>
      </w:r>
      <w:r>
        <w:rPr>
          <w:rFonts w:hAnsi="Times New Roman" w:ascii="Times New Roman"/>
          <w:sz w:val="24"/>
        </w:rPr>
        <w:t>d 1792/100000 zgrade</w:t>
      </w:r>
    </w:p>
    <w:p w:rsidRDefault="003159DE" w:rsidP="003159DE" w:rsidR="003159DE">
      <w:pPr>
        <w:pStyle w:val="Odlomakpopisa"/>
        <w:rPr>
          <w:rFonts w:hAnsi="Times New Roman" w:ascii="Times New Roman"/>
        </w:rPr>
      </w:pPr>
    </w:p>
    <w:p w:rsidRDefault="003159DE" w:rsidP="003159DE" w:rsidR="003159DE">
      <w:pPr>
        <w:pStyle w:val="Tijeloteksta"/>
        <w:numPr>
          <w:ilvl w:val="0"/>
          <w:numId w:val="24"/>
        </w:numPr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174.</w:t>
      </w:r>
      <w:r w:rsidRPr="003D37FC">
        <w:rPr>
          <w:rFonts w:hAnsi="Times New Roman" w:ascii="Times New Roman"/>
          <w:sz w:val="24"/>
        </w:rPr>
        <w:t xml:space="preserve"> ETAŽA, </w:t>
      </w:r>
      <w:r>
        <w:rPr>
          <w:rFonts w:hAnsi="Times New Roman" w:ascii="Times New Roman"/>
          <w:sz w:val="24"/>
        </w:rPr>
        <w:t>2396</w:t>
      </w:r>
      <w:r w:rsidRPr="003D37FC">
        <w:rPr>
          <w:rFonts w:hAnsi="Times New Roman" w:ascii="Times New Roman"/>
          <w:sz w:val="24"/>
        </w:rPr>
        <w:t>/100000 dijela kat. čest. br. 1210/4 POSLOVNO-PRODAJNI CENTAR, OKOLIŠ, površine 20259 m2, povezano s vlasništvom posebnog dijela</w:t>
      </w:r>
      <w:r>
        <w:rPr>
          <w:rFonts w:hAnsi="Times New Roman" w:ascii="Times New Roman"/>
          <w:sz w:val="24"/>
        </w:rPr>
        <w:t xml:space="preserve">- </w:t>
      </w:r>
      <w:r w:rsidRPr="003159DE">
        <w:rPr>
          <w:rFonts w:hAnsi="Times New Roman" w:ascii="Times New Roman"/>
          <w:sz w:val="24"/>
        </w:rPr>
        <w:t>Garaža u trećoj podzemnoj etaži - suterenu S3, ukupne površine 1744,81 m2 (brutto građevne površine 7807,66 m2) u diobenom elaboratu označenoj u dijelu koji se odnosi na treću podzemnu etažu bijelom bojom i oznakom "L", što odgovara suvlasničkom dijelu od 2396/100000 zgrade.</w:t>
      </w:r>
    </w:p>
    <w:p w:rsidRDefault="003159DE" w:rsidP="003159DE" w:rsidR="003159DE">
      <w:pPr>
        <w:pStyle w:val="Odlomakpopisa"/>
        <w:rPr>
          <w:rFonts w:hAnsi="Times New Roman" w:ascii="Times New Roman"/>
        </w:rPr>
      </w:pPr>
    </w:p>
    <w:p w:rsidRDefault="00641162" w:rsidP="00945848" w:rsidR="00641162" w:rsidRPr="0034570F">
      <w:pPr>
        <w:jc w:val="center"/>
        <w:rPr>
          <w:rFonts w:hAnsi="Times New Roman" w:ascii="Times New Roman"/>
          <w:lang w:val="hr-HR"/>
        </w:rPr>
      </w:pPr>
      <w:r w:rsidRPr="0034570F">
        <w:rPr>
          <w:rFonts w:hAnsi="Times New Roman" w:ascii="Times New Roman"/>
          <w:lang w:val="hr-HR"/>
        </w:rPr>
        <w:t>Obrazloženje</w:t>
      </w:r>
    </w:p>
    <w:p w:rsidRDefault="00641162" w:rsidP="00974B81" w:rsidR="00641162" w:rsidRPr="0034570F">
      <w:pPr>
        <w:rPr>
          <w:rFonts w:hAnsi="Times New Roman" w:ascii="Times New Roman"/>
          <w:lang w:val="hr-HR"/>
        </w:rPr>
      </w:pPr>
    </w:p>
    <w:p w:rsidRDefault="00641162" w:rsidP="003A740F" w:rsidR="004B7A1A">
      <w:pPr>
        <w:jc w:val="both"/>
        <w:rPr>
          <w:rFonts w:hAnsi="Times New Roman" w:ascii="Times New Roman"/>
          <w:lang w:val="hr-HR"/>
        </w:rPr>
      </w:pPr>
      <w:r w:rsidRPr="0034570F">
        <w:rPr>
          <w:rFonts w:hAnsi="Times New Roman" w:ascii="Times New Roman"/>
          <w:lang w:val="hr-HR"/>
        </w:rPr>
        <w:tab/>
      </w:r>
      <w:r w:rsidR="0098337E" w:rsidRPr="0034570F">
        <w:rPr>
          <w:rFonts w:hAnsi="Times New Roman" w:ascii="Times New Roman"/>
          <w:lang w:val="hr-HR"/>
        </w:rPr>
        <w:t>Nad</w:t>
      </w:r>
      <w:r w:rsidR="00763483" w:rsidRPr="0034570F">
        <w:rPr>
          <w:rFonts w:hAnsi="Times New Roman" w:ascii="Times New Roman"/>
          <w:lang w:val="hr-HR"/>
        </w:rPr>
        <w:t xml:space="preserve"> gore navedenim</w:t>
      </w:r>
      <w:r w:rsidR="0098337E" w:rsidRPr="0034570F">
        <w:rPr>
          <w:rFonts w:hAnsi="Times New Roman" w:ascii="Times New Roman"/>
          <w:lang w:val="hr-HR"/>
        </w:rPr>
        <w:t xml:space="preserve"> stečajnim dužnikom </w:t>
      </w:r>
      <w:r w:rsidR="00763483" w:rsidRPr="0034570F">
        <w:rPr>
          <w:rFonts w:hAnsi="Times New Roman" w:ascii="Times New Roman"/>
          <w:lang w:val="hr-HR"/>
        </w:rPr>
        <w:t>o</w:t>
      </w:r>
      <w:r w:rsidR="0098337E" w:rsidRPr="0034570F">
        <w:rPr>
          <w:rFonts w:hAnsi="Times New Roman" w:ascii="Times New Roman"/>
          <w:lang w:val="hr-HR"/>
        </w:rPr>
        <w:t xml:space="preserve">tvoren je stečajni postupak rješenjem ovog suda </w:t>
      </w:r>
      <w:r w:rsidR="00945848" w:rsidRPr="0034570F">
        <w:rPr>
          <w:rFonts w:hAnsi="Times New Roman" w:ascii="Times New Roman"/>
          <w:lang w:val="hr-HR"/>
        </w:rPr>
        <w:t xml:space="preserve">gornjeg broja </w:t>
      </w:r>
      <w:r w:rsidR="0098337E" w:rsidRPr="0034570F">
        <w:rPr>
          <w:rFonts w:hAnsi="Times New Roman" w:ascii="Times New Roman"/>
          <w:lang w:val="hr-HR"/>
        </w:rPr>
        <w:t xml:space="preserve">dana </w:t>
      </w:r>
      <w:r w:rsidR="00BF4464">
        <w:rPr>
          <w:rFonts w:hAnsi="Times New Roman" w:ascii="Times New Roman"/>
          <w:lang w:val="hr-HR"/>
        </w:rPr>
        <w:t>29. siječnja 2013.</w:t>
      </w:r>
      <w:r w:rsidR="00F85F11" w:rsidRPr="0034570F">
        <w:rPr>
          <w:rFonts w:hAnsi="Times New Roman" w:ascii="Times New Roman"/>
          <w:lang w:val="hr-HR"/>
        </w:rPr>
        <w:t xml:space="preserve"> </w:t>
      </w:r>
      <w:r w:rsidR="0098337E" w:rsidRPr="0034570F">
        <w:rPr>
          <w:rFonts w:hAnsi="Times New Roman" w:ascii="Times New Roman"/>
          <w:lang w:val="hr-HR"/>
        </w:rPr>
        <w:t xml:space="preserve">godine, </w:t>
      </w:r>
      <w:r w:rsidR="008A0AAC">
        <w:rPr>
          <w:rFonts w:hAnsi="Times New Roman" w:ascii="Times New Roman"/>
          <w:lang w:val="hr-HR"/>
        </w:rPr>
        <w:t>koje rješenje je postalo praovmoćno 15</w:t>
      </w:r>
      <w:r w:rsidR="008A0AAC" w:rsidRPr="0034570F">
        <w:rPr>
          <w:rFonts w:hAnsi="Times New Roman" w:ascii="Times New Roman"/>
          <w:lang w:val="hr-HR"/>
        </w:rPr>
        <w:t xml:space="preserve">. </w:t>
      </w:r>
      <w:r w:rsidR="008A0AAC">
        <w:rPr>
          <w:rFonts w:hAnsi="Times New Roman" w:ascii="Times New Roman"/>
          <w:lang w:val="hr-HR"/>
        </w:rPr>
        <w:lastRenderedPageBreak/>
        <w:t>veljače</w:t>
      </w:r>
      <w:r w:rsidR="008A0AAC" w:rsidRPr="0034570F">
        <w:rPr>
          <w:rFonts w:hAnsi="Times New Roman" w:ascii="Times New Roman"/>
          <w:lang w:val="hr-HR"/>
        </w:rPr>
        <w:t xml:space="preserve"> 201</w:t>
      </w:r>
      <w:r w:rsidR="008A0AAC">
        <w:rPr>
          <w:rFonts w:hAnsi="Times New Roman" w:ascii="Times New Roman"/>
          <w:lang w:val="hr-HR"/>
        </w:rPr>
        <w:t>3</w:t>
      </w:r>
      <w:r w:rsidR="008A0AAC" w:rsidRPr="0034570F">
        <w:rPr>
          <w:rFonts w:hAnsi="Times New Roman" w:ascii="Times New Roman"/>
          <w:lang w:val="hr-HR"/>
        </w:rPr>
        <w:t>. godine</w:t>
      </w:r>
      <w:r w:rsidR="008A0AAC">
        <w:rPr>
          <w:rFonts w:hAnsi="Times New Roman" w:ascii="Times New Roman"/>
          <w:lang w:val="hr-HR"/>
        </w:rPr>
        <w:t>, a gore navedene nekretnine čine stečajnu masu stečajnog dužnika o čijem saznanju je stečajni upravitelj je obavijestio ovaj sud od 22. ožujka 2017.</w:t>
      </w:r>
    </w:p>
    <w:p w:rsidRDefault="008A0AAC" w:rsidP="003A740F" w:rsidR="008A0AAC" w:rsidRPr="0034570F">
      <w:pPr>
        <w:jc w:val="both"/>
        <w:rPr>
          <w:rFonts w:hAnsi="Times New Roman" w:ascii="Times New Roman"/>
          <w:lang w:val="hr-HR"/>
        </w:rPr>
      </w:pPr>
    </w:p>
    <w:p w:rsidRDefault="0098337E" w:rsidP="00EC5868" w:rsidR="0083392B">
      <w:pPr>
        <w:jc w:val="both"/>
        <w:rPr>
          <w:rFonts w:hAnsi="Times New Roman" w:ascii="Times New Roman"/>
          <w:lang w:val="hr-HR"/>
        </w:rPr>
      </w:pPr>
      <w:r w:rsidRPr="0034570F">
        <w:rPr>
          <w:rFonts w:hAnsi="Times New Roman" w:ascii="Times New Roman"/>
          <w:lang w:val="hr-HR"/>
        </w:rPr>
        <w:tab/>
      </w:r>
      <w:r w:rsidR="008A0AAC">
        <w:rPr>
          <w:rFonts w:hAnsi="Times New Roman" w:ascii="Times New Roman"/>
          <w:lang w:val="hr-HR"/>
        </w:rPr>
        <w:t xml:space="preserve">Temeljem odredbe čl. </w:t>
      </w:r>
      <w:r w:rsidR="00F0353D">
        <w:rPr>
          <w:rFonts w:hAnsi="Times New Roman" w:ascii="Times New Roman"/>
          <w:lang w:val="hr-HR"/>
        </w:rPr>
        <w:t xml:space="preserve">131. st. 2. </w:t>
      </w:r>
      <w:r w:rsidR="008A0AAC">
        <w:rPr>
          <w:rFonts w:hAnsi="Times New Roman" w:ascii="Times New Roman"/>
          <w:lang w:val="hr-HR"/>
        </w:rPr>
        <w:t>Stečajnog zakona (NN 71/15), odlučeno je kao u izreci ovog rješenja.</w:t>
      </w:r>
    </w:p>
    <w:p w:rsidRDefault="0083392B" w:rsidP="009E6723" w:rsidR="0083392B" w:rsidRPr="0034570F">
      <w:pPr>
        <w:jc w:val="both"/>
        <w:rPr>
          <w:rFonts w:hAnsi="Times New Roman" w:ascii="Times New Roman"/>
          <w:szCs w:val="24"/>
          <w:lang w:val="hr-HR"/>
        </w:rPr>
      </w:pPr>
      <w:r w:rsidRPr="0034570F">
        <w:rPr>
          <w:rFonts w:hAnsi="Times New Roman" w:ascii="Times New Roman"/>
          <w:szCs w:val="24"/>
          <w:lang w:val="hr-HR"/>
        </w:rPr>
        <w:tab/>
      </w:r>
      <w:r w:rsidRPr="0034570F">
        <w:rPr>
          <w:rFonts w:hAnsi="Times New Roman" w:ascii="Times New Roman"/>
          <w:szCs w:val="24"/>
          <w:lang w:val="hr-HR"/>
        </w:rPr>
        <w:tab/>
      </w:r>
    </w:p>
    <w:p w:rsidRDefault="00E77EE3" w:rsidP="003A740F" w:rsidR="00E77EE3" w:rsidRPr="0034570F">
      <w:pPr>
        <w:jc w:val="center"/>
        <w:rPr>
          <w:rFonts w:hAnsi="Times New Roman" w:ascii="Times New Roman"/>
          <w:lang w:val="hr-HR"/>
        </w:rPr>
      </w:pPr>
    </w:p>
    <w:p w:rsidRDefault="007E07B1" w:rsidP="003A740F" w:rsidR="008811CA" w:rsidRPr="0034570F">
      <w:pPr>
        <w:jc w:val="center"/>
        <w:rPr>
          <w:rFonts w:hAnsi="Times New Roman" w:ascii="Times New Roman"/>
          <w:lang w:val="hr-HR"/>
        </w:rPr>
      </w:pPr>
      <w:r w:rsidRPr="0034570F">
        <w:rPr>
          <w:rFonts w:hAnsi="Times New Roman" w:ascii="Times New Roman"/>
          <w:lang w:val="hr-HR"/>
        </w:rPr>
        <w:t xml:space="preserve">U </w:t>
      </w:r>
      <w:r w:rsidR="00641162" w:rsidRPr="0034570F">
        <w:rPr>
          <w:rFonts w:hAnsi="Times New Roman" w:ascii="Times New Roman"/>
          <w:lang w:val="hr-HR"/>
        </w:rPr>
        <w:t>Zagreb</w:t>
      </w:r>
      <w:r w:rsidRPr="0034570F">
        <w:rPr>
          <w:rFonts w:hAnsi="Times New Roman" w:ascii="Times New Roman"/>
          <w:lang w:val="hr-HR"/>
        </w:rPr>
        <w:t>u</w:t>
      </w:r>
      <w:r w:rsidR="003A740F" w:rsidRPr="0034570F">
        <w:rPr>
          <w:rFonts w:hAnsi="Times New Roman" w:ascii="Times New Roman"/>
          <w:lang w:val="hr-HR"/>
        </w:rPr>
        <w:t xml:space="preserve">, </w:t>
      </w:r>
      <w:r w:rsidR="008A0AAC">
        <w:rPr>
          <w:rFonts w:hAnsi="Times New Roman" w:ascii="Times New Roman"/>
          <w:lang w:val="hr-HR"/>
        </w:rPr>
        <w:t>22</w:t>
      </w:r>
      <w:r w:rsidR="00945848" w:rsidRPr="0034570F">
        <w:rPr>
          <w:rFonts w:hAnsi="Times New Roman" w:ascii="Times New Roman"/>
          <w:lang w:val="hr-HR"/>
        </w:rPr>
        <w:t xml:space="preserve">. </w:t>
      </w:r>
      <w:r w:rsidR="008A0AAC">
        <w:rPr>
          <w:rFonts w:hAnsi="Times New Roman" w:ascii="Times New Roman"/>
          <w:lang w:val="hr-HR"/>
        </w:rPr>
        <w:t>ožujka 2017</w:t>
      </w:r>
      <w:r w:rsidR="00641162" w:rsidRPr="0034570F">
        <w:rPr>
          <w:rFonts w:hAnsi="Times New Roman" w:ascii="Times New Roman"/>
          <w:lang w:val="hr-HR"/>
        </w:rPr>
        <w:t>.</w:t>
      </w:r>
    </w:p>
    <w:p w:rsidRDefault="0098337E" w:rsidP="00974B81" w:rsidR="00641162" w:rsidRPr="0034570F">
      <w:pPr>
        <w:rPr>
          <w:rFonts w:hAnsi="Times New Roman" w:ascii="Times New Roman"/>
          <w:lang w:val="hr-HR"/>
        </w:rPr>
      </w:pPr>
      <w:r w:rsidRPr="0034570F">
        <w:rPr>
          <w:rFonts w:hAnsi="Times New Roman" w:ascii="Times New Roman"/>
          <w:lang w:val="hr-HR"/>
        </w:rPr>
        <w:t xml:space="preserve"> </w:t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B16687" w:rsidRPr="0034570F">
        <w:rPr>
          <w:rFonts w:hAnsi="Times New Roman" w:ascii="Times New Roman"/>
          <w:lang w:val="hr-HR"/>
        </w:rPr>
        <w:tab/>
      </w:r>
      <w:r w:rsidR="00C66F52" w:rsidRPr="0034570F">
        <w:rPr>
          <w:rFonts w:hAnsi="Times New Roman" w:ascii="Times New Roman"/>
          <w:lang w:val="hr-HR"/>
        </w:rPr>
        <w:t xml:space="preserve"> </w:t>
      </w:r>
      <w:r w:rsidR="00B16687" w:rsidRPr="0034570F">
        <w:rPr>
          <w:rFonts w:hAnsi="Times New Roman" w:ascii="Times New Roman"/>
          <w:lang w:val="hr-HR"/>
        </w:rPr>
        <w:t xml:space="preserve"> </w:t>
      </w:r>
      <w:r w:rsidR="00641162" w:rsidRPr="0034570F">
        <w:rPr>
          <w:rFonts w:hAnsi="Times New Roman" w:ascii="Times New Roman"/>
          <w:lang w:val="hr-HR"/>
        </w:rPr>
        <w:t xml:space="preserve"> SUDAC:</w:t>
      </w:r>
    </w:p>
    <w:p w:rsidRDefault="00641162" w:rsidP="00890248" w:rsidR="00890248" w:rsidRPr="0034570F">
      <w:pPr>
        <w:rPr>
          <w:rFonts w:hAnsi="Times New Roman" w:ascii="Times New Roman"/>
          <w:lang w:val="hr-HR"/>
        </w:rPr>
      </w:pP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  <w:t xml:space="preserve">              </w:t>
      </w:r>
      <w:r w:rsidR="0083392B" w:rsidRPr="0034570F">
        <w:rPr>
          <w:rFonts w:hAnsi="Times New Roman" w:ascii="Times New Roman"/>
          <w:lang w:val="hr-HR"/>
        </w:rPr>
        <w:t xml:space="preserve">           Nevenka Siladi </w:t>
      </w:r>
      <w:r w:rsidR="00B16687" w:rsidRPr="0034570F">
        <w:rPr>
          <w:rFonts w:hAnsi="Times New Roman" w:ascii="Times New Roman"/>
          <w:lang w:val="hr-HR"/>
        </w:rPr>
        <w:t>Rstić</w:t>
      </w:r>
      <w:r w:rsidR="00DF7D2C">
        <w:rPr>
          <w:rFonts w:hAnsi="Times New Roman" w:ascii="Times New Roman"/>
          <w:lang w:val="hr-HR"/>
        </w:rPr>
        <w:t>,v.r.</w:t>
      </w:r>
    </w:p>
    <w:p w:rsidRDefault="001216C9" w:rsidP="005E4478" w:rsidR="001216C9">
      <w:pPr>
        <w:jc w:val="both"/>
        <w:rPr>
          <w:rFonts w:hAnsi="Times New Roman" w:ascii="Times New Roman"/>
          <w:i/>
          <w:lang w:val="hr-HR"/>
        </w:rPr>
      </w:pPr>
    </w:p>
    <w:p w:rsidRDefault="001216C9" w:rsidP="005E4478" w:rsidR="001216C9">
      <w:pPr>
        <w:jc w:val="both"/>
        <w:rPr>
          <w:rFonts w:hAnsi="Times New Roman" w:ascii="Times New Roman"/>
          <w:i/>
          <w:lang w:val="hr-HR"/>
        </w:rPr>
      </w:pPr>
    </w:p>
    <w:p w:rsidRDefault="003A740F" w:rsidP="005E4478" w:rsidR="003A740F" w:rsidRPr="0034570F">
      <w:pPr>
        <w:jc w:val="both"/>
        <w:rPr>
          <w:rFonts w:hAnsi="Times New Roman" w:ascii="Times New Roman"/>
          <w:i/>
          <w:lang w:val="hr-HR"/>
        </w:rPr>
      </w:pPr>
      <w:r w:rsidRPr="0034570F">
        <w:rPr>
          <w:rFonts w:hAnsi="Times New Roman" w:ascii="Times New Roman"/>
          <w:i/>
          <w:lang w:val="hr-HR"/>
        </w:rPr>
        <w:t>Uputa o pravnom lijeku:</w:t>
      </w:r>
    </w:p>
    <w:p w:rsidRDefault="003A740F" w:rsidP="005E4478" w:rsidR="003A740F" w:rsidRPr="0034570F">
      <w:pPr>
        <w:jc w:val="both"/>
        <w:rPr>
          <w:rFonts w:hAnsi="Times New Roman" w:ascii="Times New Roman"/>
          <w:i/>
          <w:lang w:val="hr-HR"/>
        </w:rPr>
      </w:pPr>
      <w:r w:rsidRPr="0034570F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F0142" w:rsidP="005E4478" w:rsidR="00EF0142" w:rsidRPr="0034570F">
      <w:pPr>
        <w:jc w:val="both"/>
        <w:rPr>
          <w:rFonts w:hAnsi="Times New Roman" w:ascii="Times New Roman"/>
          <w:i/>
          <w:lang w:val="hr-HR"/>
        </w:rPr>
      </w:pPr>
    </w:p>
    <w:p w:rsidRDefault="00DF7D2C" w:rsidP="00324504" w:rsidR="00DF7D2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F7D2C" w:rsidP="00324504" w:rsidR="00DF7D2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B50EF" w:rsidP="00890248" w:rsidR="002B50EF" w:rsidRPr="0034570F">
      <w:pPr>
        <w:rPr>
          <w:rFonts w:hAnsi="Times New Roman" w:ascii="Times New Roman"/>
          <w:lang w:val="hr-HR"/>
        </w:rPr>
      </w:pPr>
    </w:p>
    <w:p w:rsidRDefault="00F85F11" w:rsidP="00692B24" w:rsidR="00692B24" w:rsidRPr="00DF7D2C">
      <w:pPr>
        <w:rPr>
          <w:rFonts w:hAnsi="Times New Roman" w:ascii="Times New Roman"/>
          <w:color w:val="FFFFFF"/>
          <w:lang w:val="hr-HR"/>
        </w:rPr>
      </w:pPr>
      <w:r w:rsidRPr="00DF7D2C">
        <w:rPr>
          <w:rFonts w:hAnsi="Times New Roman" w:ascii="Times New Roman"/>
          <w:color w:val="FFFFFF"/>
          <w:lang w:val="hr-HR"/>
        </w:rPr>
        <w:t>DN</w:t>
      </w:r>
      <w:r w:rsidR="00692B24" w:rsidRPr="00DF7D2C">
        <w:rPr>
          <w:rFonts w:hAnsi="Times New Roman" w:ascii="Times New Roman"/>
          <w:color w:val="FFFFFF"/>
          <w:lang w:val="hr-HR"/>
        </w:rPr>
        <w:t>a:</w:t>
      </w:r>
    </w:p>
    <w:p w:rsidRDefault="00190421" w:rsidP="00190421" w:rsidR="00692B24" w:rsidRPr="00DF7D2C">
      <w:pPr>
        <w:pStyle w:val="Odlomakpopisa"/>
        <w:numPr>
          <w:ilvl w:val="0"/>
          <w:numId w:val="18"/>
        </w:numPr>
        <w:ind w:hanging="426" w:right="-710" w:left="426"/>
        <w:jc w:val="both"/>
        <w:rPr>
          <w:rFonts w:hAnsi="Times New Roman" w:ascii="Times New Roman"/>
          <w:color w:val="FFFFFF"/>
          <w:lang w:val="hr-HR"/>
        </w:rPr>
      </w:pPr>
      <w:r w:rsidRPr="00DF7D2C">
        <w:rPr>
          <w:rFonts w:hAnsi="Times New Roman" w:ascii="Times New Roman"/>
          <w:color w:val="FFFFFF"/>
          <w:lang w:val="hr-HR"/>
        </w:rPr>
        <w:t xml:space="preserve">Zemljišnoknjižnom odjelu </w:t>
      </w:r>
      <w:r w:rsidR="0083392B" w:rsidRPr="00DF7D2C">
        <w:rPr>
          <w:rFonts w:hAnsi="Times New Roman" w:ascii="Times New Roman"/>
          <w:color w:val="FFFFFF"/>
          <w:lang w:val="hr-HR"/>
        </w:rPr>
        <w:t xml:space="preserve">Općinskog suda u </w:t>
      </w:r>
      <w:r w:rsidR="008A0AAC" w:rsidRPr="00DF7D2C">
        <w:rPr>
          <w:rFonts w:hAnsi="Times New Roman" w:ascii="Times New Roman"/>
          <w:color w:val="FFFFFF"/>
          <w:lang w:val="hr-HR"/>
        </w:rPr>
        <w:t>Rijeci</w:t>
      </w:r>
      <w:r w:rsidR="0083392B" w:rsidRPr="00DF7D2C">
        <w:rPr>
          <w:rFonts w:hAnsi="Times New Roman" w:ascii="Times New Roman"/>
          <w:color w:val="FFFFFF"/>
          <w:lang w:val="hr-HR"/>
        </w:rPr>
        <w:t xml:space="preserve">, </w:t>
      </w:r>
      <w:r w:rsidR="008A0AAC" w:rsidRPr="00DF7D2C">
        <w:rPr>
          <w:rFonts w:hAnsi="Times New Roman" w:ascii="Times New Roman"/>
          <w:color w:val="FFFFFF"/>
          <w:lang w:val="hr-HR"/>
        </w:rPr>
        <w:t xml:space="preserve">s pravomoćnim rješenjem o otvaranju stečajnog postupka </w:t>
      </w:r>
    </w:p>
    <w:p w:rsidRDefault="002B50EF" w:rsidP="00190421" w:rsidR="002B50EF" w:rsidRPr="00DF7D2C">
      <w:pPr>
        <w:pStyle w:val="Odlomakpopisa"/>
        <w:numPr>
          <w:ilvl w:val="0"/>
          <w:numId w:val="18"/>
        </w:numPr>
        <w:ind w:hanging="426" w:right="-710" w:left="426"/>
        <w:jc w:val="both"/>
        <w:rPr>
          <w:rFonts w:hAnsi="Times New Roman" w:ascii="Times New Roman"/>
          <w:color w:val="FFFFFF"/>
          <w:lang w:val="hr-HR"/>
        </w:rPr>
      </w:pPr>
      <w:r w:rsidRPr="00DF7D2C">
        <w:rPr>
          <w:rFonts w:hAnsi="Times New Roman" w:ascii="Times New Roman"/>
          <w:color w:val="FFFFFF"/>
          <w:szCs w:val="24"/>
          <w:lang w:val="hr-HR"/>
        </w:rPr>
        <w:t xml:space="preserve">Stečajni upravitelj, </w:t>
      </w:r>
      <w:r w:rsidR="00E77EE3" w:rsidRPr="00DF7D2C">
        <w:rPr>
          <w:rFonts w:hAnsi="Times New Roman" w:ascii="Times New Roman"/>
          <w:color w:val="FFFFFF"/>
          <w:szCs w:val="24"/>
          <w:lang w:val="hr-HR"/>
        </w:rPr>
        <w:t xml:space="preserve">Nikola </w:t>
      </w:r>
      <w:r w:rsidR="008A0AAC" w:rsidRPr="00DF7D2C">
        <w:rPr>
          <w:rFonts w:hAnsi="Times New Roman" w:ascii="Times New Roman"/>
          <w:color w:val="FFFFFF"/>
          <w:szCs w:val="24"/>
          <w:lang w:val="hr-HR"/>
        </w:rPr>
        <w:t>Jakir</w:t>
      </w:r>
    </w:p>
    <w:p w:rsidRDefault="0034570F" w:rsidP="00190421" w:rsidR="0034570F" w:rsidRPr="00DF7D2C">
      <w:pPr>
        <w:pStyle w:val="Odlomakpopisa"/>
        <w:numPr>
          <w:ilvl w:val="0"/>
          <w:numId w:val="18"/>
        </w:numPr>
        <w:ind w:hanging="426" w:right="-710" w:left="426"/>
        <w:jc w:val="both"/>
        <w:rPr>
          <w:rFonts w:hAnsi="Times New Roman" w:ascii="Times New Roman"/>
          <w:color w:val="FFFFFF"/>
          <w:lang w:val="hr-HR"/>
        </w:rPr>
      </w:pPr>
      <w:r w:rsidRPr="00DF7D2C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sectPr w:rsidSect="003A740F" w:rsidR="0034570F" w:rsidRPr="00DF7D2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EE0" w:rsidR="003D6EE0">
      <w:r>
        <w:separator/>
      </w:r>
    </w:p>
  </w:endnote>
  <w:endnote w:id="0" w:type="continuationSeparator">
    <w:p w:rsidRDefault="003D6EE0" w:rsidR="003D6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nivers-Regular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EE0" w:rsidR="003D6EE0">
      <w:r>
        <w:separator/>
      </w:r>
    </w:p>
  </w:footnote>
  <w:footnote w:id="0" w:type="continuationSeparator">
    <w:p w:rsidRDefault="003D6EE0" w:rsidR="003D6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248" w:rsidR="0089024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0248" w:rsidR="008902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ED7" w:rsidR="00392ED7" w:rsidRPr="00392ED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DF7D2C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392ED7" w:rsidR="00890248" w:rsidRPr="00D901D4">
    <w:pPr>
      <w:pStyle w:val="Zaglavlje"/>
      <w:ind w:right="360"/>
      <w:rPr>
        <w:sz w:val="20"/>
      </w:rPr>
    </w:pPr>
    <w:r>
      <w:tab/>
    </w:r>
    <w:r>
      <w:tab/>
    </w:r>
    <w:r w:rsidR="0083392B">
      <w:rPr>
        <w:rFonts w:hAnsi="Times New Roman" w:ascii="Times New Roman"/>
        <w:lang w:val="hr-HR"/>
      </w:rPr>
      <w:t xml:space="preserve">Poslovni broj: </w:t>
    </w:r>
    <w:r w:rsidR="0083392B" w:rsidRPr="003A740F">
      <w:rPr>
        <w:rFonts w:hAnsi="Times New Roman" w:ascii="Times New Roman"/>
        <w:lang w:val="hr-HR"/>
      </w:rPr>
      <w:t>47.</w:t>
    </w:r>
    <w:r w:rsidR="0083392B">
      <w:rPr>
        <w:rFonts w:hAnsi="Times New Roman" w:ascii="Times New Roman"/>
        <w:lang w:val="hr-HR"/>
      </w:rPr>
      <w:t xml:space="preserve"> </w:t>
    </w:r>
    <w:r w:rsidR="0083392B" w:rsidRPr="003A740F">
      <w:rPr>
        <w:rFonts w:hAnsi="Times New Roman" w:ascii="Times New Roman"/>
        <w:lang w:val="hr-HR"/>
      </w:rPr>
      <w:t>St-</w:t>
    </w:r>
    <w:r w:rsidR="008A0AAC">
      <w:rPr>
        <w:rFonts w:hAnsi="Times New Roman" w:ascii="Times New Roman"/>
        <w:lang w:val="hr-HR"/>
      </w:rPr>
      <w:t>1246/12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40F" w:rsidR="00861633" w:rsidRPr="00190421">
    <w:pPr>
      <w:pStyle w:val="Zaglavlje"/>
      <w:rPr>
        <w:b/>
        <w:i/>
        <w:u w:val="single"/>
        <w:lang w:val="hr-HR"/>
      </w:rPr>
    </w:pPr>
    <w:r>
      <w:rPr>
        <w:rFonts w:hAnsi="Times New Roman" w:ascii="Times New Roman"/>
        <w:lang w:val="hr-HR"/>
      </w:rPr>
      <w:tab/>
    </w:r>
  </w:p>
  <w:p w:rsidRDefault="00861633" w:rsidR="002B50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3392B">
      <w:rPr>
        <w:rFonts w:hAnsi="Times New Roman" w:ascii="Times New Roman"/>
        <w:lang w:val="hr-HR"/>
      </w:rPr>
      <w:t xml:space="preserve">Poslovni broj: </w:t>
    </w:r>
    <w:r w:rsidR="003A740F" w:rsidRPr="003A740F">
      <w:rPr>
        <w:rFonts w:hAnsi="Times New Roman" w:ascii="Times New Roman"/>
        <w:lang w:val="hr-HR"/>
      </w:rPr>
      <w:t>47.</w:t>
    </w:r>
    <w:r w:rsidR="00190421">
      <w:rPr>
        <w:rFonts w:hAnsi="Times New Roman" w:ascii="Times New Roman"/>
        <w:lang w:val="hr-HR"/>
      </w:rPr>
      <w:t xml:space="preserve"> </w:t>
    </w:r>
    <w:r w:rsidR="003A740F" w:rsidRPr="003A740F">
      <w:rPr>
        <w:rFonts w:hAnsi="Times New Roman" w:ascii="Times New Roman"/>
        <w:lang w:val="hr-HR"/>
      </w:rPr>
      <w:t>St</w:t>
    </w:r>
    <w:r w:rsidR="003D37FC">
      <w:rPr>
        <w:rFonts w:hAnsi="Times New Roman" w:ascii="Times New Roman"/>
        <w:lang w:val="hr-HR"/>
      </w:rPr>
      <w:t>-</w:t>
    </w:r>
    <w:r w:rsidR="005924E2">
      <w:rPr>
        <w:rFonts w:hAnsi="Times New Roman" w:ascii="Times New Roman"/>
        <w:lang w:val="hr-HR"/>
      </w:rPr>
      <w:t>12</w:t>
    </w:r>
    <w:r w:rsidR="003D37FC">
      <w:rPr>
        <w:rFonts w:hAnsi="Times New Roman" w:ascii="Times New Roman"/>
        <w:lang w:val="hr-HR"/>
      </w:rPr>
      <w:t>46/12</w:t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861633" w:rsidR="00861633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785495</wp:posOffset>
          </wp:positionH>
          <wp:positionV relativeFrom="paragraph">
            <wp:posOffset>52070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861633" w:rsidR="00861633">
    <w:pPr>
      <w:pStyle w:val="Zaglavlje"/>
      <w:rPr>
        <w:rFonts w:hAnsi="Times New Roman" w:ascii="Times New Roman"/>
        <w:sz w:val="20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 w:rsidRPr="003A740F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REPUBLIKA HRVATSKA</w:t>
    </w: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Trgovački sud u Zagrebu</w:t>
    </w:r>
  </w:p>
  <w:p w:rsidRDefault="00861633" w:rsidP="00861633" w:rsidR="00861633" w:rsidRP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Zagreb, Amruševa 2/II</w:t>
    </w:r>
    <w:r w:rsidR="0083392B">
      <w:rPr>
        <w:rFonts w:hAnsi="Times New Roman" w:ascii="Times New Roman"/>
        <w:szCs w:val="24"/>
        <w:lang w:val="hr-HR"/>
      </w:rPr>
      <w:t>, desno (p.p. 432</w:t>
    </w:r>
    <w:r>
      <w:rPr>
        <w:rFonts w:hAnsi="Times New Roman" w:ascii="Times New Roman"/>
        <w:szCs w:val="24"/>
        <w:lang w:val="hr-HR"/>
      </w:rPr>
      <w:t>)</w:t>
    </w:r>
    <w:r w:rsidRPr="003A740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</w:lvl>
    <w:lvl w:ilvl="1"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hAnsi="Times New Roman" w:ascii="Times New Roman"/>
      </w:rPr>
    </w:lvl>
    <w:lvl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05CB5D86"/>
    <w:multiLevelType w:val="hybridMultilevel"/>
    <w:tmpl w:val="9B467C6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D75D52"/>
    <w:multiLevelType w:val="hybridMultilevel"/>
    <w:tmpl w:val="0C5A2C6E"/>
    <w:lvl w:tplc="2F60ECAC" w:ilvl="0">
      <w:start w:val="4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51F56A9"/>
    <w:multiLevelType w:val="hybridMultilevel"/>
    <w:tmpl w:val="A8F07444"/>
    <w:lvl w:tplc="EB641EAE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6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3C8614C3"/>
    <w:multiLevelType w:val="hybridMultilevel"/>
    <w:tmpl w:val="68D406FC"/>
    <w:lvl w:tplc="A34ABC18" w:ilvl="0">
      <w:start w:val="1"/>
      <w:numFmt w:val="lowerLetter"/>
      <w:lvlText w:val="%1)"/>
      <w:lvlJc w:val="left"/>
      <w:pPr>
        <w:tabs>
          <w:tab w:pos="371" w:val="num"/>
        </w:tabs>
        <w:ind w:hanging="360" w:left="3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91" w:val="num"/>
        </w:tabs>
        <w:ind w:hanging="360" w:left="1091"/>
      </w:pPr>
    </w:lvl>
    <w:lvl w:tentative="true" w:tplc="041A001B" w:ilvl="2">
      <w:start w:val="1"/>
      <w:numFmt w:val="lowerRoman"/>
      <w:lvlText w:val="%3."/>
      <w:lvlJc w:val="right"/>
      <w:pPr>
        <w:tabs>
          <w:tab w:pos="1811" w:val="num"/>
        </w:tabs>
        <w:ind w:hanging="180" w:left="1811"/>
      </w:pPr>
    </w:lvl>
    <w:lvl w:tentative="true" w:tplc="041A000F" w:ilvl="3">
      <w:start w:val="1"/>
      <w:numFmt w:val="decimal"/>
      <w:lvlText w:val="%4."/>
      <w:lvlJc w:val="left"/>
      <w:pPr>
        <w:tabs>
          <w:tab w:pos="2531" w:val="num"/>
        </w:tabs>
        <w:ind w:hanging="360" w:left="2531"/>
      </w:pPr>
    </w:lvl>
    <w:lvl w:tentative="true" w:tplc="041A0019" w:ilvl="4">
      <w:start w:val="1"/>
      <w:numFmt w:val="lowerLetter"/>
      <w:lvlText w:val="%5."/>
      <w:lvlJc w:val="left"/>
      <w:pPr>
        <w:tabs>
          <w:tab w:pos="3251" w:val="num"/>
        </w:tabs>
        <w:ind w:hanging="360" w:left="3251"/>
      </w:pPr>
    </w:lvl>
    <w:lvl w:tentative="true" w:tplc="041A001B" w:ilvl="5">
      <w:start w:val="1"/>
      <w:numFmt w:val="lowerRoman"/>
      <w:lvlText w:val="%6."/>
      <w:lvlJc w:val="right"/>
      <w:pPr>
        <w:tabs>
          <w:tab w:pos="3971" w:val="num"/>
        </w:tabs>
        <w:ind w:hanging="180" w:left="3971"/>
      </w:pPr>
    </w:lvl>
    <w:lvl w:tentative="true" w:tplc="041A000F" w:ilvl="6">
      <w:start w:val="1"/>
      <w:numFmt w:val="decimal"/>
      <w:lvlText w:val="%7."/>
      <w:lvlJc w:val="left"/>
      <w:pPr>
        <w:tabs>
          <w:tab w:pos="4691" w:val="num"/>
        </w:tabs>
        <w:ind w:hanging="360" w:left="4691"/>
      </w:pPr>
    </w:lvl>
    <w:lvl w:tentative="true" w:tplc="041A0019" w:ilvl="7">
      <w:start w:val="1"/>
      <w:numFmt w:val="lowerLetter"/>
      <w:lvlText w:val="%8."/>
      <w:lvlJc w:val="left"/>
      <w:pPr>
        <w:tabs>
          <w:tab w:pos="5411" w:val="num"/>
        </w:tabs>
        <w:ind w:hanging="360" w:left="5411"/>
      </w:pPr>
    </w:lvl>
    <w:lvl w:tentative="true" w:tplc="041A001B" w:ilvl="8">
      <w:start w:val="1"/>
      <w:numFmt w:val="lowerRoman"/>
      <w:lvlText w:val="%9."/>
      <w:lvlJc w:val="right"/>
      <w:pPr>
        <w:tabs>
          <w:tab w:pos="6131" w:val="num"/>
        </w:tabs>
        <w:ind w:hanging="180" w:left="6131"/>
      </w:pPr>
    </w:lvl>
  </w:abstractNum>
  <w:abstractNum w:abstractNumId="11">
    <w:nsid w:val="4765223A"/>
    <w:multiLevelType w:val="hybridMultilevel"/>
    <w:tmpl w:val="D234B2CC"/>
    <w:lvl w:tplc="ADEE176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6805D7"/>
    <w:multiLevelType w:val="hybridMultilevel"/>
    <w:tmpl w:val="22FC7C4C"/>
    <w:lvl w:tplc="E1A4DFBE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4260BB7"/>
    <w:multiLevelType w:val="hybridMultilevel"/>
    <w:tmpl w:val="5944EFA6"/>
    <w:lvl w:tplc="4B6C0724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54F46915"/>
    <w:multiLevelType w:val="hybridMultilevel"/>
    <w:tmpl w:val="2942210E"/>
    <w:lvl w:tplc="AACE1C6E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00C7C21"/>
    <w:multiLevelType w:val="hybridMultilevel"/>
    <w:tmpl w:val="0348348E"/>
    <w:lvl w:tplc="4CE8EBBA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8">
    <w:nsid w:val="6D940B0E"/>
    <w:multiLevelType w:val="hybridMultilevel"/>
    <w:tmpl w:val="5B7AC1DC"/>
    <w:lvl w:tplc="E6F255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F196DB0"/>
    <w:multiLevelType w:val="hybridMultilevel"/>
    <w:tmpl w:val="7AAA3D4E"/>
    <w:lvl w:tplc="3D36A92C" w:ilvl="0">
      <w:start w:val="4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2D22042"/>
    <w:multiLevelType w:val="hybridMultilevel"/>
    <w:tmpl w:val="3490CEB0"/>
    <w:lvl w:tplc="0C7441A8" w:ilvl="0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1">
    <w:nsid w:val="76B83DB7"/>
    <w:multiLevelType w:val="hybridMultilevel"/>
    <w:tmpl w:val="7A9AFAFE"/>
    <w:lvl w:tplc="7C0C4FA2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4"/>
  </w:num>
  <w:num w:numId="11">
    <w:abstractNumId w:val="16"/>
  </w:num>
  <w:num w:numId="12">
    <w:abstractNumId w:val="15"/>
  </w:num>
  <w:num w:numId="13">
    <w:abstractNumId w:val="21"/>
  </w:num>
  <w:num w:numId="14">
    <w:abstractNumId w:val="10"/>
  </w:num>
  <w:num w:numId="15">
    <w:abstractNumId w:val="2"/>
  </w:num>
  <w:num w:numId="16">
    <w:abstractNumId w:val="3"/>
  </w:num>
  <w:num w:numId="17">
    <w:abstractNumId w:val="4"/>
  </w:num>
  <w:num w:numId="18">
    <w:abstractNumId w:val="12"/>
  </w:num>
  <w:num w:numId="19">
    <w:abstractNumId w:val="11"/>
  </w:num>
  <w:num w:numId="20">
    <w:abstractNumId w:val="19"/>
  </w:num>
  <w:num w:numId="21">
    <w:abstractNumId w:val="7"/>
  </w:num>
  <w:num w:numId="22">
    <w:abstractNumId w:val="22"/>
  </w:num>
  <w:num w:numId="23">
    <w:abstractNumId w:val="17"/>
  </w:num>
  <w:num w:numId="2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74766"/>
    <w:rsid w:val="00086014"/>
    <w:rsid w:val="00092557"/>
    <w:rsid w:val="00093FFD"/>
    <w:rsid w:val="000A4C4F"/>
    <w:rsid w:val="000A58A5"/>
    <w:rsid w:val="000A78D7"/>
    <w:rsid w:val="000B18BB"/>
    <w:rsid w:val="000C09D8"/>
    <w:rsid w:val="000C0DC7"/>
    <w:rsid w:val="000C1A8A"/>
    <w:rsid w:val="000D2B7A"/>
    <w:rsid w:val="000D4B7B"/>
    <w:rsid w:val="000D4B7E"/>
    <w:rsid w:val="000E0825"/>
    <w:rsid w:val="000E19E7"/>
    <w:rsid w:val="000E32AE"/>
    <w:rsid w:val="00106318"/>
    <w:rsid w:val="0010798E"/>
    <w:rsid w:val="001216C9"/>
    <w:rsid w:val="00132E9B"/>
    <w:rsid w:val="00133E82"/>
    <w:rsid w:val="00134620"/>
    <w:rsid w:val="00134E42"/>
    <w:rsid w:val="00142AE6"/>
    <w:rsid w:val="0014346E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421"/>
    <w:rsid w:val="00190D32"/>
    <w:rsid w:val="00192091"/>
    <w:rsid w:val="0019447F"/>
    <w:rsid w:val="001A4D8C"/>
    <w:rsid w:val="001B16B9"/>
    <w:rsid w:val="001B2D5E"/>
    <w:rsid w:val="001B7C99"/>
    <w:rsid w:val="001C15C0"/>
    <w:rsid w:val="001C3CC8"/>
    <w:rsid w:val="001C4A7B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0707B"/>
    <w:rsid w:val="002104E9"/>
    <w:rsid w:val="00212A5E"/>
    <w:rsid w:val="00212B6D"/>
    <w:rsid w:val="00220568"/>
    <w:rsid w:val="0022375B"/>
    <w:rsid w:val="00227DCA"/>
    <w:rsid w:val="00233F52"/>
    <w:rsid w:val="00242BF3"/>
    <w:rsid w:val="002507C1"/>
    <w:rsid w:val="00253898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50EF"/>
    <w:rsid w:val="002B69EA"/>
    <w:rsid w:val="002B7EC0"/>
    <w:rsid w:val="002C349E"/>
    <w:rsid w:val="002D03A2"/>
    <w:rsid w:val="002D0A57"/>
    <w:rsid w:val="002D61BB"/>
    <w:rsid w:val="002D7EA5"/>
    <w:rsid w:val="002E501D"/>
    <w:rsid w:val="002F2A18"/>
    <w:rsid w:val="002F4295"/>
    <w:rsid w:val="002F7A49"/>
    <w:rsid w:val="003002DC"/>
    <w:rsid w:val="003014C5"/>
    <w:rsid w:val="00304FD4"/>
    <w:rsid w:val="003114A1"/>
    <w:rsid w:val="003137CE"/>
    <w:rsid w:val="003159DE"/>
    <w:rsid w:val="00320A79"/>
    <w:rsid w:val="00325721"/>
    <w:rsid w:val="00331511"/>
    <w:rsid w:val="00333643"/>
    <w:rsid w:val="00340586"/>
    <w:rsid w:val="003405B9"/>
    <w:rsid w:val="00342913"/>
    <w:rsid w:val="00344DBD"/>
    <w:rsid w:val="0034570F"/>
    <w:rsid w:val="003518E7"/>
    <w:rsid w:val="0035528F"/>
    <w:rsid w:val="0036128E"/>
    <w:rsid w:val="0036763D"/>
    <w:rsid w:val="003771A0"/>
    <w:rsid w:val="0037763C"/>
    <w:rsid w:val="00383241"/>
    <w:rsid w:val="00383B4B"/>
    <w:rsid w:val="00384561"/>
    <w:rsid w:val="0038673A"/>
    <w:rsid w:val="00392ED7"/>
    <w:rsid w:val="0039304E"/>
    <w:rsid w:val="00397F88"/>
    <w:rsid w:val="003A0DAE"/>
    <w:rsid w:val="003A1A33"/>
    <w:rsid w:val="003A1D13"/>
    <w:rsid w:val="003A740F"/>
    <w:rsid w:val="003B2EC1"/>
    <w:rsid w:val="003B53AD"/>
    <w:rsid w:val="003C2DAE"/>
    <w:rsid w:val="003C3021"/>
    <w:rsid w:val="003C503D"/>
    <w:rsid w:val="003C5395"/>
    <w:rsid w:val="003C611C"/>
    <w:rsid w:val="003D37FC"/>
    <w:rsid w:val="003D510A"/>
    <w:rsid w:val="003D6EE0"/>
    <w:rsid w:val="003E471F"/>
    <w:rsid w:val="003E498B"/>
    <w:rsid w:val="003E5EF6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66674"/>
    <w:rsid w:val="00476870"/>
    <w:rsid w:val="00481B26"/>
    <w:rsid w:val="00485CBD"/>
    <w:rsid w:val="00491B23"/>
    <w:rsid w:val="00496C00"/>
    <w:rsid w:val="004A29A3"/>
    <w:rsid w:val="004A4135"/>
    <w:rsid w:val="004B0D0A"/>
    <w:rsid w:val="004B2704"/>
    <w:rsid w:val="004B7A1A"/>
    <w:rsid w:val="004C1393"/>
    <w:rsid w:val="004C22F2"/>
    <w:rsid w:val="004C5B28"/>
    <w:rsid w:val="004C7461"/>
    <w:rsid w:val="004C7D4A"/>
    <w:rsid w:val="004D55E7"/>
    <w:rsid w:val="004D641C"/>
    <w:rsid w:val="004D76A1"/>
    <w:rsid w:val="004E66C8"/>
    <w:rsid w:val="004F1235"/>
    <w:rsid w:val="004F3D33"/>
    <w:rsid w:val="004F3F9D"/>
    <w:rsid w:val="004F4030"/>
    <w:rsid w:val="00501276"/>
    <w:rsid w:val="005072D1"/>
    <w:rsid w:val="00510B96"/>
    <w:rsid w:val="00513886"/>
    <w:rsid w:val="005146CC"/>
    <w:rsid w:val="0052431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924E2"/>
    <w:rsid w:val="00593301"/>
    <w:rsid w:val="00593584"/>
    <w:rsid w:val="005A4774"/>
    <w:rsid w:val="005A5245"/>
    <w:rsid w:val="005A7000"/>
    <w:rsid w:val="005A7501"/>
    <w:rsid w:val="005B4C8E"/>
    <w:rsid w:val="005B7E92"/>
    <w:rsid w:val="005C58CA"/>
    <w:rsid w:val="005C7BDA"/>
    <w:rsid w:val="005D07C0"/>
    <w:rsid w:val="005D56B7"/>
    <w:rsid w:val="005D7AA9"/>
    <w:rsid w:val="005E083B"/>
    <w:rsid w:val="005E13C6"/>
    <w:rsid w:val="005E221A"/>
    <w:rsid w:val="005E4478"/>
    <w:rsid w:val="005F58BC"/>
    <w:rsid w:val="005F7E0F"/>
    <w:rsid w:val="00602209"/>
    <w:rsid w:val="00602F57"/>
    <w:rsid w:val="0061075E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34CA"/>
    <w:rsid w:val="00674259"/>
    <w:rsid w:val="00680573"/>
    <w:rsid w:val="00680867"/>
    <w:rsid w:val="00681038"/>
    <w:rsid w:val="006829DB"/>
    <w:rsid w:val="00692B24"/>
    <w:rsid w:val="00693577"/>
    <w:rsid w:val="00697794"/>
    <w:rsid w:val="006A09F8"/>
    <w:rsid w:val="006A1C75"/>
    <w:rsid w:val="006A25D5"/>
    <w:rsid w:val="006A674C"/>
    <w:rsid w:val="006B01FB"/>
    <w:rsid w:val="006B055B"/>
    <w:rsid w:val="006C2E6F"/>
    <w:rsid w:val="006C32B1"/>
    <w:rsid w:val="006C5B01"/>
    <w:rsid w:val="006C61FB"/>
    <w:rsid w:val="006D5E38"/>
    <w:rsid w:val="006E75E7"/>
    <w:rsid w:val="00700CA7"/>
    <w:rsid w:val="00704AE2"/>
    <w:rsid w:val="00706CE5"/>
    <w:rsid w:val="00716992"/>
    <w:rsid w:val="00721192"/>
    <w:rsid w:val="00725962"/>
    <w:rsid w:val="00727354"/>
    <w:rsid w:val="00727EF8"/>
    <w:rsid w:val="00732A86"/>
    <w:rsid w:val="00740628"/>
    <w:rsid w:val="007457C0"/>
    <w:rsid w:val="00752928"/>
    <w:rsid w:val="007535F2"/>
    <w:rsid w:val="00763483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D76F9"/>
    <w:rsid w:val="007E07B1"/>
    <w:rsid w:val="007F2207"/>
    <w:rsid w:val="007F7513"/>
    <w:rsid w:val="0080284D"/>
    <w:rsid w:val="00802A45"/>
    <w:rsid w:val="008032BC"/>
    <w:rsid w:val="00803557"/>
    <w:rsid w:val="00813ECE"/>
    <w:rsid w:val="008162E0"/>
    <w:rsid w:val="008303E6"/>
    <w:rsid w:val="0083392B"/>
    <w:rsid w:val="00834DFA"/>
    <w:rsid w:val="00837786"/>
    <w:rsid w:val="0084437F"/>
    <w:rsid w:val="00853210"/>
    <w:rsid w:val="008560F4"/>
    <w:rsid w:val="00860C7D"/>
    <w:rsid w:val="00861633"/>
    <w:rsid w:val="00863B92"/>
    <w:rsid w:val="008722A1"/>
    <w:rsid w:val="00874415"/>
    <w:rsid w:val="00877D25"/>
    <w:rsid w:val="008811CA"/>
    <w:rsid w:val="00890248"/>
    <w:rsid w:val="00892C86"/>
    <w:rsid w:val="00893CD3"/>
    <w:rsid w:val="00894B08"/>
    <w:rsid w:val="00896643"/>
    <w:rsid w:val="008A0AAC"/>
    <w:rsid w:val="008B17A3"/>
    <w:rsid w:val="008B185C"/>
    <w:rsid w:val="008B559E"/>
    <w:rsid w:val="008B55DE"/>
    <w:rsid w:val="008B5B0B"/>
    <w:rsid w:val="008C07B9"/>
    <w:rsid w:val="008C624D"/>
    <w:rsid w:val="008C6D46"/>
    <w:rsid w:val="008C7A64"/>
    <w:rsid w:val="008D0AA7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E1C"/>
    <w:rsid w:val="00933FC6"/>
    <w:rsid w:val="00941B53"/>
    <w:rsid w:val="0094202C"/>
    <w:rsid w:val="00945848"/>
    <w:rsid w:val="00945AE8"/>
    <w:rsid w:val="0095677C"/>
    <w:rsid w:val="00956E9E"/>
    <w:rsid w:val="00970AA9"/>
    <w:rsid w:val="00971C38"/>
    <w:rsid w:val="00974B81"/>
    <w:rsid w:val="009752B0"/>
    <w:rsid w:val="00980D42"/>
    <w:rsid w:val="009811BC"/>
    <w:rsid w:val="0098337E"/>
    <w:rsid w:val="00986574"/>
    <w:rsid w:val="009866F4"/>
    <w:rsid w:val="009934F5"/>
    <w:rsid w:val="0099793A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80D"/>
    <w:rsid w:val="00A0591B"/>
    <w:rsid w:val="00A1187C"/>
    <w:rsid w:val="00A21F80"/>
    <w:rsid w:val="00A22BFA"/>
    <w:rsid w:val="00A276F6"/>
    <w:rsid w:val="00A305F4"/>
    <w:rsid w:val="00A307D7"/>
    <w:rsid w:val="00A421CD"/>
    <w:rsid w:val="00A43B8D"/>
    <w:rsid w:val="00A53351"/>
    <w:rsid w:val="00A615C2"/>
    <w:rsid w:val="00A67709"/>
    <w:rsid w:val="00A71D26"/>
    <w:rsid w:val="00A80FE8"/>
    <w:rsid w:val="00A85943"/>
    <w:rsid w:val="00A94C58"/>
    <w:rsid w:val="00A97E0D"/>
    <w:rsid w:val="00AA10A7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157F"/>
    <w:rsid w:val="00B107F2"/>
    <w:rsid w:val="00B16687"/>
    <w:rsid w:val="00B1783A"/>
    <w:rsid w:val="00B22DD3"/>
    <w:rsid w:val="00B2542A"/>
    <w:rsid w:val="00B31906"/>
    <w:rsid w:val="00B33891"/>
    <w:rsid w:val="00B34DDB"/>
    <w:rsid w:val="00B375D3"/>
    <w:rsid w:val="00B4571B"/>
    <w:rsid w:val="00B468CF"/>
    <w:rsid w:val="00B47D99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B6C1F"/>
    <w:rsid w:val="00BB7C97"/>
    <w:rsid w:val="00BC1A10"/>
    <w:rsid w:val="00BD198F"/>
    <w:rsid w:val="00BE63A1"/>
    <w:rsid w:val="00BE7B7D"/>
    <w:rsid w:val="00BF158C"/>
    <w:rsid w:val="00BF26FC"/>
    <w:rsid w:val="00BF3CFD"/>
    <w:rsid w:val="00BF4464"/>
    <w:rsid w:val="00BF5576"/>
    <w:rsid w:val="00BF664F"/>
    <w:rsid w:val="00BF68A5"/>
    <w:rsid w:val="00C14B79"/>
    <w:rsid w:val="00C168EC"/>
    <w:rsid w:val="00C17E85"/>
    <w:rsid w:val="00C2759A"/>
    <w:rsid w:val="00C41D92"/>
    <w:rsid w:val="00C4518F"/>
    <w:rsid w:val="00C47687"/>
    <w:rsid w:val="00C51FE8"/>
    <w:rsid w:val="00C53BCA"/>
    <w:rsid w:val="00C62217"/>
    <w:rsid w:val="00C65179"/>
    <w:rsid w:val="00C65939"/>
    <w:rsid w:val="00C66F52"/>
    <w:rsid w:val="00C677CE"/>
    <w:rsid w:val="00C7170D"/>
    <w:rsid w:val="00C754BD"/>
    <w:rsid w:val="00C75BAF"/>
    <w:rsid w:val="00C8299E"/>
    <w:rsid w:val="00C85EDA"/>
    <w:rsid w:val="00C93B25"/>
    <w:rsid w:val="00C966B9"/>
    <w:rsid w:val="00C9694A"/>
    <w:rsid w:val="00CA0CFB"/>
    <w:rsid w:val="00CC05B0"/>
    <w:rsid w:val="00CC0DDF"/>
    <w:rsid w:val="00CC2BED"/>
    <w:rsid w:val="00CC4A5A"/>
    <w:rsid w:val="00CD232C"/>
    <w:rsid w:val="00CD696B"/>
    <w:rsid w:val="00CD6FD2"/>
    <w:rsid w:val="00CE2CC5"/>
    <w:rsid w:val="00CE6185"/>
    <w:rsid w:val="00CF36C9"/>
    <w:rsid w:val="00D01FD0"/>
    <w:rsid w:val="00D01FF9"/>
    <w:rsid w:val="00D16509"/>
    <w:rsid w:val="00D2254F"/>
    <w:rsid w:val="00D226F9"/>
    <w:rsid w:val="00D31067"/>
    <w:rsid w:val="00D31154"/>
    <w:rsid w:val="00D3316C"/>
    <w:rsid w:val="00D3694B"/>
    <w:rsid w:val="00D370B4"/>
    <w:rsid w:val="00D4049A"/>
    <w:rsid w:val="00D406FB"/>
    <w:rsid w:val="00D4431A"/>
    <w:rsid w:val="00D508F9"/>
    <w:rsid w:val="00D567C7"/>
    <w:rsid w:val="00D63135"/>
    <w:rsid w:val="00D75C6C"/>
    <w:rsid w:val="00D901D4"/>
    <w:rsid w:val="00D90465"/>
    <w:rsid w:val="00DA09AC"/>
    <w:rsid w:val="00DA2D83"/>
    <w:rsid w:val="00DA7612"/>
    <w:rsid w:val="00DB5026"/>
    <w:rsid w:val="00DB7D0D"/>
    <w:rsid w:val="00DC0415"/>
    <w:rsid w:val="00DC1807"/>
    <w:rsid w:val="00DC33F6"/>
    <w:rsid w:val="00DD19A3"/>
    <w:rsid w:val="00DD3F80"/>
    <w:rsid w:val="00DE4A40"/>
    <w:rsid w:val="00DF7D2C"/>
    <w:rsid w:val="00E002FE"/>
    <w:rsid w:val="00E03D11"/>
    <w:rsid w:val="00E04AB6"/>
    <w:rsid w:val="00E062C4"/>
    <w:rsid w:val="00E1472C"/>
    <w:rsid w:val="00E151B6"/>
    <w:rsid w:val="00E15496"/>
    <w:rsid w:val="00E22A86"/>
    <w:rsid w:val="00E24C27"/>
    <w:rsid w:val="00E24EC9"/>
    <w:rsid w:val="00E25F59"/>
    <w:rsid w:val="00E3029C"/>
    <w:rsid w:val="00E30A48"/>
    <w:rsid w:val="00E33719"/>
    <w:rsid w:val="00E371B1"/>
    <w:rsid w:val="00E40B2E"/>
    <w:rsid w:val="00E446E2"/>
    <w:rsid w:val="00E50150"/>
    <w:rsid w:val="00E51689"/>
    <w:rsid w:val="00E54B64"/>
    <w:rsid w:val="00E5638A"/>
    <w:rsid w:val="00E564EB"/>
    <w:rsid w:val="00E63D27"/>
    <w:rsid w:val="00E66430"/>
    <w:rsid w:val="00E75460"/>
    <w:rsid w:val="00E77073"/>
    <w:rsid w:val="00E77EE3"/>
    <w:rsid w:val="00E81621"/>
    <w:rsid w:val="00E8210B"/>
    <w:rsid w:val="00E82669"/>
    <w:rsid w:val="00E84D8B"/>
    <w:rsid w:val="00E86A39"/>
    <w:rsid w:val="00E91E37"/>
    <w:rsid w:val="00E926C6"/>
    <w:rsid w:val="00E94719"/>
    <w:rsid w:val="00E96BCB"/>
    <w:rsid w:val="00E96EE8"/>
    <w:rsid w:val="00E9779C"/>
    <w:rsid w:val="00EA0491"/>
    <w:rsid w:val="00EA7565"/>
    <w:rsid w:val="00EB01AE"/>
    <w:rsid w:val="00EB471E"/>
    <w:rsid w:val="00EC49EE"/>
    <w:rsid w:val="00EC5868"/>
    <w:rsid w:val="00EC6C2F"/>
    <w:rsid w:val="00ED171F"/>
    <w:rsid w:val="00ED360A"/>
    <w:rsid w:val="00ED5B21"/>
    <w:rsid w:val="00ED64A2"/>
    <w:rsid w:val="00ED791E"/>
    <w:rsid w:val="00EE0083"/>
    <w:rsid w:val="00EE15AC"/>
    <w:rsid w:val="00EF0142"/>
    <w:rsid w:val="00F00F91"/>
    <w:rsid w:val="00F0353D"/>
    <w:rsid w:val="00F05D49"/>
    <w:rsid w:val="00F05EC0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63F37"/>
    <w:rsid w:val="00F75D6C"/>
    <w:rsid w:val="00F77713"/>
    <w:rsid w:val="00F81BDE"/>
    <w:rsid w:val="00F82D63"/>
    <w:rsid w:val="00F85F11"/>
    <w:rsid w:val="00F95288"/>
    <w:rsid w:val="00FA01DA"/>
    <w:rsid w:val="00FA5138"/>
    <w:rsid w:val="00FB7D3F"/>
    <w:rsid w:val="00FD1EC1"/>
    <w:rsid w:val="00FE76AC"/>
    <w:rsid w:val="00FF1C2F"/>
    <w:rsid w:val="00FF1D13"/>
    <w:rsid w:val="00FF46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uiPriority="20" w:name="Emphasis"/>
    <w:lsdException w:uiPriority="99" w:name="Normal (Web)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Variable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styleId="Naslov1" w:type="paragraph">
    <w:name w:val="heading 1"/>
    <w:basedOn w:val="Normal"/>
    <w:link w:val="Naslov1Char"/>
    <w:uiPriority w:val="9"/>
    <w:qFormat/>
    <w:rsid w:val="006C5B01"/>
    <w:pPr>
      <w:spacing w:afterAutospacing="true" w:after="100" w:beforeAutospacing="true" w:before="100"/>
      <w:outlineLvl w:val="0"/>
    </w:pPr>
    <w:rPr>
      <w:rFonts w:hAnsi="Anivers-Regular" w:ascii="Anivers-Regular"/>
      <w:color w:val="A6A6A6"/>
      <w:kern w:val="36"/>
      <w:szCs w:val="24"/>
      <w:lang w:val="hr-HR"/>
    </w:rPr>
  </w:style>
  <w:style w:styleId="Naslov2" w:type="paragraph">
    <w:name w:val="heading 2"/>
    <w:basedOn w:val="Normal"/>
    <w:link w:val="Naslov2Char"/>
    <w:uiPriority w:val="9"/>
    <w:qFormat/>
    <w:rsid w:val="006C5B01"/>
    <w:pPr>
      <w:spacing w:afterAutospacing="true" w:after="100" w:beforeAutospacing="true" w:before="100"/>
      <w:outlineLvl w:val="1"/>
    </w:pPr>
    <w:rPr>
      <w:rFonts w:hAnsi="Anivers-Regular" w:ascii="Anivers-Regular"/>
      <w:color w:val="A6A6A6"/>
      <w:szCs w:val="24"/>
      <w:lang w:val="hr-HR"/>
    </w:rPr>
  </w:style>
  <w:style w:styleId="Naslov3" w:type="paragraph">
    <w:name w:val="heading 3"/>
    <w:basedOn w:val="Normal"/>
    <w:link w:val="Naslov3Char"/>
    <w:uiPriority w:val="9"/>
    <w:qFormat/>
    <w:rsid w:val="006C5B01"/>
    <w:pPr>
      <w:spacing w:afterAutospacing="true" w:after="100" w:beforeAutospacing="true" w:before="100"/>
      <w:outlineLvl w:val="2"/>
    </w:pPr>
    <w:rPr>
      <w:rFonts w:hAnsi="Anivers-Regular" w:ascii="Anivers-Regular"/>
      <w:color w:val="A6A6A6"/>
      <w:szCs w:val="24"/>
      <w:lang w:val="hr-HR"/>
    </w:rPr>
  </w:style>
  <w:style w:styleId="Naslov4" w:type="paragraph">
    <w:name w:val="heading 4"/>
    <w:basedOn w:val="Normal"/>
    <w:link w:val="Naslov4Char"/>
    <w:uiPriority w:val="9"/>
    <w:qFormat/>
    <w:rsid w:val="006C5B01"/>
    <w:pPr>
      <w:spacing w:afterAutospacing="true" w:after="100" w:beforeAutospacing="true" w:before="100"/>
      <w:outlineLvl w:val="3"/>
    </w:pPr>
    <w:rPr>
      <w:rFonts w:hAnsi="Anivers-Regular" w:ascii="Anivers-Regular"/>
      <w:color w:val="A6A6A6"/>
      <w:szCs w:val="24"/>
      <w:lang w:val="hr-HR"/>
    </w:rPr>
  </w:style>
  <w:style w:styleId="Naslov5" w:type="paragraph">
    <w:name w:val="heading 5"/>
    <w:basedOn w:val="Normal"/>
    <w:link w:val="Naslov5Char"/>
    <w:uiPriority w:val="9"/>
    <w:qFormat/>
    <w:rsid w:val="006C5B01"/>
    <w:pPr>
      <w:spacing w:afterAutospacing="true" w:after="100" w:beforeAutospacing="true" w:before="100"/>
      <w:outlineLvl w:val="4"/>
    </w:pPr>
    <w:rPr>
      <w:rFonts w:hAnsi="Anivers-Regular" w:ascii="Anivers-Regular"/>
      <w:color w:val="A6A6A6"/>
      <w:szCs w:val="24"/>
      <w:lang w:val="hr-HR"/>
    </w:rPr>
  </w:style>
  <w:style w:styleId="Naslov6" w:type="paragraph">
    <w:name w:val="heading 6"/>
    <w:basedOn w:val="Normal"/>
    <w:link w:val="Naslov6Char"/>
    <w:uiPriority w:val="9"/>
    <w:qFormat/>
    <w:rsid w:val="006C5B01"/>
    <w:pPr>
      <w:spacing w:afterAutospacing="true" w:after="100" w:beforeAutospacing="true" w:before="100"/>
      <w:outlineLvl w:val="5"/>
    </w:pPr>
    <w:rPr>
      <w:rFonts w:hAnsi="Anivers-Regular" w:ascii="Anivers-Regular"/>
      <w:color w:val="A6A6A6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692B2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A74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40F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392ED7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EC586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6C5B01"/>
    <w:rPr>
      <w:rFonts w:hAnsi="Anivers-Regular" w:ascii="Anivers-Regular"/>
      <w:color w:val="A6A6A6"/>
      <w:kern w:val="36"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6Char" w:type="character">
    <w:name w:val="Naslov 6 Char"/>
    <w:basedOn w:val="Zadanifontodlomka"/>
    <w:link w:val="Naslov6"/>
    <w:uiPriority w:val="9"/>
    <w:rsid w:val="006C5B01"/>
    <w:rPr>
      <w:rFonts w:hAnsi="Anivers-Regular" w:ascii="Anivers-Regular"/>
      <w:color w:val="A6A6A6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B01"/>
    <w:rPr>
      <w:strike w:val="false"/>
      <w:dstrike w:val="false"/>
      <w:color w:val="AA0000"/>
      <w:u w:val="none"/>
      <w:effect w:val="none"/>
    </w:rPr>
  </w:style>
  <w:style w:styleId="SlijeenaHiperveza" w:type="character">
    <w:name w:val="FollowedHyperlink"/>
    <w:basedOn w:val="Zadanifontodlomka"/>
    <w:uiPriority w:val="99"/>
    <w:unhideWhenUsed/>
    <w:rsid w:val="006C5B01"/>
    <w:rPr>
      <w:strike w:val="false"/>
      <w:dstrike w:val="false"/>
      <w:color w:val="660000"/>
      <w:u w:val="none"/>
      <w:effect w:val="none"/>
    </w:rPr>
  </w:style>
  <w:style w:styleId="HTML-adresa" w:type="paragraph">
    <w:name w:val="HTML Address"/>
    <w:basedOn w:val="Normal"/>
    <w:link w:val="HTML-adresaChar"/>
    <w:uiPriority w:val="99"/>
    <w:unhideWhenUsed/>
    <w:rsid w:val="006C5B01"/>
    <w:rPr>
      <w:rFonts w:hAnsi="Times New Roman" w:ascii="Times New Roman"/>
      <w:szCs w:val="24"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rsid w:val="006C5B01"/>
    <w:rPr>
      <w:sz w:val="24"/>
      <w:szCs w:val="24"/>
    </w:rPr>
  </w:style>
  <w:style w:styleId="HTML-navod" w:type="character">
    <w:name w:val="HTML Cite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HTML-kod" w:type="character">
    <w:name w:val="HTML Code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b w:val="false"/>
      <w:bCs w:val="false"/>
      <w:i w:val="false"/>
      <w:iCs w:val="false"/>
      <w:sz w:val="24"/>
      <w:szCs w:val="24"/>
    </w:rPr>
  </w:style>
  <w:style w:styleId="HTML-definicija" w:type="character">
    <w:name w:val="HTML Definition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Istaknuto" w:type="character">
    <w:name w:val="Emphasis"/>
    <w:basedOn w:val="Zadanifontodlomka"/>
    <w:uiPriority w:val="20"/>
    <w:qFormat/>
    <w:rsid w:val="006C5B01"/>
    <w:rPr>
      <w:b w:val="false"/>
      <w:bCs w:val="false"/>
      <w:i w:val="false"/>
      <w:iCs w:val="false"/>
    </w:rPr>
  </w:style>
  <w:style w:styleId="HTML-tipkovnica" w:type="character">
    <w:name w:val="HTML Keyboard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sz w:val="24"/>
      <w:szCs w:val="24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6C5B01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szCs w:val="24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rsid w:val="006C5B01"/>
    <w:rPr>
      <w:rFonts w:cs="Courier New" w:hAnsi="Courier New" w:ascii="Courier New"/>
      <w:sz w:val="24"/>
      <w:szCs w:val="24"/>
    </w:rPr>
  </w:style>
  <w:style w:styleId="HTML-primjer" w:type="character">
    <w:name w:val="HTML Sample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sz w:val="24"/>
      <w:szCs w:val="24"/>
    </w:rPr>
  </w:style>
  <w:style w:styleId="Naglaeno" w:type="character">
    <w:name w:val="Strong"/>
    <w:basedOn w:val="Zadanifontodlomka"/>
    <w:uiPriority w:val="22"/>
    <w:qFormat/>
    <w:rsid w:val="006C5B01"/>
    <w:rPr>
      <w:b w:val="false"/>
      <w:bCs w:val="false"/>
      <w:i w:val="false"/>
      <w:iCs w:val="false"/>
    </w:rPr>
  </w:style>
  <w:style w:styleId="HTML-varijabla" w:type="character">
    <w:name w:val="HTML Variable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StandardWeb" w:type="paragraph">
    <w:name w:val="Normal (Web)"/>
    <w:basedOn w:val="Normal"/>
    <w:uiPriority w:val="99"/>
    <w:unhideWhenUsed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hromeframe" w:type="paragraph">
    <w:name w:val="chromeframe"/>
    <w:basedOn w:val="Normal"/>
    <w:rsid w:val="006C5B01"/>
    <w:pPr>
      <w:shd w:fill="CCCCCC" w:color="auto" w:val="clear"/>
      <w:spacing w:lineRule="atLeast" w:line="432" w:after="48" w:before="48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container12" w:type="paragraph">
    <w:name w:val="container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rid1" w:type="paragraph">
    <w:name w:val="grid_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2" w:type="paragraph">
    <w:name w:val="grid_2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3" w:type="paragraph">
    <w:name w:val="grid_3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4" w:type="paragraph">
    <w:name w:val="grid_4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5" w:type="paragraph">
    <w:name w:val="grid_5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6" w:type="paragraph">
    <w:name w:val="grid_6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7" w:type="paragraph">
    <w:name w:val="grid_7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8" w:type="paragraph">
    <w:name w:val="grid_8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9" w:type="paragraph">
    <w:name w:val="grid_9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0" w:type="paragraph">
    <w:name w:val="grid_10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1" w:type="paragraph">
    <w:name w:val="grid_1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2" w:type="paragraph">
    <w:name w:val="grid_12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alpha" w:type="paragraph">
    <w:name w:val="alph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omega" w:type="paragraph">
    <w:name w:val="omeg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lear" w:type="paragraph">
    <w:name w:val="cle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label" w:type="paragraph">
    <w:name w:val="lab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666666"/>
      <w:sz w:val="26"/>
      <w:szCs w:val="26"/>
      <w:lang w:val="hr-HR"/>
    </w:rPr>
  </w:style>
  <w:style w:customStyle="true" w:styleId="error" w:type="paragraph">
    <w:name w:val="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0000"/>
      <w:sz w:val="26"/>
      <w:szCs w:val="26"/>
      <w:lang w:val="hr-HR"/>
    </w:rPr>
  </w:style>
  <w:style w:customStyle="true" w:styleId="testimonial" w:type="paragraph">
    <w:name w:val="testimonial"/>
    <w:basedOn w:val="Normal"/>
    <w:rsid w:val="006C5B01"/>
    <w:pPr>
      <w:spacing w:lineRule="atLeast" w:line="432" w:after="300" w:before="300"/>
    </w:pPr>
    <w:rPr>
      <w:rFonts w:hAnsi="Times New Roman" w:ascii="Times New Roman"/>
      <w:sz w:val="26"/>
      <w:szCs w:val="26"/>
      <w:lang w:val="hr-HR"/>
    </w:rPr>
  </w:style>
  <w:style w:customStyle="true" w:styleId="galleria-container" w:type="paragraph">
    <w:name w:val="galleria-container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r" w:type="paragraph">
    <w:name w:val="ir"/>
    <w:basedOn w:val="Normal"/>
    <w:rsid w:val="006C5B01"/>
    <w:pPr>
      <w:spacing w:lineRule="atLeast" w:line="432" w:afterAutospacing="true" w:after="100" w:beforeAutospacing="true" w:before="100"/>
      <w:ind w:firstLine="22384"/>
    </w:pPr>
    <w:rPr>
      <w:rFonts w:hAnsi="Times New Roman" w:ascii="Times New Roman"/>
      <w:sz w:val="26"/>
      <w:szCs w:val="26"/>
      <w:lang w:val="hr-HR"/>
    </w:rPr>
  </w:style>
  <w:style w:customStyle="true" w:styleId="visuallyhidden" w:type="paragraph">
    <w:name w:val="visuallyhidden"/>
    <w:basedOn w:val="Normal"/>
    <w:rsid w:val="006C5B01"/>
    <w:pPr>
      <w:spacing w:lineRule="atLeast" w:line="432"/>
      <w:ind w:right="-15" w:left="-15"/>
    </w:pPr>
    <w:rPr>
      <w:rFonts w:hAnsi="Times New Roman" w:ascii="Times New Roman"/>
      <w:sz w:val="26"/>
      <w:szCs w:val="26"/>
      <w:lang w:val="hr-HR"/>
    </w:rPr>
  </w:style>
  <w:style w:customStyle="true" w:styleId="ext-el-mask" w:type="paragraph">
    <w:name w:val="ext-el-mask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el-mask-msg" w:type="paragraph">
    <w:name w:val="ext-el-mask-msg"/>
    <w:basedOn w:val="Normal"/>
    <w:rsid w:val="006C5B01"/>
    <w:pPr>
      <w:pBdr>
        <w:top w:space="2" w:sz="6" w:color="6593CF" w:val="single"/>
        <w:left w:space="2" w:sz="6" w:color="6593CF" w:val="single"/>
        <w:bottom w:space="2" w:sz="6" w:color="6593CF" w:val="single"/>
        <w:right w:space="2" w:sz="6" w:color="6593CF" w:val="single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paint" w:type="paragraph">
    <w:name w:val="x-repai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tem-disabled" w:type="paragraph">
    <w:name w:val="x-item-disabl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splitbar-proxy" w:type="paragraph">
    <w:name w:val="x-splitbar-proxy"/>
    <w:basedOn w:val="Normal"/>
    <w:rsid w:val="006C5B01"/>
    <w:pPr>
      <w:shd w:fill="929090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color-palette" w:type="paragraph">
    <w:name w:val="x-color-palet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e-shadow" w:type="paragraph">
    <w:name w:val="x-ie-shadow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shadow" w:type="paragraph">
    <w:name w:val="x-shad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loading-indicator" w:type="paragraph">
    <w:name w:val="loading-indicator"/>
    <w:basedOn w:val="Normal"/>
    <w:rsid w:val="006C5B01"/>
    <w:pPr>
      <w:spacing w:lineRule="atLeast" w:line="240" w:after="45" w:before="45"/>
      <w:ind w:right="45" w:left="45"/>
    </w:pPr>
    <w:rPr>
      <w:rFonts w:hAnsi="Times New Roman" w:ascii="Times New Roman"/>
      <w:sz w:val="17"/>
      <w:szCs w:val="17"/>
      <w:lang w:val="hr-HR"/>
    </w:rPr>
  </w:style>
  <w:style w:customStyle="true" w:styleId="x-drag-overlay" w:type="paragraph">
    <w:name w:val="x-drag-overla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clear" w:type="paragraph">
    <w:name w:val="x-clear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potlight" w:type="paragraph">
    <w:name w:val="x-spotlight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" w:type="paragraph">
    <w:name w:val="x-tab-panel-header"/>
    <w:basedOn w:val="Normal"/>
    <w:rsid w:val="006C5B01"/>
    <w:pPr>
      <w:pBdr>
        <w:top w:space="0" w:sz="6" w:color="D0D0D0" w:val="single"/>
        <w:left w:space="0" w:sz="6" w:color="D0D0D0" w:val="single"/>
        <w:bottom w:space="2" w:sz="6" w:color="D0D0D0" w:val="single"/>
        <w:right w:space="0" w:sz="6" w:color="D0D0D0" w:val="single"/>
      </w:pBdr>
      <w:shd w:fill="EAEAE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" w:type="paragraph">
    <w:name w:val="x-tab-panel-footer"/>
    <w:basedOn w:val="Normal"/>
    <w:rsid w:val="006C5B01"/>
    <w:pPr>
      <w:pBdr>
        <w:top w:space="2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wrap" w:type="paragraph">
    <w:name w:val="x-tab-strip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" w:type="paragraph">
    <w:name w:val="x-tab-panel-body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top" w:type="paragraph">
    <w:name w:val="x-tab-panel-body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bottom" w:type="paragraph">
    <w:name w:val="x-tab-panel-body-botto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croller-left" w:type="paragraph">
    <w:name w:val="x-tab-scroller-left"/>
    <w:basedOn w:val="Normal"/>
    <w:rsid w:val="006C5B01"/>
    <w:pPr>
      <w:pBdr>
        <w:bottom w:space="0" w:sz="6" w:color="AEAEA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croller-right" w:type="paragraph">
    <w:name w:val="x-tab-scroller-right"/>
    <w:basedOn w:val="Normal"/>
    <w:rsid w:val="006C5B01"/>
    <w:pPr>
      <w:pBdr>
        <w:bottom w:space="0" w:sz="6" w:color="AEAEA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eld" w:type="paragraph">
    <w:name w:val="x-form-field"/>
    <w:basedOn w:val="Normal"/>
    <w:rsid w:val="006C5B01"/>
    <w:pPr>
      <w:spacing w:lineRule="atLeast" w:line="432"/>
    </w:pPr>
    <w:rPr>
      <w:rFonts w:cs="Tahoma" w:hAnsi="Tahoma" w:ascii="Tahoma"/>
      <w:sz w:val="18"/>
      <w:szCs w:val="18"/>
      <w:lang w:val="hr-HR"/>
    </w:rPr>
  </w:style>
  <w:style w:customStyle="true" w:styleId="x-form-text" w:type="paragraph">
    <w:name w:val="x-form-text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select-one" w:type="paragraph">
    <w:name w:val="x-form-select-one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check-group" w:type="paragraph">
    <w:name w:val="x-form-check-group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group" w:type="paragraph">
    <w:name w:val="x-form-radio-group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" w:type="paragraph">
    <w:name w:val="x-form-check-wrap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" w:type="paragraph">
    <w:name w:val="x-form-radio-wrap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" w:type="paragraph">
    <w:name w:val="x-form-check"/>
    <w:basedOn w:val="Normal"/>
    <w:rsid w:val="006C5B01"/>
    <w:pPr>
      <w:spacing w:lineRule="atLeast" w:line="432" w:after="30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radio" w:type="paragraph">
    <w:name w:val="x-form-radio"/>
    <w:basedOn w:val="Normal"/>
    <w:rsid w:val="006C5B01"/>
    <w:pPr>
      <w:spacing w:lineRule="atLeast" w:line="432" w:after="45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check-wrap-inner" w:type="paragraph">
    <w:name w:val="x-form-check-wra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-inner" w:type="paragraph">
    <w:name w:val="x-form-radio-wra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group-label" w:type="paragraph">
    <w:name w:val="x-form-check-group-label"/>
    <w:basedOn w:val="Normal"/>
    <w:rsid w:val="006C5B01"/>
    <w:pPr>
      <w:pBdr>
        <w:bottom w:space="0" w:sz="6" w:color="99BBE8" w:val="single"/>
      </w:pBdr>
      <w:spacing w:lineRule="atLeast" w:line="432" w:after="75" w:beforeAutospacing="true" w:before="100"/>
    </w:pPr>
    <w:rPr>
      <w:rFonts w:hAnsi="Times New Roman" w:ascii="Times New Roman"/>
      <w:color w:val="15428B"/>
      <w:sz w:val="26"/>
      <w:szCs w:val="26"/>
      <w:lang w:val="hr-HR"/>
    </w:rPr>
  </w:style>
  <w:style w:customStyle="true" w:styleId="x-form-field-wrap" w:type="paragraph">
    <w:name w:val="x-form-field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ocus" w:type="paragraph">
    <w:name w:val="x-form-focus"/>
    <w:basedOn w:val="Normal"/>
    <w:rsid w:val="006C5B01"/>
    <w:pPr>
      <w:pBdr>
        <w:top w:space="0" w:sz="6" w:color="7EADD9" w:val="single"/>
        <w:left w:space="0" w:sz="6" w:color="7EADD9" w:val="single"/>
        <w:bottom w:space="0" w:sz="6" w:color="7EADD9" w:val="single"/>
        <w:right w:space="0" w:sz="6" w:color="7EADD9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" w:type="paragraph">
    <w:name w:val="x-form-invalid"/>
    <w:basedOn w:val="Normal"/>
    <w:rsid w:val="006C5B01"/>
    <w:pPr>
      <w:pBdr>
        <w:top w:space="0" w:sz="6" w:color="DD7870" w:val="single"/>
        <w:left w:space="0" w:sz="6" w:color="DD7870" w:val="single"/>
        <w:bottom w:space="0" w:sz="6" w:color="DD7870" w:val="single"/>
        <w:right w:space="0" w:sz="6" w:color="DD787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editor" w:type="paragraph">
    <w:name w:val="x-editor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form-grow-sizer" w:type="paragraph">
    <w:name w:val="x-form-grow-sizer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item" w:type="paragraph">
    <w:name w:val="x-form-item"/>
    <w:basedOn w:val="Normal"/>
    <w:rsid w:val="006C5B01"/>
    <w:pPr>
      <w:spacing w:lineRule="atLeast" w:line="432" w:after="12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element" w:type="paragraph">
    <w:name w:val="x-form-ele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-msg" w:type="paragraph">
    <w:name w:val="x-form-invalid-msg"/>
    <w:basedOn w:val="Normal"/>
    <w:rsid w:val="006C5B01"/>
    <w:pPr>
      <w:spacing w:lineRule="atLeast" w:line="240" w:afterAutospacing="true" w:after="100" w:beforeAutospacing="true" w:before="100"/>
    </w:pPr>
    <w:rPr>
      <w:rFonts w:cs="Tahoma" w:hAnsi="Tahoma" w:ascii="Tahoma"/>
      <w:color w:val="EE0000"/>
      <w:sz w:val="17"/>
      <w:szCs w:val="17"/>
      <w:lang w:val="hr-HR"/>
    </w:rPr>
  </w:style>
  <w:style w:customStyle="true" w:styleId="x-form-empty-field" w:type="paragraph">
    <w:name w:val="x-form-empty-fie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form-clear" w:type="paragraph">
    <w:name w:val="x-form-clear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form-clear-left" w:type="paragraph">
    <w:name w:val="x-form-clear-left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form-cb-label" w:type="paragraph">
    <w:name w:val="x-form-cb-label"/>
    <w:basedOn w:val="Normal"/>
    <w:rsid w:val="006C5B01"/>
    <w:pPr>
      <w:spacing w:lineRule="atLeast" w:line="432" w:afterAutospacing="true" w:after="100" w:beforeAutospacing="true" w:before="100"/>
      <w:ind w:left="60"/>
    </w:pPr>
    <w:rPr>
      <w:rFonts w:cs="Tahoma" w:hAnsi="Tahoma" w:ascii="Tahoma"/>
      <w:sz w:val="18"/>
      <w:szCs w:val="18"/>
      <w:lang w:val="hr-HR"/>
    </w:rPr>
  </w:style>
  <w:style w:customStyle="true" w:styleId="x-form-column" w:type="paragraph">
    <w:name w:val="x-form-column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form-invalid-icon" w:type="paragraph">
    <w:name w:val="x-form-invalid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ieldset" w:type="paragraph">
    <w:name w:val="x-fieldset"/>
    <w:basedOn w:val="Normal"/>
    <w:rsid w:val="006C5B01"/>
    <w:pPr>
      <w:pBdr>
        <w:top w:space="8" w:sz="6" w:color="D6D6D6" w:val="single"/>
        <w:left w:space="8" w:sz="6" w:color="D6D6D6" w:val="single"/>
        <w:bottom w:space="8" w:sz="6" w:color="D6D6D6" w:val="single"/>
        <w:right w:space="8" w:sz="6" w:color="D6D6D6" w:val="single"/>
      </w:pBd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" w:type="paragraph">
    <w:name w:val="x-btn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btn-left" w:type="paragraph">
    <w:name w:val="x-btn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" w:type="paragraph">
    <w:name w:val="x-btn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" w:type="paragraph">
    <w:name w:val="x-btn-center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toolbar" w:type="paragraph">
    <w:name w:val="x-toolbar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umber" w:type="paragraph">
    <w:name w:val="x-tbar-page-numb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ging-info" w:type="paragraph">
    <w:name w:val="x-paging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444444"/>
      <w:sz w:val="26"/>
      <w:szCs w:val="26"/>
      <w:lang w:val="hr-HR"/>
    </w:rPr>
  </w:style>
  <w:style w:customStyle="true" w:styleId="x-resizable-handle" w:type="paragraph">
    <w:name w:val="x-resizable-handle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resizable-handle-east" w:type="paragraph">
    <w:name w:val="x-resizable-handle-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" w:type="paragraph">
    <w:name w:val="x-resizable-handle-sou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" w:type="paragraph">
    <w:name w:val="x-resizable-handle-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" w:type="paragraph">
    <w:name w:val="x-resizable-handle-nor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" w:type="paragraph">
    <w:name w:val="x-resizable-handle-south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" w:type="paragraph">
    <w:name w:val="x-resizable-handle-north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" w:type="paragraph">
    <w:name w:val="x-resizable-handle-north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" w:type="paragraph">
    <w:name w:val="x-resizable-handle-south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proxy" w:type="paragraph">
    <w:name w:val="x-resizable-proxy"/>
    <w:basedOn w:val="Normal"/>
    <w:rsid w:val="006C5B01"/>
    <w:pPr>
      <w:pBdr>
        <w:top w:space="0" w:sz="6" w:color="3B5A82" w:val="dashed"/>
        <w:left w:space="0" w:sz="6" w:color="3B5A82" w:val="dashed"/>
        <w:bottom w:space="0" w:sz="6" w:color="3B5A82" w:val="dashed"/>
        <w:right w:space="0" w:sz="6" w:color="3B5A82" w:val="dashed"/>
      </w:pBd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resizable-overlay" w:type="paragraph">
    <w:name w:val="x-resizable-overlay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" w:type="paragraph">
    <w:name w:val="x-grid3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" w:type="paragraph">
    <w:name w:val="x-grid3-cell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" w:type="paragraph">
    <w:name w:val="x-grid3-hd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body" w:type="paragraph">
    <w:name w:val="x-grid3-row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row-loading" w:type="paragraph">
    <w:name w:val="x-grid-row-loading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" w:type="paragraph">
    <w:name w:val="x-grid3-row"/>
    <w:basedOn w:val="Normal"/>
    <w:rsid w:val="006C5B01"/>
    <w:pPr>
      <w:pBdr>
        <w:top w:space="0" w:sz="6" w:color="FFFFFF" w:val="single"/>
        <w:left w:space="0" w:sz="6" w:color="EDEDED" w:val="single"/>
        <w:bottom w:space="0" w:sz="6" w:color="EDEDED" w:val="single"/>
        <w:right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alt" w:type="paragraph">
    <w:name w:val="x-grid3-row-alt"/>
    <w:basedOn w:val="Normal"/>
    <w:rsid w:val="006C5B01"/>
    <w:pPr>
      <w:shd w:fill="FAFAF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over" w:type="paragraph">
    <w:name w:val="x-grid3-row-over"/>
    <w:basedOn w:val="Normal"/>
    <w:rsid w:val="006C5B01"/>
    <w:pPr>
      <w:pBdr>
        <w:top w:space="0" w:sz="6" w:color="DDDDDD" w:val="single"/>
        <w:left w:space="0" w:sz="6" w:color="DDDDDD" w:val="single"/>
        <w:bottom w:space="0" w:sz="6" w:color="DDDDDD" w:val="single"/>
        <w:right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esize-proxy" w:type="paragraph">
    <w:name w:val="x-grid3-resize-proxy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resize-marker" w:type="paragraph">
    <w:name w:val="x-grid3-resize-marker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focus" w:type="paragraph">
    <w:name w:val="x-grid3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grid3-header" w:type="paragraph">
    <w:name w:val="x-grid3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" w:type="paragraph">
    <w:name w:val="x-grid3-header-pop"/>
    <w:basedOn w:val="Normal"/>
    <w:rsid w:val="006C5B01"/>
    <w:pPr>
      <w:pBdr>
        <w:lef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" w:type="paragraph">
    <w:name w:val="x-grid3-header-pop-inner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offset" w:type="paragraph">
    <w:name w:val="x-grid3-header-offs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ort-icon" w:type="paragraph">
    <w:name w:val="x-grid3-sort-icon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vanish/>
      <w:sz w:val="26"/>
      <w:szCs w:val="26"/>
      <w:lang w:val="hr-HR"/>
    </w:rPr>
  </w:style>
  <w:style w:customStyle="true" w:styleId="x-grid3-cell-text" w:type="paragraph">
    <w:name w:val="x-grid3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grid3-hd-text" w:type="paragraph">
    <w:name w:val="x-grid3-hd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15428B"/>
      <w:sz w:val="26"/>
      <w:szCs w:val="26"/>
      <w:lang w:val="hr-HR"/>
    </w:rPr>
  </w:style>
  <w:style w:customStyle="true" w:styleId="x-grid3-split" w:type="paragraph">
    <w:name w:val="x-grid3-spl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col-move-top" w:type="paragraph">
    <w:name w:val="col-move-top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col-move-bottom" w:type="paragraph">
    <w:name w:val="col-move-bottom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grid3-row-selected" w:type="paragraph">
    <w:name w:val="x-grid3-row-selected"/>
    <w:basedOn w:val="Normal"/>
    <w:rsid w:val="006C5B01"/>
    <w:pPr>
      <w:pBdr>
        <w:top w:space="0" w:sz="6" w:color="A3BAE9" w:val="dotted"/>
        <w:left w:space="0" w:sz="6" w:color="A3BAE9" w:val="dotted"/>
        <w:bottom w:space="0" w:sz="6" w:color="A3BAE9" w:val="dotted"/>
        <w:right w:space="0" w:sz="6" w:color="A3BAE9" w:val="dotted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selected" w:type="paragraph">
    <w:name w:val="x-grid3-cell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grid3-dirty-cell" w:type="paragraph">
    <w:name w:val="x-grid3-dirty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opbar" w:type="paragraph">
    <w:name w:val="x-grid3-topbar"/>
    <w:basedOn w:val="Normal"/>
    <w:rsid w:val="006C5B01"/>
    <w:pPr>
      <w:spacing w:lineRule="atLeast" w:line="432" w:afterAutospacing="true" w:after="100" w:beforeAutospacing="true" w:before="100"/>
    </w:pPr>
    <w:rPr>
      <w:rFonts w:cs="Arial"/>
      <w:vanish/>
      <w:sz w:val="17"/>
      <w:szCs w:val="17"/>
      <w:lang w:val="hr-HR"/>
    </w:rPr>
  </w:style>
  <w:style w:customStyle="true" w:styleId="x-grid3-bottombar" w:type="paragraph">
    <w:name w:val="x-grid3-bottombar"/>
    <w:basedOn w:val="Normal"/>
    <w:rsid w:val="006C5B01"/>
    <w:pPr>
      <w:spacing w:lineRule="atLeast" w:line="432" w:afterAutospacing="true" w:after="100" w:beforeAutospacing="true" w:before="100"/>
    </w:pPr>
    <w:rPr>
      <w:rFonts w:cs="Arial"/>
      <w:vanish/>
      <w:sz w:val="17"/>
      <w:szCs w:val="17"/>
      <w:lang w:val="hr-HR"/>
    </w:rPr>
  </w:style>
  <w:style w:customStyle="true" w:styleId="x-grid3-col-dd" w:type="paragraph">
    <w:name w:val="x-grid3-col-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" w:type="paragraph">
    <w:name w:val="x-grid3-hd-btn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row-expander" w:type="paragraph">
    <w:name w:val="x-grid3-row-expan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checker" w:type="paragraph">
    <w:name w:val="x-grid3-row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checker" w:type="paragraph">
    <w:name w:val="x-grid3-hd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" w:type="paragraph">
    <w:name w:val="x-grid3-check-co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-on" w:type="paragraph">
    <w:name w:val="x-grid3-check-col-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hd" w:type="paragraph">
    <w:name w:val="x-grid-group-hd"/>
    <w:basedOn w:val="Normal"/>
    <w:rsid w:val="006C5B01"/>
    <w:pPr>
      <w:pBdr>
        <w:bottom w:space="0" w:sz="12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oup-by-icon" w:type="paragraph">
    <w:name w:val="x-group-by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ls-icon" w:type="paragraph">
    <w:name w:val="x-cols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how-groups-icon" w:type="paragraph">
    <w:name w:val="x-show-groups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empty" w:type="paragraph">
    <w:name w:val="x-grid-empty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color w:val="808080"/>
      <w:sz w:val="17"/>
      <w:szCs w:val="17"/>
      <w:lang w:val="hr-HR"/>
    </w:rPr>
  </w:style>
  <w:style w:customStyle="true" w:styleId="x-dd-drag-ghost" w:type="paragraph">
    <w:name w:val="x-dd-drag-ghost"/>
    <w:basedOn w:val="Normal"/>
    <w:rsid w:val="006C5B01"/>
    <w:pPr>
      <w:pBdr>
        <w:top w:space="2" w:sz="6" w:color="DDDDDD" w:val="single"/>
        <w:left w:space="15" w:sz="6" w:color="DDDDDD" w:val="single"/>
        <w:bottom w:space="2" w:sz="6" w:color="BBBBBB" w:val="single"/>
        <w:right w:space="2" w:sz="6" w:color="BBBBBB" w:val="single"/>
      </w:pBdr>
      <w:shd w:fill="FFFFFF" w:color="auto" w:val="clear"/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dd-drop-icon" w:type="paragraph">
    <w:name w:val="x-dd-drop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selector" w:type="paragraph">
    <w:name w:val="x-view-selector"/>
    <w:basedOn w:val="Normal"/>
    <w:rsid w:val="006C5B01"/>
    <w:pPr>
      <w:pBdr>
        <w:top w:space="0" w:sz="6" w:color="3399BB" w:val="dotted"/>
        <w:left w:space="0" w:sz="6" w:color="3399BB" w:val="dotted"/>
        <w:bottom w:space="0" w:sz="6" w:color="3399BB" w:val="dotted"/>
        <w:right w:space="0" w:sz="6" w:color="3399BB" w:val="dotted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icon" w:type="paragraph">
    <w:name w:val="x-tree-icon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c-icon" w:type="paragraph">
    <w:name w:val="x-tree-ec-icon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" w:type="paragraph">
    <w:name w:val="x-tree-elbow-line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" w:type="paragraph">
    <w:name w:val="x-tree-elbow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" w:type="paragraph">
    <w:name w:val="x-tree-elbow-end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" w:type="paragraph">
    <w:name w:val="x-tree-elbow-pl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" w:type="paragraph">
    <w:name w:val="x-tree-elbow-min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" w:type="paragraph">
    <w:name w:val="x-tree-elbow-end-pl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" w:type="paragraph">
    <w:name w:val="x-tree-elbow-end-min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" w:type="paragraph">
    <w:name w:val="x-tree-node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tree-node-el" w:type="paragraph">
    <w:name w:val="x-tree-node-el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picker" w:type="paragraph">
    <w:name w:val="x-date-picker"/>
    <w:basedOn w:val="Normal"/>
    <w:rsid w:val="006C5B01"/>
    <w:pPr>
      <w:pBdr>
        <w:left w:space="0" w:sz="6" w:color="1B376C" w:val="single"/>
        <w:bottom w:space="0" w:sz="6" w:color="1B376C" w:val="single"/>
        <w:right w:space="0" w:sz="6" w:color="1B376C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x-date-middle" w:type="paragraph">
    <w:name w:val="x-date-middle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left" w:type="paragraph">
    <w:name w:val="x-date-left"/>
    <w:basedOn w:val="Normal"/>
    <w:rsid w:val="006C5B01"/>
    <w:pPr>
      <w:spacing w:afterAutospacing="true" w:after="100" w:beforeAutospacing="true" w:before="100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right" w:type="paragraph">
    <w:name w:val="x-date-right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bottom" w:type="paragraph">
    <w:name w:val="x-date-bottom"/>
    <w:basedOn w:val="Normal"/>
    <w:rsid w:val="006C5B01"/>
    <w:pPr>
      <w:pBdr>
        <w:top w:space="3" w:sz="6" w:color="A3BAD9" w:val="single"/>
      </w:pBdr>
      <w:shd w:fill="DFEC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mp" w:type="paragraph">
    <w:name w:val="x-date-mp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date-mp-ok" w:type="paragraph">
    <w:name w:val="x-date-mp-ok"/>
    <w:basedOn w:val="Normal"/>
    <w:rsid w:val="006C5B01"/>
    <w:pPr>
      <w:spacing w:lineRule="atLeast" w:line="432" w:afterAutospacing="true" w:after="100" w:beforeAutospacing="true" w:before="100"/>
      <w:ind w:right="45"/>
    </w:pPr>
    <w:rPr>
      <w:rFonts w:hAnsi="Times New Roman" w:ascii="Times New Roman"/>
      <w:sz w:val="26"/>
      <w:szCs w:val="26"/>
      <w:lang w:val="hr-HR"/>
    </w:rPr>
  </w:style>
  <w:style w:customStyle="true" w:styleId="x-date-mp-btns" w:type="paragraph">
    <w:name w:val="x-date-mp-btns"/>
    <w:basedOn w:val="Normal"/>
    <w:rsid w:val="006C5B01"/>
    <w:pPr>
      <w:shd w:fill="DFEC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mp-ybtn" w:type="paragraph">
    <w:name w:val="x-date-mp-ybtn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tip" w:type="paragraph">
    <w:name w:val="x-ti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" w:type="paragraph">
    <w:name w:val="x-menu"/>
    <w:basedOn w:val="Normal"/>
    <w:rsid w:val="006C5B01"/>
    <w:pPr>
      <w:pBdr>
        <w:top w:space="2" w:sz="6" w:color="718BB7" w:val="single"/>
        <w:left w:space="2" w:sz="6" w:color="718BB7" w:val="single"/>
        <w:bottom w:space="2" w:sz="6" w:color="718BB7" w:val="single"/>
        <w:right w:space="2" w:sz="6" w:color="718BB7" w:val="single"/>
      </w:pBd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list" w:type="paragraph">
    <w:name w:val="x-menu-li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list-item" w:type="paragraph">
    <w:name w:val="x-menu-list-item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menu-item-arrow" w:type="paragraph">
    <w:name w:val="x-menu-item-arr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sep" w:type="paragraph">
    <w:name w:val="x-menu-sep"/>
    <w:basedOn w:val="Normal"/>
    <w:rsid w:val="006C5B01"/>
    <w:pPr>
      <w:pBdr>
        <w:bottom w:space="0" w:sz="6" w:color="FFFFFF" w:val="single"/>
      </w:pBdr>
      <w:shd w:fill="E0E0E0" w:color="auto" w:val="clear"/>
      <w:spacing w:lineRule="atLeast" w:line="15" w:after="30" w:before="30"/>
      <w:ind w:right="45" w:left="45"/>
    </w:pPr>
    <w:rPr>
      <w:rFonts w:hAnsi="Times New Roman" w:ascii="Times New Roman"/>
      <w:sz w:val="2"/>
      <w:szCs w:val="2"/>
      <w:lang w:val="hr-HR"/>
    </w:rPr>
  </w:style>
  <w:style w:customStyle="true" w:styleId="x-menu-focus" w:type="paragraph">
    <w:name w:val="x-menu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menu-item-active" w:type="paragraph">
    <w:name w:val="x-menu-item-active"/>
    <w:basedOn w:val="Normal"/>
    <w:rsid w:val="006C5B01"/>
    <w:pPr>
      <w:pBdr>
        <w:top w:space="0" w:sz="6" w:color="AACCF6" w:val="single"/>
        <w:left w:space="0" w:sz="6" w:color="AACCF6" w:val="single"/>
        <w:bottom w:space="0" w:sz="6" w:color="AACCF6" w:val="single"/>
        <w:right w:space="0" w:sz="6" w:color="AACCF6" w:val="single"/>
      </w:pBd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" w:type="paragraph">
    <w:name w:val="x-menu-item-icon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date-item" w:type="paragraph">
    <w:name w:val="x-menu-date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l" w:type="paragraph">
    <w:name w:val="x-box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c" w:type="paragraph">
    <w:name w:val="x-box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l" w:type="paragraph">
    <w:name w:val="x-box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c" w:type="paragraph">
    <w:name w:val="x-box-mc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393939"/>
      <w:sz w:val="18"/>
      <w:szCs w:val="18"/>
      <w:lang w:val="hr-HR"/>
    </w:rPr>
  </w:style>
  <w:style w:customStyle="true" w:styleId="x-box-mr" w:type="paragraph">
    <w:name w:val="x-box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l" w:type="paragraph">
    <w:name w:val="x-box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c" w:type="paragraph">
    <w:name w:val="x-box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r" w:type="paragraph">
    <w:name w:val="x-box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r" w:type="paragraph">
    <w:name w:val="x-box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" w:type="paragraph">
    <w:name w:val="x-combo-list"/>
    <w:basedOn w:val="Normal"/>
    <w:rsid w:val="006C5B01"/>
    <w:pPr>
      <w:pBdr>
        <w:top w:space="0" w:sz="6" w:color="98C0F4" w:val="single"/>
        <w:left w:space="0" w:sz="6" w:color="98C0F4" w:val="single"/>
        <w:bottom w:space="0" w:sz="6" w:color="98C0F4" w:val="single"/>
        <w:right w:space="0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nner" w:type="paragraph">
    <w:name w:val="x-combo-list-inner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hd" w:type="paragraph">
    <w:name w:val="x-combo-list-hd"/>
    <w:basedOn w:val="Normal"/>
    <w:rsid w:val="006C5B01"/>
    <w:pPr>
      <w:pBdr>
        <w:bottom w:space="2" w:sz="6" w:color="98C0F4" w:val="single"/>
      </w:pBdr>
      <w:spacing w:lineRule="atLeast" w:line="432" w:afterAutospacing="true" w:after="100" w:beforeAutospacing="true" w:before="100"/>
    </w:pPr>
    <w:rPr>
      <w:rFonts w:cs="Tahoma" w:hAnsi="Tahoma" w:ascii="Tahoma"/>
      <w:b/>
      <w:bCs/>
      <w:color w:val="15428B"/>
      <w:sz w:val="17"/>
      <w:szCs w:val="17"/>
      <w:lang w:val="hr-HR"/>
    </w:rPr>
  </w:style>
  <w:style w:customStyle="true" w:styleId="x-combo-list-item" w:type="paragraph">
    <w:name w:val="x-combo-list-item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panel" w:type="paragraph">
    <w:name w:val="x-panel"/>
    <w:basedOn w:val="Normal"/>
    <w:rsid w:val="006C5B01"/>
    <w:pPr>
      <w:pBdr>
        <w:top w:space="0" w:sz="2" w:color="D0D0D0" w:val="single"/>
        <w:left w:space="0" w:sz="2" w:color="D0D0D0" w:val="single"/>
        <w:bottom w:space="0" w:sz="2" w:color="D0D0D0" w:val="single"/>
        <w:right w:space="0" w:sz="2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" w:type="paragraph">
    <w:name w:val="x-panel-header"/>
    <w:basedOn w:val="Normal"/>
    <w:rsid w:val="006C5B01"/>
    <w:pPr>
      <w:pBdr>
        <w:top w:space="4" w:sz="6" w:color="D0D0D0" w:val="single"/>
        <w:left w:space="4" w:sz="6" w:color="D0D0D0" w:val="single"/>
        <w:bottom w:space="3" w:sz="6" w:color="D0D0D0" w:val="single"/>
        <w:right w:space="2" w:sz="6" w:color="D0D0D0" w:val="single"/>
      </w:pBd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panel-body" w:type="paragraph">
    <w:name w:val="x-panel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header" w:type="paragraph">
    <w:name w:val="x-panel-body-no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nline-icon" w:type="paragraph">
    <w:name w:val="x-panel-inline-icon"/>
    <w:basedOn w:val="Normal"/>
    <w:rsid w:val="006C5B01"/>
    <w:pPr>
      <w:spacing w:lineRule="atLeast" w:line="432"/>
      <w:ind w:right="6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panel-tc" w:type="paragraph">
    <w:name w:val="x-panel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tl" w:type="paragraph">
    <w:name w:val="x-panel-tl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tr" w:type="paragraph">
    <w:name w:val="x-panel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l" w:type="paragraph">
    <w:name w:val="x-panel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r" w:type="paragraph">
    <w:name w:val="x-panel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mc" w:type="paragraph">
    <w:name w:val="x-panel-mc"/>
    <w:basedOn w:val="Normal"/>
    <w:rsid w:val="006C5B01"/>
    <w:pPr>
      <w:shd w:fill="F1F1F1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panel-ml" w:type="paragraph">
    <w:name w:val="x-panel-m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mr" w:type="paragraph">
    <w:name w:val="x-panel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" w:type="paragraph">
    <w:name w:val="x-tool"/>
    <w:basedOn w:val="Normal"/>
    <w:rsid w:val="006C5B01"/>
    <w:pPr>
      <w:spacing w:lineRule="atLeast" w:line="432" w:afterAutospacing="true" w:after="100" w:beforeAutospacing="true" w:before="100"/>
      <w:ind w:left="30"/>
    </w:pPr>
    <w:rPr>
      <w:rFonts w:hAnsi="Times New Roman" w:ascii="Times New Roman"/>
      <w:sz w:val="26"/>
      <w:szCs w:val="26"/>
      <w:lang w:val="hr-HR"/>
    </w:rPr>
  </w:style>
  <w:style w:customStyle="true" w:styleId="x-panel-ghost" w:type="paragraph">
    <w:name w:val="x-panel-ghost"/>
    <w:basedOn w:val="Normal"/>
    <w:rsid w:val="006C5B01"/>
    <w:pPr>
      <w:shd w:fill="E0E0E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dd-spacer" w:type="paragraph">
    <w:name w:val="x-panel-dd-spacer"/>
    <w:basedOn w:val="Normal"/>
    <w:rsid w:val="006C5B01"/>
    <w:pPr>
      <w:pBdr>
        <w:top w:space="0" w:sz="12" w:color="99BBE8" w:val="dashed"/>
        <w:left w:space="0" w:sz="12" w:color="99BBE8" w:val="dashed"/>
        <w:bottom w:space="0" w:sz="12" w:color="99BBE8" w:val="dashed"/>
        <w:right w:space="0" w:sz="12" w:color="99BBE8" w:val="dashed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tns-ct" w:type="paragraph">
    <w:name w:val="x-panel-btns-c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proxy" w:type="paragraph">
    <w:name w:val="x-window-proxy"/>
    <w:basedOn w:val="Normal"/>
    <w:rsid w:val="006C5B01"/>
    <w:pPr>
      <w:pBdr>
        <w:top w:space="0" w:sz="6" w:color="B0B0B0" w:val="single"/>
        <w:left w:space="0" w:sz="6" w:color="B0B0B0" w:val="single"/>
        <w:bottom w:space="0" w:sz="6" w:color="B0B0B0" w:val="single"/>
        <w:right w:space="0" w:sz="6" w:color="B0B0B0" w:val="single"/>
      </w:pBdr>
      <w:shd w:fill="E0E0E0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window-tc" w:type="paragraph">
    <w:name w:val="x-window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" w:type="paragraph">
    <w:name w:val="x-window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r" w:type="paragraph">
    <w:name w:val="x-window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l" w:type="paragraph">
    <w:name w:val="x-window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r" w:type="paragraph">
    <w:name w:val="x-window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" w:type="paragraph">
    <w:name w:val="x-window-mc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ml" w:type="paragraph">
    <w:name w:val="x-window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r" w:type="paragraph">
    <w:name w:val="x-window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ody" w:type="paragraph">
    <w:name w:val="x-window-body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lg-focus" w:type="paragraph">
    <w:name w:val="x-dlg-focu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lg-mask" w:type="paragraph">
    <w:name w:val="x-dlg-mask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html-editor-wrap" w:type="paragraph">
    <w:name w:val="x-html-editor-wrap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rder-layout-ct" w:type="paragraph">
    <w:name w:val="x-border-layout-ct"/>
    <w:basedOn w:val="Normal"/>
    <w:rsid w:val="006C5B01"/>
    <w:pP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expand-north" w:type="paragraph">
    <w:name w:val="x-tool-expand-north"/>
    <w:basedOn w:val="Normal"/>
    <w:rsid w:val="006C5B01"/>
    <w:pPr>
      <w:spacing w:lineRule="atLeast" w:line="432" w:after="45" w:before="45"/>
      <w:ind w:right="45" w:left="45"/>
    </w:pPr>
    <w:rPr>
      <w:rFonts w:hAnsi="Times New Roman" w:ascii="Times New Roman"/>
      <w:sz w:val="26"/>
      <w:szCs w:val="26"/>
      <w:lang w:val="hr-HR"/>
    </w:rPr>
  </w:style>
  <w:style w:customStyle="true" w:styleId="x-tool-expand-south" w:type="paragraph">
    <w:name w:val="x-tool-expand-south"/>
    <w:basedOn w:val="Normal"/>
    <w:rsid w:val="006C5B01"/>
    <w:pPr>
      <w:spacing w:lineRule="atLeast" w:line="432" w:after="45" w:before="45"/>
      <w:ind w:right="45" w:left="45"/>
    </w:pPr>
    <w:rPr>
      <w:rFonts w:hAnsi="Times New Roman" w:ascii="Times New Roman"/>
      <w:sz w:val="26"/>
      <w:szCs w:val="26"/>
      <w:lang w:val="hr-HR"/>
    </w:rPr>
  </w:style>
  <w:style w:customStyle="true" w:styleId="x-tool-expand-east" w:type="paragraph">
    <w:name w:val="x-tool-expand-east"/>
    <w:basedOn w:val="Normal"/>
    <w:rsid w:val="006C5B01"/>
    <w:pPr>
      <w:spacing w:lineRule="atLeast" w:line="432" w:after="45" w:before="45"/>
    </w:pPr>
    <w:rPr>
      <w:rFonts w:hAnsi="Times New Roman" w:ascii="Times New Roman"/>
      <w:sz w:val="26"/>
      <w:szCs w:val="26"/>
      <w:lang w:val="hr-HR"/>
    </w:rPr>
  </w:style>
  <w:style w:customStyle="true" w:styleId="x-tool-expand-west" w:type="paragraph">
    <w:name w:val="x-tool-expand-west"/>
    <w:basedOn w:val="Normal"/>
    <w:rsid w:val="006C5B01"/>
    <w:pPr>
      <w:spacing w:lineRule="atLeast" w:line="432" w:after="45" w:before="45"/>
    </w:pPr>
    <w:rPr>
      <w:rFonts w:hAnsi="Times New Roman" w:ascii="Times New Roman"/>
      <w:sz w:val="26"/>
      <w:szCs w:val="26"/>
      <w:lang w:val="hr-HR"/>
    </w:rPr>
  </w:style>
  <w:style w:customStyle="true" w:styleId="x-accordion-hd" w:type="paragraph">
    <w:name w:val="x-accordion-h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222222"/>
      <w:sz w:val="26"/>
      <w:szCs w:val="26"/>
      <w:lang w:val="hr-HR"/>
    </w:rPr>
  </w:style>
  <w:style w:customStyle="true" w:styleId="x-layout-collapsed" w:type="paragraph">
    <w:name w:val="x-layout-collapsed"/>
    <w:basedOn w:val="Normal"/>
    <w:rsid w:val="006C5B01"/>
    <w:pPr>
      <w:pBdr>
        <w:top w:space="0" w:sz="6" w:color="E0E0E0" w:val="single"/>
        <w:left w:space="0" w:sz="6" w:color="E0E0E0" w:val="single"/>
        <w:bottom w:space="0" w:sz="6" w:color="E0E0E0" w:val="single"/>
        <w:right w:space="0" w:sz="6" w:color="E0E0E0" w:val="single"/>
      </w:pBd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over" w:type="paragraph">
    <w:name w:val="x-layout-collapsed-over"/>
    <w:basedOn w:val="Normal"/>
    <w:rsid w:val="006C5B01"/>
    <w:pPr>
      <w:shd w:fill="FBFB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split" w:type="paragraph">
    <w:name w:val="x-layout-spli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layout-split-h" w:type="paragraph">
    <w:name w:val="x-layout-split-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split-v" w:type="paragraph">
    <w:name w:val="x-layout-split-v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lumn" w:type="paragraph">
    <w:name w:val="x-column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layout-mini" w:type="paragraph">
    <w:name w:val="x-layout-mini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west" w:type="paragraph">
    <w:name w:val="x-layout-cmini-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east" w:type="paragraph">
    <w:name w:val="x-layout-cmini-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north" w:type="paragraph">
    <w:name w:val="x-layout-cmini-nor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south" w:type="paragraph">
    <w:name w:val="x-layout-cmini-sou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port" w:type="paragraph">
    <w:name w:val="x-viewport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progress-wrap" w:type="paragraph">
    <w:name w:val="x-progress-wrap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inner" w:type="paragraph">
    <w:name w:val="x-progress-inner"/>
    <w:basedOn w:val="Normal"/>
    <w:rsid w:val="006C5B01"/>
    <w:pPr>
      <w:shd w:fill="E0E8F3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bar" w:type="paragraph">
    <w:name w:val="x-progress-bar"/>
    <w:basedOn w:val="Normal"/>
    <w:rsid w:val="006C5B01"/>
    <w:pPr>
      <w:pBdr>
        <w:top w:space="0" w:sz="6" w:color="D1E4FD" w:val="single"/>
        <w:bottom w:space="0" w:sz="6" w:color="7FA9E4" w:val="single"/>
        <w:right w:space="0" w:sz="6" w:color="7FA9E4" w:val="single"/>
      </w:pBdr>
      <w:shd w:fill="9CBF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text" w:type="paragraph">
    <w:name w:val="x-progress-text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b/>
      <w:bCs/>
      <w:color w:val="FFFFFF"/>
      <w:sz w:val="17"/>
      <w:szCs w:val="17"/>
      <w:lang w:val="hr-HR"/>
    </w:rPr>
  </w:style>
  <w:style w:customStyle="true" w:styleId="x-progress-text-back" w:type="paragraph">
    <w:name w:val="x-progress-text-back"/>
    <w:basedOn w:val="Normal"/>
    <w:rsid w:val="006C5B01"/>
    <w:pPr>
      <w:spacing w:lineRule="atLeast" w:line="240" w:afterAutospacing="true" w:after="100" w:beforeAutospacing="true" w:before="100"/>
    </w:pPr>
    <w:rPr>
      <w:rFonts w:hAnsi="Times New Roman" w:ascii="Times New Roman"/>
      <w:color w:val="396095"/>
      <w:sz w:val="26"/>
      <w:szCs w:val="26"/>
      <w:lang w:val="hr-HR"/>
    </w:rPr>
  </w:style>
  <w:style w:customStyle="true" w:styleId="x-slider-focus" w:type="paragraph">
    <w:name w:val="x-slider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lider-horz" w:type="paragraph">
    <w:name w:val="x-slider-horz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vert" w:type="paragraph">
    <w:name w:val="x-slider-ver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ortlet" w:type="paragraph">
    <w:name w:val="x-portlet"/>
    <w:basedOn w:val="Normal"/>
    <w:rsid w:val="006C5B01"/>
    <w:pP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hide" w:type="paragraph">
    <w:name w:val="x-hid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icon-btn" w:type="paragraph">
    <w:name w:val="x-icon-bt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odal" w:type="paragraph">
    <w:name w:val="x-moda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" w:type="paragraph">
    <w:name w:val="x-progress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26"/>
      <w:szCs w:val="26"/>
      <w:lang w:val="hr-HR"/>
    </w:rPr>
  </w:style>
  <w:style w:customStyle="true" w:styleId="x-border" w:type="paragraph">
    <w:name w:val="x-border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rder-top" w:type="paragraph">
    <w:name w:val="x-border-top"/>
    <w:basedOn w:val="Normal"/>
    <w:rsid w:val="006C5B01"/>
    <w:pPr>
      <w:pBdr>
        <w:top w:space="0" w:sz="6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popup" w:type="paragraph">
    <w:name w:val="x-layout-popup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popup-body" w:type="paragraph">
    <w:name w:val="x-panel-popup-body"/>
    <w:basedOn w:val="Normal"/>
    <w:rsid w:val="006C5B01"/>
    <w:pPr>
      <w:pBdr>
        <w:top w:space="0" w:sz="6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rag-proxy" w:type="paragraph">
    <w:name w:val="x-drag-proxy"/>
    <w:basedOn w:val="Normal"/>
    <w:rsid w:val="006C5B01"/>
    <w:pPr>
      <w:pBdr>
        <w:top w:space="0" w:sz="6" w:color="3B5A82" w:val="dashed"/>
        <w:left w:space="0" w:sz="6" w:color="3B5A82" w:val="dashed"/>
        <w:bottom w:space="0" w:sz="6" w:color="3B5A82" w:val="dashed"/>
        <w:right w:space="0" w:sz="6" w:color="3B5A82" w:val="dashed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right-icon" w:type="paragraph">
    <w:name w:val="x-date-right-icon"/>
    <w:basedOn w:val="Normal"/>
    <w:rsid w:val="006C5B01"/>
    <w:pPr>
      <w:spacing w:lineRule="atLeast" w:line="432" w:afterAutospacing="true" w:after="100" w:beforeAutospacing="true" w:before="100"/>
      <w:ind w:right="30"/>
    </w:pPr>
    <w:rPr>
      <w:rFonts w:hAnsi="Times New Roman" w:ascii="Times New Roman"/>
      <w:sz w:val="26"/>
      <w:szCs w:val="26"/>
      <w:lang w:val="hr-HR"/>
    </w:rPr>
  </w:style>
  <w:style w:customStyle="true" w:styleId="x-date-left-icon" w:type="paragraph">
    <w:name w:val="x-date-left-icon"/>
    <w:basedOn w:val="Normal"/>
    <w:rsid w:val="006C5B01"/>
    <w:pPr>
      <w:spacing w:lineRule="atLeast" w:line="432" w:afterAutospacing="true" w:after="100" w:beforeAutospacing="true" w:before="100"/>
      <w:ind w:right="30"/>
    </w:pPr>
    <w:rPr>
      <w:rFonts w:hAnsi="Times New Roman" w:ascii="Times New Roman"/>
      <w:sz w:val="26"/>
      <w:szCs w:val="26"/>
      <w:lang w:val="hr-HR"/>
    </w:rPr>
  </w:style>
  <w:style w:customStyle="true" w:styleId="x-date-days" w:type="paragraph">
    <w:name w:val="x-date-day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picker-footer" w:type="paragraph">
    <w:name w:val="x-date-picker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utton-bar" w:type="paragraph">
    <w:name w:val="x-button-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plitbar-shim" w:type="paragraph">
    <w:name w:val="x-splitbar-shim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left" w:type="paragraph">
    <w:name w:val="x-insert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mid" w:type="paragraph">
    <w:name w:val="x-insert-mi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right" w:type="paragraph">
    <w:name w:val="x-inser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label" w:type="paragraph">
    <w:name w:val="x-form-lab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x-form-group-label" w:type="paragraph">
    <w:name w:val="x-form-group-labe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list" w:type="paragraph">
    <w:name w:val="x-form-list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wrap" w:type="paragraph">
    <w:name w:val="x-form-file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" w:type="paragraph">
    <w:name w:val="x-info"/>
    <w:basedOn w:val="Normal"/>
    <w:rsid w:val="006C5B01"/>
    <w:pPr>
      <w:pBdr>
        <w:top w:space="0" w:sz="2" w:color="99BBE8" w:val="single"/>
        <w:left w:space="0" w:sz="2" w:color="99BBE8" w:val="single"/>
        <w:bottom w:space="0" w:sz="2" w:color="99BBE8" w:val="single"/>
        <w:right w:space="0" w:sz="2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header" w:type="paragraph">
    <w:name w:val="x-info-header"/>
    <w:basedOn w:val="Normal"/>
    <w:rsid w:val="006C5B01"/>
    <w:pPr>
      <w:spacing w:lineRule="atLeast" w:line="225" w:afterAutospacing="true" w:after="100" w:beforeAutospacing="true" w:before="100"/>
    </w:pPr>
    <w:rPr>
      <w:rFonts w:cs="Tahoma" w:hAnsi="Tahoma" w:ascii="Tahoma"/>
      <w:b/>
      <w:bCs/>
      <w:color w:val="000000"/>
      <w:sz w:val="20"/>
      <w:lang w:val="hr-HR"/>
    </w:rPr>
  </w:style>
  <w:style w:customStyle="true" w:styleId="x-info-body" w:type="paragraph">
    <w:name w:val="x-info-body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555555"/>
      <w:sz w:val="18"/>
      <w:szCs w:val="18"/>
      <w:lang w:val="hr-HR"/>
    </w:rPr>
  </w:style>
  <w:style w:customStyle="true" w:styleId="x-info-inline-icon" w:type="paragraph">
    <w:name w:val="x-info-inline-icon"/>
    <w:basedOn w:val="Normal"/>
    <w:rsid w:val="006C5B01"/>
    <w:pPr>
      <w:spacing w:lineRule="atLeast" w:line="432"/>
      <w:ind w:right="6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info-tc" w:type="paragraph">
    <w:name w:val="x-info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tl" w:type="paragraph">
    <w:name w:val="x-info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tr" w:type="paragraph">
    <w:name w:val="x-info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c" w:type="paragraph">
    <w:name w:val="x-info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info-bl" w:type="paragraph">
    <w:name w:val="x-info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r" w:type="paragraph">
    <w:name w:val="x-info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mc" w:type="paragraph">
    <w:name w:val="x-info-mc"/>
    <w:basedOn w:val="Normal"/>
    <w:rsid w:val="006C5B01"/>
    <w:pPr>
      <w:shd w:fill="DFE8F6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info-ml" w:type="paragraph">
    <w:name w:val="x-info-m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mr" w:type="paragraph">
    <w:name w:val="x-info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over" w:type="paragraph">
    <w:name w:val="x-combo-over"/>
    <w:basedOn w:val="Normal"/>
    <w:rsid w:val="006C5B01"/>
    <w:pPr>
      <w:pBdr>
        <w:top w:space="0" w:sz="6" w:color="B5B4B4" w:val="dotted"/>
        <w:left w:space="0" w:sz="6" w:color="B5B4B4" w:val="dotted"/>
        <w:bottom w:space="0" w:sz="6" w:color="B5B4B4" w:val="dotted"/>
        <w:right w:space="0" w:sz="6" w:color="B5B4B4" w:val="dotted"/>
      </w:pBdr>
      <w:shd w:fill="F1F1F1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" w:type="paragraph">
    <w:name w:val="my-list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cs="Tahoma" w:hAnsi="Tahoma" w:ascii="Tahoma"/>
      <w:sz w:val="26"/>
      <w:szCs w:val="26"/>
      <w:lang w:val="hr-HR"/>
    </w:rPr>
  </w:style>
  <w:style w:customStyle="true" w:styleId="my-list-notchecked" w:type="paragraph">
    <w:name w:val="my-list-notchecked"/>
    <w:basedOn w:val="Normal"/>
    <w:rsid w:val="006C5B01"/>
    <w:pPr>
      <w:spacing w:lineRule="atLeast" w:line="432" w:before="45"/>
    </w:pPr>
    <w:rPr>
      <w:rFonts w:hAnsi="Times New Roman" w:ascii="Times New Roman"/>
      <w:sz w:val="26"/>
      <w:szCs w:val="26"/>
      <w:lang w:val="hr-HR"/>
    </w:rPr>
  </w:style>
  <w:style w:customStyle="true" w:styleId="my-list-checked" w:type="paragraph">
    <w:name w:val="my-list-checked"/>
    <w:basedOn w:val="Normal"/>
    <w:rsid w:val="006C5B01"/>
    <w:pPr>
      <w:spacing w:lineRule="atLeast" w:line="432" w:before="45"/>
    </w:pPr>
    <w:rPr>
      <w:rFonts w:hAnsi="Times New Roman" w:ascii="Times New Roman"/>
      <w:sz w:val="26"/>
      <w:szCs w:val="26"/>
      <w:lang w:val="hr-HR"/>
    </w:rPr>
  </w:style>
  <w:style w:customStyle="true" w:styleId="my-list-flat" w:type="paragraph">
    <w:name w:val="my-list-flat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text" w:type="paragraph">
    <w:name w:val="my-list-item-text"/>
    <w:basedOn w:val="Normal"/>
    <w:rsid w:val="006C5B01"/>
    <w:pPr>
      <w:spacing w:lineRule="atLeast" w:line="285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list-item-ml" w:type="paragraph">
    <w:name w:val="my-list-item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" w:type="paragraph">
    <w:name w:val="my-list-item-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" w:type="paragraph">
    <w:name w:val="x-view"/>
    <w:basedOn w:val="Normal"/>
    <w:rsid w:val="006C5B01"/>
    <w:pPr>
      <w:pBdr>
        <w:top w:space="1" w:sz="6" w:color="98C0F4" w:val="single"/>
        <w:left w:space="1" w:sz="6" w:color="98C0F4" w:val="single"/>
        <w:bottom w:space="1" w:sz="6" w:color="98C0F4" w:val="single"/>
        <w:right w:space="1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item" w:type="paragraph">
    <w:name w:val="x-view-item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view-item-over" w:type="paragraph">
    <w:name w:val="x-view-item-over"/>
    <w:basedOn w:val="Normal"/>
    <w:rsid w:val="006C5B01"/>
    <w:pPr>
      <w:pBdr>
        <w:top w:space="0" w:sz="6" w:color="DDDDDD" w:val="dotted"/>
        <w:left w:space="0" w:sz="6" w:color="DDDDDD" w:val="dotted"/>
        <w:bottom w:space="0" w:sz="6" w:color="DDDDDD" w:val="dotted"/>
        <w:right w:space="0" w:sz="6" w:color="DDDDDD" w:val="dotted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item-sel" w:type="paragraph">
    <w:name w:val="x-view-item-sel"/>
    <w:basedOn w:val="Normal"/>
    <w:rsid w:val="006C5B01"/>
    <w:pPr>
      <w:pBdr>
        <w:top w:space="0" w:sz="6" w:color="A3BAE9" w:val="dotted"/>
        <w:left w:space="0" w:sz="6" w:color="A3BAE9" w:val="dotted"/>
        <w:bottom w:space="0" w:sz="6" w:color="A3BAE9" w:val="dotted"/>
        <w:right w:space="0" w:sz="6" w:color="A3BAE9" w:val="dotted"/>
      </w:pBd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splitbar" w:type="paragraph">
    <w:name w:val="x-vsplit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hsplitbar" w:type="paragraph">
    <w:name w:val="x-hsplitbar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splitbar-shim" w:type="paragraph">
    <w:name w:val="my-splitbar-shim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splitbar-transparent" w:type="paragraph">
    <w:name w:val="my-splitbar-transpar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splitbar-proxy" w:type="paragraph">
    <w:name w:val="my-splitbar-proxy"/>
    <w:basedOn w:val="Normal"/>
    <w:rsid w:val="006C5B01"/>
    <w:pPr>
      <w:shd w:fill="929090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tatus-text" w:type="paragraph">
    <w:name w:val="x-status-text"/>
    <w:basedOn w:val="Normal"/>
    <w:rsid w:val="006C5B01"/>
    <w:pPr>
      <w:spacing w:lineRule="atLeast" w:line="432"/>
    </w:pPr>
    <w:rPr>
      <w:rFonts w:cs="Tahoma" w:hAnsi="Tahoma" w:ascii="Tahoma"/>
      <w:color w:val="000000"/>
      <w:sz w:val="18"/>
      <w:szCs w:val="18"/>
      <w:lang w:val="hr-HR"/>
    </w:rPr>
  </w:style>
  <w:style w:customStyle="true" w:styleId="my-tbl" w:type="paragraph">
    <w:name w:val="my-tbl"/>
    <w:basedOn w:val="Normal"/>
    <w:rsid w:val="006C5B01"/>
    <w:pPr>
      <w:pBdr>
        <w:top w:space="0" w:sz="6" w:color="C6C5C5" w:val="single"/>
        <w:left w:space="0" w:sz="6" w:color="C6C5C5" w:val="single"/>
        <w:bottom w:space="0" w:sz="6" w:color="C6C5C5" w:val="single"/>
        <w:right w:space="0" w:sz="6" w:color="C6C5C5" w:val="single"/>
      </w:pBdr>
      <w:shd w:fill="FFFFFF" w:color="auto" w:val="clear"/>
      <w:spacing w:lineRule="atLeast" w:line="432" w:afterAutospacing="true" w:after="100" w:beforeAutospacing="true" w:before="100"/>
    </w:pPr>
    <w:rPr>
      <w:rFonts w:cs="Arial"/>
      <w:sz w:val="17"/>
      <w:szCs w:val="17"/>
      <w:lang w:val="hr-HR"/>
    </w:rPr>
  </w:style>
  <w:style w:customStyle="true" w:styleId="my-tbl-col-text" w:type="paragraph">
    <w:name w:val="my-tbl-col-text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my-tbl-col" w:type="paragraph">
    <w:name w:val="my-tbl-col"/>
    <w:basedOn w:val="Normal"/>
    <w:rsid w:val="006C5B01"/>
    <w:pPr>
      <w:pBdr>
        <w:right w:space="0" w:sz="6" w:color="D5D5D5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col-splitter" w:type="paragraph">
    <w:name w:val="my-tbl-col-split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col-over" w:type="paragraph">
    <w:name w:val="my-tbl-col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data" w:type="paragraph">
    <w:name w:val="my-tbl-data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" w:type="paragraph">
    <w:name w:val="my-tbl-item"/>
    <w:basedOn w:val="Normal"/>
    <w:rsid w:val="006C5B01"/>
    <w:pPr>
      <w:pBdr>
        <w:top w:space="0" w:sz="6" w:color="FFFFFF" w:val="single"/>
        <w:bottom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over" w:type="paragraph">
    <w:name w:val="my-tbl-item-over"/>
    <w:basedOn w:val="Normal"/>
    <w:rsid w:val="006C5B01"/>
    <w:pPr>
      <w:pBdr>
        <w:top w:space="0" w:sz="6" w:color="DDDDDD" w:val="single"/>
        <w:bottom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" w:type="paragraph">
    <w:name w:val="my-tre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root-item" w:type="paragraph">
    <w:name w:val="my-root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item" w:type="paragraph">
    <w:name w:val="my-tree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tree-indent" w:type="paragraph">
    <w:name w:val="my-tree-ind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left" w:type="paragraph">
    <w:name w:val="my-tree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right" w:type="paragraph">
    <w:name w:val="my-tree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close" w:type="paragraph">
    <w:name w:val="my-tree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open" w:type="paragraph">
    <w:name w:val="my-tree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notchecked" w:type="paragraph">
    <w:name w:val="my-tree-not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checked" w:type="paragraph">
    <w:name w:val="my-tree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" w:type="paragraph">
    <w:name w:val="tree-fol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-open" w:type="paragraph">
    <w:name w:val="tree-folder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ndent" w:type="paragraph">
    <w:name w:val="my-treetbl-ind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left" w:type="paragraph">
    <w:name w:val="my-treetbl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right" w:type="paragraph">
    <w:name w:val="my-treetbl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close" w:type="paragraph">
    <w:name w:val="my-treetbl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open" w:type="paragraph">
    <w:name w:val="my-treetbl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notchecked" w:type="paragraph">
    <w:name w:val="my-treetbl-not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hecked" w:type="paragraph">
    <w:name w:val="my-treetbl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" w:type="paragraph">
    <w:name w:val="my-treetbl"/>
    <w:basedOn w:val="Normal"/>
    <w:rsid w:val="006C5B01"/>
    <w:pPr>
      <w:pBdr>
        <w:top w:space="0" w:sz="6" w:color="C6C5C5" w:val="single"/>
        <w:left w:space="0" w:sz="6" w:color="C6C5C5" w:val="single"/>
        <w:bottom w:space="0" w:sz="6" w:color="C6C5C5" w:val="single"/>
        <w:right w:space="0" w:sz="6" w:color="C6C5C5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text" w:type="paragraph">
    <w:name w:val="my-treetbl-col-text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8"/>
      <w:szCs w:val="18"/>
      <w:lang w:val="hr-HR"/>
    </w:rPr>
  </w:style>
  <w:style w:customStyle="true" w:styleId="my-treetbl-col" w:type="paragraph">
    <w:name w:val="my-treetbl-col"/>
    <w:basedOn w:val="Normal"/>
    <w:rsid w:val="006C5B01"/>
    <w:pPr>
      <w:pBdr>
        <w:right w:space="0" w:sz="6" w:color="D5D5D5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splitter" w:type="paragraph">
    <w:name w:val="my-treetbl-col-split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over" w:type="paragraph">
    <w:name w:val="my-treetbl-col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data" w:type="paragraph">
    <w:name w:val="my-treetbl-data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" w:type="paragraph">
    <w:name w:val="my-treetbl-item"/>
    <w:basedOn w:val="Normal"/>
    <w:rsid w:val="006C5B01"/>
    <w:pPr>
      <w:pBdr>
        <w:top w:space="0" w:sz="6" w:color="FFFFFF" w:val="single"/>
        <w:bottom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-over" w:type="paragraph">
    <w:name w:val="my-treetbl-item-over"/>
    <w:basedOn w:val="Normal"/>
    <w:rsid w:val="006C5B01"/>
    <w:pPr>
      <w:pBdr>
        <w:top w:space="0" w:sz="6" w:color="DDDDDD" w:val="single"/>
        <w:bottom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-sel" w:type="paragraph">
    <w:name w:val="my-treetbl-item-sel"/>
    <w:basedOn w:val="Normal"/>
    <w:rsid w:val="006C5B01"/>
    <w:pPr>
      <w:pBdr>
        <w:top w:space="0" w:sz="6" w:color="9EB8ED" w:val="dotted"/>
        <w:bottom w:space="0" w:sz="6" w:color="9EB8ED" w:val="dotted"/>
      </w:pBdr>
      <w:shd w:fill="D9E1E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c" w:type="paragraph">
    <w:name w:val="x-panel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c" w:type="paragraph">
    <w:name w:val="x-window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nfo" w:type="paragraph">
    <w:name w:val="my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" w:type="paragraph">
    <w:name w:val="x-window"/>
    <w:basedOn w:val="Normal"/>
    <w:rsid w:val="006C5B01"/>
    <w:pPr>
      <w:pBdr>
        <w:top w:space="0" w:sz="6" w:color="AAAAAA" w:val="single"/>
        <w:left w:space="0" w:sz="6" w:color="AAAAAA" w:val="single"/>
        <w:bottom w:space="0" w:sz="6" w:color="AAAAAA" w:val="single"/>
        <w:right w:space="0" w:sz="6" w:color="AAAAAA" w:val="single"/>
      </w:pBdr>
      <w:shd w:fill="E2E2E2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fo-icon" w:type="paragraph">
    <w:name w:val="x-form-info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-on-disabled" w:type="paragraph">
    <w:name w:val="x-grid3-check-col-on-disabl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ractpanel" w:type="paragraph">
    <w:name w:val="extractpanel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warning" w:type="paragraph">
    <w:name w:val="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nfotable" w:type="paragraph">
    <w:name w:val="info_table"/>
    <w:basedOn w:val="Normal"/>
    <w:rsid w:val="006C5B01"/>
    <w:pPr>
      <w:pBdr>
        <w:bottom w:space="0" w:sz="6" w:color="BBBBBB" w:val="single"/>
      </w:pBdr>
      <w:spacing w:lineRule="atLeast" w:line="432" w:after="150" w:before="60"/>
    </w:pPr>
    <w:rPr>
      <w:rFonts w:hAnsi="Times New Roman" w:ascii="Times New Roman"/>
      <w:sz w:val="26"/>
      <w:szCs w:val="26"/>
      <w:lang w:val="hr-HR"/>
    </w:rPr>
  </w:style>
  <w:style w:customStyle="true" w:styleId="text-label-normal" w:type="paragraph">
    <w:name w:val="text-label-norma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text-normal" w:type="paragraph">
    <w:name w:val="text-norma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text-label-bold" w:type="paragraph">
    <w:name w:val="text-label-bold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sz w:val="17"/>
      <w:szCs w:val="17"/>
      <w:lang w:val="hr-HR"/>
    </w:rPr>
  </w:style>
  <w:style w:customStyle="true" w:styleId="text-bold" w:type="paragraph">
    <w:name w:val="text-bold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sz w:val="17"/>
      <w:szCs w:val="17"/>
      <w:lang w:val="hr-HR"/>
    </w:rPr>
  </w:style>
  <w:style w:customStyle="true" w:styleId="text-status" w:type="paragraph">
    <w:name w:val="text-status"/>
    <w:basedOn w:val="Normal"/>
    <w:rsid w:val="006C5B01"/>
    <w:pPr>
      <w:spacing w:lineRule="atLeast" w:line="300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mcecontentbody" w:type="paragraph">
    <w:name w:val="mcecontentbody"/>
    <w:basedOn w:val="Normal"/>
    <w:rsid w:val="006C5B01"/>
    <w:pPr>
      <w:spacing w:lineRule="auto" w:line="300" w:afterAutospacing="true" w:after="100" w:beforeAutospacing="true" w:before="100"/>
    </w:pPr>
    <w:rPr>
      <w:rFonts w:cs="Times" w:hAnsi="Times" w:ascii="Times"/>
      <w:szCs w:val="24"/>
      <w:lang w:val="hr-HR"/>
    </w:rPr>
  </w:style>
  <w:style w:customStyle="true" w:styleId="prefix1" w:type="paragraph">
    <w:name w:val="prefix_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2" w:type="paragraph">
    <w:name w:val="prefix_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3" w:type="paragraph">
    <w:name w:val="prefix_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4" w:type="paragraph">
    <w:name w:val="prefix_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5" w:type="paragraph">
    <w:name w:val="prefix_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6" w:type="paragraph">
    <w:name w:val="prefix_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7" w:type="paragraph">
    <w:name w:val="prefix_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8" w:type="paragraph">
    <w:name w:val="prefix_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9" w:type="paragraph">
    <w:name w:val="prefix_9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0" w:type="paragraph">
    <w:name w:val="prefix_10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1" w:type="paragraph">
    <w:name w:val="prefix_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" w:type="paragraph">
    <w:name w:val="suffix_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2" w:type="paragraph">
    <w:name w:val="suffix_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3" w:type="paragraph">
    <w:name w:val="suffix_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4" w:type="paragraph">
    <w:name w:val="suffix_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5" w:type="paragraph">
    <w:name w:val="suffix_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6" w:type="paragraph">
    <w:name w:val="suffix_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7" w:type="paragraph">
    <w:name w:val="suffix_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8" w:type="paragraph">
    <w:name w:val="suffix_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9" w:type="paragraph">
    <w:name w:val="suffix_9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0" w:type="paragraph">
    <w:name w:val="suffix_10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1" w:type="paragraph">
    <w:name w:val="suffix_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ont" w:type="paragraph">
    <w:name w:val="co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mage" w:type="paragraph">
    <w:name w:val="galleria-imag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shim" w:type="paragraph">
    <w:name w:val="ext-shi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c" w:type="paragraph">
    <w:name w:val="xs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c" w:type="paragraph">
    <w:name w:val="xs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l" w:type="paragraph">
    <w:name w:val="xs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r" w:type="paragraph">
    <w:name w:val="xs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l" w:type="paragraph">
    <w:name w:val="xs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r" w:type="paragraph">
    <w:name w:val="xs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c" w:type="paragraph">
    <w:name w:val="x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l" w:type="paragraph">
    <w:name w:val="xs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r" w:type="paragraph">
    <w:name w:val="xs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c" w:type="paragraph">
    <w:name w:val="xsm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" w:type="paragraph">
    <w:name w:val="x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" w:type="paragraph">
    <w:name w:val="xsb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spacer" w:type="paragraph">
    <w:name w:val="x-tab-strip-spac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s-text" w:type="paragraph">
    <w:name w:val="x-tabs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right" w:type="paragraph">
    <w:name w:val="x-tab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" w:type="paragraph">
    <w:name w:val="x-tab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inner" w:type="paragraph">
    <w:name w:val="x-tab-stri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close" w:type="paragraph">
    <w:name w:val="x-tab-strip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" w:type="paragraph">
    <w:name w:val="x-form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date-trigger" w:type="paragraph">
    <w:name w:val="x-form-date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lear-trigger" w:type="paragraph">
    <w:name w:val="x-form-clear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search-trigger" w:type="paragraph">
    <w:name w:val="x-form-search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over" w:type="paragraph">
    <w:name w:val="x-form-trigger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click" w:type="paragraph">
    <w:name w:val="x-form-trigger-cli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box" w:type="paragraph">
    <w:name w:val="x-form-checkbox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num-field" w:type="paragraph">
    <w:name w:val="x-form-num-fie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text" w:type="paragraph">
    <w:name w:val="ytb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ep" w:type="paragraph">
    <w:name w:val="ytb-se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pacer" w:type="paragraph">
    <w:name w:val="ytb-spac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busy" w:type="paragraph">
    <w:name w:val="x-status-bus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-panel" w:type="paragraph">
    <w:name w:val="x-status-text-pan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-hd" w:type="paragraph">
    <w:name w:val="x-grid3-marker-h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" w:type="paragraph">
    <w:name w:val="x-grid3-mar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" w:type="paragraph">
    <w:name w:val="x-grid3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dd-wrap" w:type="paragraph">
    <w:name w:val="x-grid3-dd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" w:type="paragraph">
    <w:name w:val="x-grid3-td-expan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" w:type="paragraph">
    <w:name w:val="x-grid3-td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umberer" w:type="paragraph">
    <w:name w:val="x-grid3-td-number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body" w:type="paragraph">
    <w:name w:val="x-grid-group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" w:type="paragraph">
    <w:name w:val="x-tree-node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nline-icon" w:type="paragraph">
    <w:name w:val="x-tree-node-inline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over" w:type="paragraph">
    <w:name w:val="x-tree-node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selected" w:type="paragraph">
    <w:name w:val="x-tree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" w:type="paragraph">
    <w:name w:val="x-date-activ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" w:type="paragraph">
    <w:name w:val="x-menu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close" w:type="paragraph">
    <w:name w:val="x-tip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c" w:type="paragraph">
    <w:name w:val="x-tip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" w:type="paragraph">
    <w:name w:val="x-tip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" w:type="paragraph">
    <w:name w:val="x-tip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" w:type="paragraph">
    <w:name w:val="x-tip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" w:type="paragraph">
    <w:name w:val="x-tip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r" w:type="paragraph">
    <w:name w:val="x-tip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c" w:type="paragraph">
    <w:name w:val="x-tip-m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l" w:type="paragraph">
    <w:name w:val="x-tip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" w:type="paragraph">
    <w:name w:val="x-tip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-text" w:type="paragraph">
    <w:name w:val="x-tip-header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ody" w:type="paragraph">
    <w:name w:val="x-tip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checked" w:type="paragraph">
    <w:name w:val="x-menu-item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selected" w:type="paragraph">
    <w:name w:val="x-combo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con" w:type="paragraph">
    <w:name w:val="x-panel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footer" w:type="paragraph">
    <w:name w:val="x-panel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tns-center" w:type="paragraph">
    <w:name w:val="x-panel-btns-cen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header" w:type="paragraph">
    <w:name w:val="x-window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footer" w:type="paragraph">
    <w:name w:val="x-window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" w:type="paragraph">
    <w:name w:val="x-btn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border" w:type="paragraph">
    <w:name w:val="x-panel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-noborder" w:type="paragraph">
    <w:name w:val="x-panel-head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ody-noborder" w:type="paragraph">
    <w:name w:val="x-window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noborder" w:type="paragraph">
    <w:name w:val="x-tab-panel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-noborder" w:type="paragraph">
    <w:name w:val="x-tab-panel-head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-noborder" w:type="paragraph">
    <w:name w:val="x-tab-panel-foot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" w:type="paragraph">
    <w:name w:val="x-layout-collapsed-tool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" w:type="paragraph">
    <w:name w:val="ext-mb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header-text" w:type="paragraph">
    <w:name w:val="x-window-header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put" w:type="paragraph">
    <w:name w:val="ext-mb-inpu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area" w:type="paragraph">
    <w:name w:val="ext-mb-textare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sg-box-wait" w:type="paragraph">
    <w:name w:val="x-msg-box-wa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" w:type="paragraph">
    <w:name w:val="ext-mb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fo" w:type="paragraph">
    <w:name w:val="ext-mb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warning" w:type="paragraph">
    <w:name w:val="ext-mb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question" w:type="paragraph">
    <w:name w:val="ext-mb-ques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error" w:type="paragraph">
    <w:name w:val="ext-mb-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" w:type="paragraph">
    <w:name w:val="x-slider-e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" w:type="paragraph">
    <w:name w:val="x-slider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" w:type="paragraph">
    <w:name w:val="x-slider-thumb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loat-right" w:type="paragraph">
    <w:name w:val="x-floa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header" w:type="paragraph">
    <w:name w:val="x-date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" w:type="paragraph">
    <w:name w:val="x-form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text" w:type="paragraph">
    <w:name w:val="x-form-file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icon" w:type="paragraph">
    <w:name w:val="x-info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footer" w:type="paragraph">
    <w:name w:val="x-info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" w:type="paragraph">
    <w:name w:val="my-list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over" w:type="paragraph">
    <w:name w:val="my-list-item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sel" w:type="paragraph">
    <w:name w:val="my-list-item-s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" w:type="paragraph">
    <w:name w:val="my-tbl-item-cell-overfl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text" w:type="paragraph">
    <w:name w:val="my-tbl-item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widget" w:type="paragraph">
    <w:name w:val="my-tbl-item-cell-widg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con" w:type="paragraph">
    <w:name w:val="my-treetbl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" w:type="paragraph">
    <w:name w:val="my-treetbl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overflow" w:type="paragraph">
    <w:name w:val="my-treetbl-cell-overfl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text" w:type="paragraph">
    <w:name w:val="my-treetbl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" w:type="paragraph">
    <w:name w:val="x-tip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left" w:type="paragraph">
    <w:name w:val="x-tip-top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right" w:type="paragraph">
    <w:name w:val="x-tip-top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" w:type="paragraph">
    <w:name w:val="x-tip-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left" w:type="paragraph">
    <w:name w:val="x-tip-ft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right" w:type="paragraph">
    <w:name w:val="x-tip-f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left" w:type="paragraph">
    <w:name w:val="x-tip-bd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right" w:type="paragraph">
    <w:name w:val="x-tip-bd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toggle" w:type="paragraph">
    <w:name w:val="x-tool-togg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btns-center" w:type="paragraph">
    <w:name w:val="x-form-btns-cen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ame" w:type="paragraph">
    <w:name w:val="x-grid3-td-nam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" w:type="paragraph">
    <w:name w:val="x-tip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inner" w:type="paragraph">
    <w:name w:val="x-tip-bd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" w:type="paragraph">
    <w:name w:val="my-list-item-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" w:type="paragraph">
    <w:name w:val="my-list-item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" w:type="paragraph">
    <w:name w:val="my-list-item-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thumbnails" w:type="paragraph">
    <w:name w:val="galleria-thumbnail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" w:type="paragraph">
    <w:name w:val="galleria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hidden" w:type="paragraph">
    <w:name w:val="hidd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tbar-page-first" w:type="paragraph">
    <w:name w:val="x-tbar-page-fir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loading" w:type="paragraph">
    <w:name w:val="x-tbar-loa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last" w:type="paragraph">
    <w:name w:val="x-tbar-page-l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ext" w:type="paragraph">
    <w:name w:val="x-tbar-page-n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prev" w:type="paragraph">
    <w:name w:val="x-tbar-page-prev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ait" w:type="paragraph">
    <w:name w:val="icon-wa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top" w:type="paragraph">
    <w:name w:val="arrow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bottom" w:type="paragraph">
    <w:name w:val="arrow-botto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up" w:type="paragraph">
    <w:name w:val="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wn" w:type="paragraph">
    <w:name w:val="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left" w:type="paragraph">
    <w:name w:val="arrow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uble-left" w:type="paragraph">
    <w:name w:val="arrow-double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right" w:type="paragraph">
    <w:name w:val="arrow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uble-right" w:type="paragraph">
    <w:name w:val="arrow-double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con-asc" w:type="paragraph">
    <w:name w:val="my-icon-a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con-desc" w:type="paragraph">
    <w:name w:val="my-icon-de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sel" w:type="paragraph">
    <w:name w:val="my-tbl-item-sel"/>
    <w:basedOn w:val="Normal"/>
    <w:rsid w:val="006C5B01"/>
    <w:pPr>
      <w:pBdr>
        <w:top w:space="0" w:sz="6" w:color="9EB8ED" w:val="dotted"/>
        <w:bottom w:space="0" w:sz="6" w:color="9EB8ED" w:val="dotted"/>
      </w:pBdr>
      <w:shd w:fill="D9E1E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panel" w:type="paragraph">
    <w:name w:val="x-grid-pan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inner" w:type="paragraph">
    <w:name w:val="x-grid3-header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croller" w:type="paragraph">
    <w:name w:val="x-grid3-scroll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ter" w:type="paragraph">
    <w:name w:val="icon-fil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house" w:type="paragraph">
    <w:name w:val="icon-hou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house-link" w:type="paragraph">
    <w:name w:val="icon-house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pplication-home" w:type="paragraph">
    <w:name w:val="icon-application-hom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humb-up" w:type="paragraph">
    <w:name w:val="icon-thumb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newspaper" w:type="paragraph">
    <w:name w:val="icon-newspap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ook" w:type="paragraph">
    <w:name w:val="icon-boo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old-medal" w:type="paragraph">
    <w:name w:val="icon-gold-meda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orld-link" w:type="paragraph">
    <w:name w:val="icon-world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icture" w:type="paragraph">
    <w:name w:val="icon-pictur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port" w:type="paragraph">
    <w:name w:val="icon-repor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m" w:type="paragraph">
    <w:name w:val="icon-fil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ick" w:type="paragraph">
    <w:name w:val="icon-ti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" w:type="paragraph">
    <w:name w:val="icon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dd" w:type="paragraph">
    <w:name w:val="icon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dit" w:type="paragraph">
    <w:name w:val="icon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elete" w:type="paragraph">
    <w:name w:val="icon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able" w:type="paragraph">
    <w:name w:val="icon-tab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st" w:type="paragraph">
    <w:name w:val="icon-li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orm" w:type="paragraph">
    <w:name w:val="icon-for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earch" w:type="paragraph">
    <w:name w:val="icon-searc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view" w:type="paragraph">
    <w:name w:val="icon-vie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ext-bullets" w:type="paragraph">
    <w:name w:val="icon-text-bullet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hangepasswd" w:type="paragraph">
    <w:name w:val="icon-changepassw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ser" w:type="paragraph">
    <w:name w:val="icon-us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roup" w:type="paragraph">
    <w:name w:val="icon-gro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ock" w:type="paragraph">
    <w:name w:val="icon-lo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" w:type="paragraph">
    <w:name w:val="icon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hart-bar" w:type="paragraph">
    <w:name w:val="icon-chart-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pdf" w:type="paragraph">
    <w:name w:val="icon-file-pdf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shipment" w:type="paragraph">
    <w:name w:val="icon-file-ship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edit" w:type="paragraph">
    <w:name w:val="icon-file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ed-file" w:type="paragraph">
    <w:name w:val="icon-linked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" w:type="paragraph">
    <w:name w:val="icon-requ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shipment" w:type="paragraph">
    <w:name w:val="icon-request-ship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edit" w:type="paragraph">
    <w:name w:val="icon-request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multiple" w:type="paragraph">
    <w:name w:val="icon-request-multip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information" w:type="paragraph">
    <w:name w:val="icon-informa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oney" w:type="paragraph">
    <w:name w:val="icon-mone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" w:type="paragraph">
    <w:name w:val="icon-m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rcel-identification" w:type="paragraph">
    <w:name w:val="icon-parcel-identifica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world" w:type="paragraph">
    <w:name w:val="icon-page-wor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stack" w:type="paragraph">
    <w:name w:val="icon-page-sta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rench" w:type="paragraph">
    <w:name w:val="icon-wrenc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older-user" w:type="paragraph">
    <w:name w:val="icon-folder-us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" w:type="paragraph">
    <w:name w:val="icon-docu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-download" w:type="paragraph">
    <w:name w:val="icon-document-downloa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-upload" w:type="paragraph">
    <w:name w:val="icon-document-uploa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etter-open" w:type="paragraph">
    <w:name w:val="icon-letter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orld" w:type="paragraph">
    <w:name w:val="icon-wor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ilding" w:type="paragraph">
    <w:name w:val="icon-buil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ricks" w:type="paragraph">
    <w:name w:val="icon-brick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fresh" w:type="paragraph">
    <w:name w:val="icon-refres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rint" w:type="paragraph">
    <w:name w:val="icon-pri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" w:type="paragraph">
    <w:name w:val="icon-pag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lendar" w:type="paragraph">
    <w:name w:val="icon-calend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ghtning" w:type="paragraph">
    <w:name w:val="icon-light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find" w:type="paragraph">
    <w:name w:val="icon-page-fi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mail" w:type="paragraph">
    <w:name w:val="icon-emai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new-entry" w:type="paragraph">
    <w:name w:val="icon-new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ed-entry" w:type="paragraph">
    <w:name w:val="icon-linked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rint-entry" w:type="paragraph">
    <w:name w:val="icon-print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ctivate-entry" w:type="paragraph">
    <w:name w:val="icon-activate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ncel-entry" w:type="paragraph">
    <w:name w:val="icon-cancel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elete-entry" w:type="paragraph">
    <w:name w:val="icon-delete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dit-entry" w:type="paragraph">
    <w:name w:val="icon-edit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activate" w:type="paragraph">
    <w:name w:val="icon-unit-activa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add" w:type="paragraph">
    <w:name w:val="icon-unit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writeoff" w:type="paragraph">
    <w:name w:val="icon-unit-writeoff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delete" w:type="paragraph">
    <w:name w:val="icon-unit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transfer" w:type="paragraph">
    <w:name w:val="icon-unit-transf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" w:type="paragraph">
    <w:name w:val="icon-un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edit" w:type="paragraph">
    <w:name w:val="icon-unit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cancel" w:type="paragraph">
    <w:name w:val="icon-unit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zoom-in" w:type="paragraph">
    <w:name w:val="icon-zoom-i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zoom-out" w:type="paragraph">
    <w:name w:val="icon-zoom-ou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1sheet" w:type="paragraph">
    <w:name w:val="icon-a1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2sheet" w:type="paragraph">
    <w:name w:val="icon-a2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sheet" w:type="paragraph">
    <w:name w:val="icon-b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sheet" w:type="paragraph">
    <w:name w:val="icon-c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sterisk" w:type="paragraph">
    <w:name w:val="icon-asteris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xpand" w:type="paragraph">
    <w:name w:val="icon-expa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llapse" w:type="paragraph">
    <w:name w:val="icon-collap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go" w:type="paragraph">
    <w:name w:val="icon-map-g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delete" w:type="paragraph">
    <w:name w:val="icon-map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edit" w:type="paragraph">
    <w:name w:val="icon-map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magnify" w:type="paragraph">
    <w:name w:val="icon-map-magnif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rrow-up" w:type="paragraph">
    <w:name w:val="icon-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rrow-down" w:type="paragraph">
    <w:name w:val="icon-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llet-arrow-up" w:type="paragraph">
    <w:name w:val="icon-bullet-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llet-arrow-down" w:type="paragraph">
    <w:name w:val="icon-bullet-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ack" w:type="paragraph">
    <w:name w:val="icon-ba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mplete" w:type="paragraph">
    <w:name w:val="icon-comp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ntinue" w:type="paragraph">
    <w:name w:val="icon-continu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ave" w:type="paragraph">
    <w:name w:val="icon-sav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ncel" w:type="paragraph">
    <w:name w:val="icon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ave-and-cancel" w:type="paragraph">
    <w:name w:val="icon-save-and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erminate" w:type="paragraph">
    <w:name w:val="icon-termina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igital-signature" w:type="paragraph">
    <w:name w:val="icon-digital-signatur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roup-add" w:type="paragraph">
    <w:name w:val="icon-group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ok" w:type="paragraph">
    <w:name w:val="icon-o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arning" w:type="paragraph">
    <w:name w:val="icon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rror" w:type="paragraph">
    <w:name w:val="icon-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oading" w:type="paragraph">
    <w:name w:val="icon-loa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dialog-warning" w:type="paragraph">
    <w:name w:val="dialog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-hover" w:type="paragraph">
    <w:name w:val="x-date-active-h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-text" w:type="paragraph">
    <w:name w:val="galleria-info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" w:type="character">
    <w:name w:val="x-tab-strip-text"/>
    <w:basedOn w:val="Zadanifontodlomka"/>
    <w:rsid w:val="006C5B01"/>
  </w:style>
  <w:style w:customStyle="true" w:styleId="grid13" w:type="paragraph">
    <w:name w:val="grid_13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21" w:type="paragraph">
    <w:name w:val="grid_2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31" w:type="paragraph">
    <w:name w:val="grid_3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41" w:type="paragraph">
    <w:name w:val="grid_4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51" w:type="paragraph">
    <w:name w:val="grid_5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61" w:type="paragraph">
    <w:name w:val="grid_6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71" w:type="paragraph">
    <w:name w:val="grid_7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81" w:type="paragraph">
    <w:name w:val="grid_8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91" w:type="paragraph">
    <w:name w:val="grid_9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01" w:type="paragraph">
    <w:name w:val="grid_10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11" w:type="paragraph">
    <w:name w:val="grid_11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21" w:type="paragraph">
    <w:name w:val="grid_12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prefix12" w:type="paragraph">
    <w:name w:val="prefix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21" w:type="paragraph">
    <w:name w:val="prefix_2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31" w:type="paragraph">
    <w:name w:val="prefix_3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41" w:type="paragraph">
    <w:name w:val="prefix_4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51" w:type="paragraph">
    <w:name w:val="prefix_5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61" w:type="paragraph">
    <w:name w:val="prefix_6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71" w:type="paragraph">
    <w:name w:val="prefix_7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81" w:type="paragraph">
    <w:name w:val="prefix_8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91" w:type="paragraph">
    <w:name w:val="prefix_9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01" w:type="paragraph">
    <w:name w:val="prefix_10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11" w:type="paragraph">
    <w:name w:val="prefix_1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2" w:type="paragraph">
    <w:name w:val="suffix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21" w:type="paragraph">
    <w:name w:val="suffix_2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31" w:type="paragraph">
    <w:name w:val="suffix_3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41" w:type="paragraph">
    <w:name w:val="suffix_4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51" w:type="paragraph">
    <w:name w:val="suffix_5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61" w:type="paragraph">
    <w:name w:val="suffix_6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71" w:type="paragraph">
    <w:name w:val="suffix_7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81" w:type="paragraph">
    <w:name w:val="suffix_8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91" w:type="paragraph">
    <w:name w:val="suffix_9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01" w:type="paragraph">
    <w:name w:val="suffix_10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11" w:type="paragraph">
    <w:name w:val="suffix_1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estimonial1" w:type="paragraph">
    <w:name w:val="testimonial1"/>
    <w:basedOn w:val="Normal"/>
    <w:rsid w:val="006C5B01"/>
    <w:pPr>
      <w:spacing w:lineRule="atLeast" w:line="432" w:after="300" w:before="300"/>
    </w:pPr>
    <w:rPr>
      <w:rFonts w:hAnsi="Times New Roman" w:ascii="Times New Roman"/>
      <w:sz w:val="26"/>
      <w:szCs w:val="26"/>
      <w:lang w:val="hr-HR"/>
    </w:rPr>
  </w:style>
  <w:style w:customStyle="true" w:styleId="cont1" w:type="paragraph">
    <w:name w:val="cont1"/>
    <w:basedOn w:val="Normal"/>
    <w:rsid w:val="006C5B01"/>
    <w:pPr>
      <w:pBdr>
        <w:top w:space="5" w:sz="6" w:color="CCCCCC" w:val="single"/>
        <w:left w:space="5" w:sz="6" w:color="CCCCCC" w:val="single"/>
        <w:bottom w:space="5" w:sz="6" w:color="CCCCCC" w:val="single"/>
        <w:right w:space="5" w:sz="6" w:color="CCCCCC" w:val="single"/>
      </w:pBdr>
      <w:shd w:fill="F9F9F9" w:color="auto" w:val="clear"/>
      <w:spacing w:lineRule="atLeast" w:line="384" w:after="180" w:beforeAutospacing="true" w:before="100"/>
    </w:pPr>
    <w:rPr>
      <w:rFonts w:hAnsi="Times New Roman" w:ascii="Times New Roman"/>
      <w:szCs w:val="24"/>
      <w:lang w:val="hr-HR"/>
    </w:rPr>
  </w:style>
  <w:style w:customStyle="true" w:styleId="galleria-image1" w:type="paragraph">
    <w:name w:val="galleria-image1"/>
    <w:basedOn w:val="Normal"/>
    <w:rsid w:val="006C5B01"/>
    <w:pPr>
      <w:shd w:fill="CCCCCC" w:color="auto" w:val="clear"/>
      <w:spacing w:lineRule="atLeast" w:line="432" w:afterAutospacing="true" w:after="100" w:beforeAutospacing="true" w:before="100"/>
      <w:ind w:right="150"/>
    </w:pPr>
    <w:rPr>
      <w:rFonts w:hAnsi="Times New Roman" w:ascii="Times New Roman"/>
      <w:sz w:val="26"/>
      <w:szCs w:val="26"/>
      <w:lang w:val="hr-HR"/>
    </w:rPr>
  </w:style>
  <w:style w:customStyle="true" w:styleId="galleria-image2" w:type="paragraph">
    <w:name w:val="galleria-image2"/>
    <w:basedOn w:val="Normal"/>
    <w:rsid w:val="006C5B01"/>
    <w:pPr>
      <w:shd w:fill="CCCCCC" w:color="auto" w:val="clear"/>
      <w:spacing w:lineRule="atLeast" w:line="432" w:afterAutospacing="true" w:after="100" w:beforeAutospacing="true" w:before="100"/>
      <w:ind w:right="120"/>
    </w:pPr>
    <w:rPr>
      <w:rFonts w:hAnsi="Times New Roman" w:ascii="Times New Roman"/>
      <w:sz w:val="26"/>
      <w:szCs w:val="26"/>
      <w:lang w:val="hr-HR"/>
    </w:rPr>
  </w:style>
  <w:style w:customStyle="true" w:styleId="galleria-thumbnails1" w:type="paragraph">
    <w:name w:val="galleria-thumbnails1"/>
    <w:basedOn w:val="Normal"/>
    <w:rsid w:val="006C5B01"/>
    <w:pPr>
      <w:spacing w:lineRule="atLeast" w:line="432" w:afterAutospacing="true" w:after="100" w:before="225"/>
    </w:pPr>
    <w:rPr>
      <w:rFonts w:hAnsi="Times New Roman" w:ascii="Times New Roman"/>
      <w:sz w:val="26"/>
      <w:szCs w:val="26"/>
      <w:lang w:val="hr-HR"/>
    </w:rPr>
  </w:style>
  <w:style w:customStyle="true" w:styleId="galleria-info1" w:type="paragraph">
    <w:name w:val="galleria-info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-text1" w:type="paragraph">
    <w:name w:val="galleria-info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shim1" w:type="paragraph">
    <w:name w:val="ext-shim1"/>
    <w:basedOn w:val="Normal"/>
    <w:rsid w:val="006C5B01"/>
    <w:pPr>
      <w:spacing w:lineRule="atLeast" w:line="432" w:afterAutospacing="true" w:after="100" w:before="45"/>
      <w:ind w:left="75"/>
    </w:pPr>
    <w:rPr>
      <w:rFonts w:hAnsi="Times New Roman" w:ascii="Times New Roman"/>
      <w:sz w:val="26"/>
      <w:szCs w:val="26"/>
      <w:lang w:val="hr-HR"/>
    </w:rPr>
  </w:style>
  <w:style w:customStyle="true" w:styleId="xstc1" w:type="paragraph">
    <w:name w:val="xs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c1" w:type="paragraph">
    <w:name w:val="xs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l1" w:type="paragraph">
    <w:name w:val="xs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r1" w:type="paragraph">
    <w:name w:val="xs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l1" w:type="paragraph">
    <w:name w:val="xs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r1" w:type="paragraph">
    <w:name w:val="xs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c1" w:type="paragraph">
    <w:name w:val="xs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l1" w:type="paragraph">
    <w:name w:val="xs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r1" w:type="paragraph">
    <w:name w:val="xs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c1" w:type="paragraph">
    <w:name w:val="xsm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1" w:type="paragraph">
    <w:name w:val="x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1" w:type="paragraph">
    <w:name w:val="xsb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spacer1" w:type="paragraph">
    <w:name w:val="x-tab-strip-spacer1"/>
    <w:basedOn w:val="Normal"/>
    <w:rsid w:val="006C5B01"/>
    <w:pPr>
      <w:pBdr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2" w:type="paragraph">
    <w:name w:val="x-tab-strip-spacer2"/>
    <w:basedOn w:val="Normal"/>
    <w:rsid w:val="006C5B01"/>
    <w:pPr>
      <w:pBdr>
        <w:top w:space="0" w:sz="6" w:color="8DB2E3" w:val="single"/>
        <w:left w:space="0" w:sz="6" w:color="8DB2E3" w:val="single"/>
        <w:right w:space="0" w:sz="6" w:color="8DB2E3" w:val="single"/>
      </w:pBdr>
      <w:shd w:fill="DEECFD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3" w:type="paragraph">
    <w:name w:val="x-tab-strip-spacer3"/>
    <w:basedOn w:val="Normal"/>
    <w:rsid w:val="006C5B01"/>
    <w:pPr>
      <w:pBdr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4" w:type="paragraph">
    <w:name w:val="x-tab-strip-spacer4"/>
    <w:basedOn w:val="Normal"/>
    <w:rsid w:val="006C5B01"/>
    <w:pPr>
      <w:pBdr>
        <w:top w:space="0" w:sz="6" w:color="8DB2E3" w:val="single"/>
        <w:left w:space="0" w:sz="6" w:color="8DB2E3" w:val="single"/>
        <w:right w:space="0" w:sz="6" w:color="8DB2E3" w:val="single"/>
      </w:pBdr>
      <w:shd w:fill="DEECFD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text1" w:type="character">
    <w:name w:val="x-tab-strip-text1"/>
    <w:basedOn w:val="Zadanifontodlomka"/>
    <w:rsid w:val="006C5B01"/>
    <w:rPr>
      <w:rFonts w:cs="Tahoma" w:hAnsi="Tahoma" w:ascii="Tahoma" w:hint="default"/>
      <w:i w:val="false"/>
      <w:iCs w:val="false"/>
      <w:vanish w:val="false"/>
      <w:webHidden w:val="false"/>
      <w:color w:val="333333"/>
      <w:sz w:val="17"/>
      <w:szCs w:val="17"/>
      <w:specVanish w:val="false"/>
    </w:rPr>
  </w:style>
  <w:style w:customStyle="true" w:styleId="x-tab-right1" w:type="paragraph">
    <w:name w:val="x-tab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2" w:type="character">
    <w:name w:val="x-tab-strip-text2"/>
    <w:basedOn w:val="Zadanifontodlomka"/>
    <w:rsid w:val="006C5B01"/>
    <w:rPr>
      <w:rFonts w:cs="Tahoma" w:hAnsi="Tahoma" w:ascii="Tahoma" w:hint="default"/>
      <w:i w:val="false"/>
      <w:iCs w:val="false"/>
      <w:vanish w:val="false"/>
      <w:webHidden w:val="false"/>
      <w:color w:val="333333"/>
      <w:sz w:val="17"/>
      <w:szCs w:val="17"/>
      <w:specVanish w:val="false"/>
    </w:rPr>
  </w:style>
  <w:style w:customStyle="true" w:styleId="x-tab-strip-text3" w:type="character">
    <w:name w:val="x-tab-strip-text3"/>
    <w:basedOn w:val="Zadanifontodlomka"/>
    <w:rsid w:val="006C5B01"/>
    <w:rPr>
      <w:color w:val="111111"/>
    </w:rPr>
  </w:style>
  <w:style w:customStyle="true" w:styleId="x-tab-strip-text4" w:type="character">
    <w:name w:val="x-tab-strip-text4"/>
    <w:basedOn w:val="Zadanifontodlomka"/>
    <w:rsid w:val="006C5B01"/>
    <w:rPr>
      <w:b/>
      <w:bCs/>
      <w:color w:val="333333"/>
    </w:rPr>
  </w:style>
  <w:style w:customStyle="true" w:styleId="x-tabs-text1" w:type="paragraph">
    <w:name w:val="x-tabs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AAAAAA"/>
      <w:sz w:val="26"/>
      <w:szCs w:val="26"/>
      <w:lang w:val="hr-HR"/>
    </w:rPr>
  </w:style>
  <w:style w:customStyle="true" w:styleId="x-tab-right2" w:type="paragraph">
    <w:name w:val="x-tab-right2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5" w:type="character">
    <w:name w:val="x-tab-strip-text5"/>
    <w:basedOn w:val="Zadanifontodlomka"/>
    <w:rsid w:val="006C5B01"/>
    <w:rPr>
      <w:b/>
      <w:bCs/>
      <w:color w:val="333333"/>
    </w:rPr>
  </w:style>
  <w:style w:customStyle="true" w:styleId="x-tab-right3" w:type="paragraph">
    <w:name w:val="x-tab-right3"/>
    <w:basedOn w:val="Normal"/>
    <w:rsid w:val="006C5B01"/>
    <w:pPr>
      <w:spacing w:lineRule="atLeast" w:line="432" w:afterAutospacing="true" w:after="100"/>
    </w:pPr>
    <w:rPr>
      <w:rFonts w:hAnsi="Times New Roman" w:ascii="Times New Roman"/>
      <w:sz w:val="26"/>
      <w:szCs w:val="26"/>
      <w:lang w:val="hr-HR"/>
    </w:rPr>
  </w:style>
  <w:style w:customStyle="true" w:styleId="x-tab-strip-text6" w:type="character">
    <w:name w:val="x-tab-strip-text6"/>
    <w:basedOn w:val="Zadanifontodlomka"/>
    <w:rsid w:val="006C5B01"/>
    <w:rPr>
      <w:b/>
      <w:bCs/>
      <w:color w:val="333333"/>
    </w:rPr>
  </w:style>
  <w:style w:customStyle="true" w:styleId="x-tab-right4" w:type="paragraph">
    <w:name w:val="x-tab-righ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1" w:type="paragraph">
    <w:name w:val="x-tab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inner1" w:type="paragraph">
    <w:name w:val="x-tab-strip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right5" w:type="paragraph">
    <w:name w:val="x-tab-right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2" w:type="paragraph">
    <w:name w:val="x-tab-lef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3" w:type="paragraph">
    <w:name w:val="x-tab-lef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close1" w:type="paragraph">
    <w:name w:val="x-tab-strip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tab-left4" w:type="paragraph">
    <w:name w:val="x-tab-lef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wrap1" w:type="paragraph">
    <w:name w:val="x-tab-strip-wrap1"/>
    <w:basedOn w:val="Normal"/>
    <w:rsid w:val="006C5B01"/>
    <w:pPr>
      <w:spacing w:lineRule="atLeast" w:line="432" w:afterAutospacing="true" w:after="100" w:beforeAutospacing="true" w:before="100"/>
      <w:ind w:right="270" w:left="270"/>
    </w:pPr>
    <w:rPr>
      <w:rFonts w:hAnsi="Times New Roman" w:ascii="Times New Roman"/>
      <w:sz w:val="26"/>
      <w:szCs w:val="26"/>
      <w:lang w:val="hr-HR"/>
    </w:rPr>
  </w:style>
  <w:style w:customStyle="true" w:styleId="x-toolbar1" w:type="paragraph">
    <w:name w:val="x-toolbar1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2" w:type="paragraph">
    <w:name w:val="x-toolbar2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ext1" w:type="paragraph">
    <w:name w:val="x-form-text1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2" w:type="paragraph">
    <w:name w:val="x-form-text2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3" w:type="paragraph">
    <w:name w:val="x-form-text3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4" w:type="paragraph">
    <w:name w:val="x-form-text4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panel-body1" w:type="paragraph">
    <w:name w:val="x-panel-bod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2" w:type="paragraph">
    <w:name w:val="x-panel-body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1" w:type="paragraph">
    <w:name w:val="x-form-check-wrap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1" w:type="paragraph">
    <w:name w:val="x-form-radio-wrap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2" w:type="paragraph">
    <w:name w:val="x-form-check-wrap2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2" w:type="paragraph">
    <w:name w:val="x-form-radio-wrap2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1" w:type="paragraph">
    <w:name w:val="x-form-radio1"/>
    <w:basedOn w:val="Normal"/>
    <w:rsid w:val="006C5B01"/>
    <w:pPr>
      <w:spacing w:lineRule="atLeast" w:line="432" w:after="30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trigger1" w:type="paragraph">
    <w:name w:val="x-form-trigger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2" w:type="paragraph">
    <w:name w:val="x-form-trigger2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date-trigger1" w:type="paragraph">
    <w:name w:val="x-form-date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lear-trigger1" w:type="paragraph">
    <w:name w:val="x-form-clear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search-trigger1" w:type="paragraph">
    <w:name w:val="x-form-search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3" w:type="paragraph">
    <w:name w:val="x-form-trigger3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form-trigger4" w:type="paragraph">
    <w:name w:val="x-form-trigger4"/>
    <w:basedOn w:val="Normal"/>
    <w:rsid w:val="006C5B01"/>
    <w:pPr>
      <w:pBdr>
        <w:bottom w:space="0" w:sz="6" w:color="7EADD9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over1" w:type="paragraph">
    <w:name w:val="x-form-trigger-over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click1" w:type="paragraph">
    <w:name w:val="x-form-trigger-click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1" w:type="paragraph">
    <w:name w:val="x-form-invalid1"/>
    <w:basedOn w:val="Normal"/>
    <w:rsid w:val="006C5B01"/>
    <w:pPr>
      <w:pBdr>
        <w:top w:space="0" w:sz="6" w:color="FF7870" w:val="single"/>
        <w:left w:space="0" w:sz="6" w:color="FF7870" w:val="single"/>
        <w:bottom w:space="0" w:sz="6" w:color="FF7870" w:val="single"/>
        <w:right w:space="0" w:sz="6" w:color="FF7870" w:val="single"/>
      </w:pBdr>
      <w:shd w:fill="FF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3" w:type="paragraph">
    <w:name w:val="x-form-check-wrap3"/>
    <w:basedOn w:val="Normal"/>
    <w:rsid w:val="006C5B01"/>
    <w:pPr>
      <w:shd w:fill="FFFFFF" w:color="auto" w:val="clear"/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3" w:type="paragraph">
    <w:name w:val="x-form-radio-wrap3"/>
    <w:basedOn w:val="Normal"/>
    <w:rsid w:val="006C5B01"/>
    <w:pPr>
      <w:shd w:fill="FFFFFF" w:color="auto" w:val="clear"/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box1" w:type="paragraph">
    <w:name w:val="x-form-checkbox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element1" w:type="paragraph">
    <w:name w:val="x-form-elemen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tem1" w:type="paragraph">
    <w:name w:val="x-form-item1"/>
    <w:basedOn w:val="Normal"/>
    <w:rsid w:val="006C5B01"/>
    <w:pPr>
      <w:spacing w:lineRule="atLeast" w:line="432" w:after="3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field1" w:type="paragraph">
    <w:name w:val="x-form-field1"/>
    <w:basedOn w:val="Normal"/>
    <w:rsid w:val="006C5B01"/>
    <w:pPr>
      <w:spacing w:lineRule="atLeast" w:line="432"/>
    </w:pPr>
    <w:rPr>
      <w:rFonts w:cs="Arial"/>
      <w:sz w:val="17"/>
      <w:szCs w:val="17"/>
      <w:lang w:val="hr-HR"/>
    </w:rPr>
  </w:style>
  <w:style w:customStyle="true" w:styleId="x-form-text5" w:type="paragraph">
    <w:name w:val="x-form-text5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field2" w:type="paragraph">
    <w:name w:val="x-form-field2"/>
    <w:basedOn w:val="Normal"/>
    <w:rsid w:val="006C5B01"/>
    <w:pPr>
      <w:spacing w:lineRule="atLeast" w:line="432"/>
    </w:pPr>
    <w:rPr>
      <w:rFonts w:cs="Arial"/>
      <w:sz w:val="18"/>
      <w:szCs w:val="18"/>
      <w:lang w:val="hr-HR"/>
    </w:rPr>
  </w:style>
  <w:style w:customStyle="true" w:styleId="x-form-text6" w:type="paragraph">
    <w:name w:val="x-form-text6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7" w:type="paragraph">
    <w:name w:val="x-form-text7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select-one1" w:type="paragraph">
    <w:name w:val="x-form-select-one1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num-field1" w:type="paragraph">
    <w:name w:val="x-form-num-field1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hAnsi="Times New Roman" w:ascii="Times New Roman"/>
      <w:sz w:val="26"/>
      <w:szCs w:val="26"/>
      <w:lang w:val="hr-HR"/>
    </w:rPr>
  </w:style>
  <w:style w:customStyle="true" w:styleId="x-form-trigger5" w:type="paragraph">
    <w:name w:val="x-form-trigger5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1" w:type="paragraph">
    <w:name w:val="x-btn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form-btns-center1" w:type="paragraph">
    <w:name w:val="x-form-btns-center1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fieldset1" w:type="paragraph">
    <w:name w:val="x-fieldset1"/>
    <w:basedOn w:val="Normal"/>
    <w:rsid w:val="006C5B01"/>
    <w:pPr>
      <w:pBdr>
        <w:top w:space="8" w:sz="6" w:color="D6D6D6" w:val="single"/>
        <w:left w:space="8" w:sz="6" w:color="D6D6D6" w:val="single"/>
        <w:bottom w:space="8" w:sz="6" w:color="D6D6D6" w:val="single"/>
        <w:right w:space="8" w:sz="6" w:color="D6D6D6" w:val="single"/>
      </w:pBd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toggle1" w:type="paragraph">
    <w:name w:val="x-tool-toggle1"/>
    <w:basedOn w:val="Normal"/>
    <w:rsid w:val="006C5B01"/>
    <w:pPr>
      <w:spacing w:lineRule="atLeast" w:line="432" w:afterAutospacing="true" w:after="100" w:beforeAutospacing="true" w:before="100"/>
      <w:ind w:right="45"/>
    </w:pPr>
    <w:rPr>
      <w:rFonts w:hAnsi="Times New Roman" w:ascii="Times New Roman"/>
      <w:sz w:val="26"/>
      <w:szCs w:val="26"/>
      <w:lang w:val="hr-HR"/>
    </w:rPr>
  </w:style>
  <w:style w:customStyle="true" w:styleId="x-btn-text1" w:type="paragraph">
    <w:name w:val="x-btn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center1" w:type="paragraph">
    <w:name w:val="x-btn-center1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text2" w:type="paragraph">
    <w:name w:val="x-btn-tex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3" w:type="paragraph">
    <w:name w:val="x-btn-tex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center2" w:type="paragraph">
    <w:name w:val="x-btn-center2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3" w:type="paragraph">
    <w:name w:val="x-btn-center3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4" w:type="paragraph">
    <w:name w:val="x-btn-center4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1" w:type="paragraph">
    <w:name w:val="x-btn-left1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1" w:type="paragraph">
    <w:name w:val="x-btn-right1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5" w:type="paragraph">
    <w:name w:val="x-btn-center5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toolbar3" w:type="paragraph">
    <w:name w:val="x-toolbar3"/>
    <w:basedOn w:val="Normal"/>
    <w:rsid w:val="006C5B01"/>
    <w:pP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4" w:type="paragraph">
    <w:name w:val="x-toolbar4"/>
    <w:basedOn w:val="Normal"/>
    <w:rsid w:val="006C5B01"/>
    <w:pP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tem-disabled1" w:type="paragraph">
    <w:name w:val="x-item-disable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btn-left2" w:type="paragraph">
    <w:name w:val="x-btn-left2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2" w:type="paragraph">
    <w:name w:val="x-btn-right2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6" w:type="paragraph">
    <w:name w:val="x-btn-center6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3" w:type="paragraph">
    <w:name w:val="x-btn-left3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3" w:type="paragraph">
    <w:name w:val="x-btn-right3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7" w:type="paragraph">
    <w:name w:val="x-btn-center7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CCCCCC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4" w:type="paragraph">
    <w:name w:val="x-btn-left4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left5" w:type="paragraph">
    <w:name w:val="x-btn-left5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left6" w:type="paragraph">
    <w:name w:val="x-btn-left6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4" w:type="paragraph">
    <w:name w:val="x-btn-right4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5" w:type="paragraph">
    <w:name w:val="x-btn-right5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6" w:type="paragraph">
    <w:name w:val="x-btn-right6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8" w:type="paragraph">
    <w:name w:val="x-btn-center8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9" w:type="paragraph">
    <w:name w:val="x-btn-center9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10" w:type="paragraph">
    <w:name w:val="x-btn-center10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ytb-text1" w:type="paragraph">
    <w:name w:val="ytb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ep1" w:type="paragraph">
    <w:name w:val="ytb-sep1"/>
    <w:basedOn w:val="Normal"/>
    <w:rsid w:val="006C5B01"/>
    <w:pPr>
      <w:spacing w:lineRule="atLeast" w:line="432"/>
      <w:ind w:right="30" w:left="30"/>
    </w:pPr>
    <w:rPr>
      <w:rFonts w:hAnsi="Times New Roman" w:ascii="Times New Roman"/>
      <w:sz w:val="2"/>
      <w:szCs w:val="2"/>
      <w:lang w:val="hr-HR"/>
    </w:rPr>
  </w:style>
  <w:style w:customStyle="true" w:styleId="ytb-spacer1" w:type="paragraph">
    <w:name w:val="ytb-spac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loading1" w:type="paragraph">
    <w:name w:val="x-tbar-loading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first1" w:type="paragraph">
    <w:name w:val="x-tbar-page-fir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last1" w:type="paragraph">
    <w:name w:val="x-tbar-page-l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ext1" w:type="paragraph">
    <w:name w:val="x-tbar-page-n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prev1" w:type="paragraph">
    <w:name w:val="x-tbar-page-prev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1" w:type="paragraph">
    <w:name w:val="x-status-text1"/>
    <w:basedOn w:val="Normal"/>
    <w:rsid w:val="006C5B01"/>
    <w:pPr>
      <w:spacing w:lineRule="atLeast" w:line="315"/>
    </w:pPr>
    <w:rPr>
      <w:rFonts w:cs="Tahoma" w:hAnsi="Tahoma" w:ascii="Tahoma"/>
      <w:color w:val="000000"/>
      <w:sz w:val="18"/>
      <w:szCs w:val="18"/>
      <w:lang w:val="hr-HR"/>
    </w:rPr>
  </w:style>
  <w:style w:customStyle="true" w:styleId="x-status-busy1" w:type="paragraph">
    <w:name w:val="x-status-bus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-panel1" w:type="paragraph">
    <w:name w:val="x-status-text-panel1"/>
    <w:basedOn w:val="Normal"/>
    <w:rsid w:val="006C5B01"/>
    <w:pPr>
      <w:pBdr>
        <w:top w:space="2" w:sz="6" w:color="99BBE8" w:val="single"/>
        <w:left w:space="4" w:sz="6" w:color="99BBE8" w:val="single"/>
        <w:bottom w:space="2" w:sz="6" w:color="FFFFFF" w:val="single"/>
        <w:right w:space="6" w:sz="6" w:color="FFFFF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1" w:type="paragraph">
    <w:name w:val="x-resizable-handle-east1"/>
    <w:basedOn w:val="Normal"/>
    <w:rsid w:val="006C5B01"/>
    <w:pPr>
      <w:spacing w:lineRule="atLeast" w:line="432" w:afterAutospacing="true" w:after="100" w:beforeAutospacing="true" w:before="100"/>
      <w:ind w:right="-15"/>
    </w:pPr>
    <w:rPr>
      <w:rFonts w:hAnsi="Times New Roman" w:ascii="Times New Roman"/>
      <w:sz w:val="26"/>
      <w:szCs w:val="26"/>
      <w:lang w:val="hr-HR"/>
    </w:rPr>
  </w:style>
  <w:style w:customStyle="true" w:styleId="x-resizable-handle-south1" w:type="paragraph">
    <w:name w:val="x-resizable-handle-south1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2" w:type="paragraph">
    <w:name w:val="x-resizable-handle-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3" w:type="paragraph">
    <w:name w:val="x-resizable-handle-eas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1" w:type="paragraph">
    <w:name w:val="x-resizable-handle-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2" w:type="paragraph">
    <w:name w:val="x-resizable-handle-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2" w:type="paragraph">
    <w:name w:val="x-resizable-handle-south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3" w:type="paragraph">
    <w:name w:val="x-resizable-handle-south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1" w:type="paragraph">
    <w:name w:val="x-resizable-handle-north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2" w:type="paragraph">
    <w:name w:val="x-resizable-handle-north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1" w:type="paragraph">
    <w:name w:val="x-resizable-handle-southe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2" w:type="paragraph">
    <w:name w:val="x-resizable-handle-south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1" w:type="paragraph">
    <w:name w:val="x-resizable-handle-north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2" w:type="paragraph">
    <w:name w:val="x-resizable-handle-north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1" w:type="paragraph">
    <w:name w:val="x-resizable-handle-northe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2" w:type="paragraph">
    <w:name w:val="x-resizable-handle-north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1" w:type="paragraph">
    <w:name w:val="x-resizable-handle-south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2" w:type="paragraph">
    <w:name w:val="x-resizable-handle-south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3" w:type="paragraph">
    <w:name w:val="x-panel-body3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-hd1" w:type="paragraph">
    <w:name w:val="x-grid3-marker-h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1" w:type="paragraph">
    <w:name w:val="x-grid3-mark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1" w:type="paragraph">
    <w:name w:val="x-grid3-cell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1" w:type="paragraph">
    <w:name w:val="x-grid3-hd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2" w:type="paragraph">
    <w:name w:val="x-grid3-cell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2" w:type="paragraph">
    <w:name w:val="x-grid3-hd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1" w:type="paragraph">
    <w:name w:val="x-grid3-header-pop-inner1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2" w:type="paragraph">
    <w:name w:val="x-grid3-header-pop-inner2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3" w:type="paragraph">
    <w:name w:val="x-grid3-hd-inner3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4" w:type="paragraph">
    <w:name w:val="x-grid3-hd-inner4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5" w:type="paragraph">
    <w:name w:val="x-grid3-hd-inner5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6" w:type="paragraph">
    <w:name w:val="x-grid3-hd-inner6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ort-icon1" w:type="paragraph">
    <w:name w:val="x-grid3-sort-icon1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grid3-sort-icon2" w:type="paragraph">
    <w:name w:val="x-grid3-sort-icon2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grid3-hd-inner7" w:type="paragraph">
    <w:name w:val="x-grid3-hd-inner7"/>
    <w:basedOn w:val="Normal"/>
    <w:rsid w:val="006C5B01"/>
    <w:pPr>
      <w:pBdr>
        <w:top w:space="2" w:sz="6" w:color="AACCF6" w:val="single"/>
        <w:left w:space="2" w:sz="6" w:color="AACCF6" w:val="single"/>
        <w:bottom w:space="2" w:sz="6" w:color="AACCF6" w:val="single"/>
        <w:right w:space="2" w:sz="6" w:color="AACCF6" w:val="single"/>
      </w:pBd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text1" w:type="paragraph">
    <w:name w:val="x-grid3-cell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toolbar5" w:type="paragraph">
    <w:name w:val="x-toolbar5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6" w:type="paragraph">
    <w:name w:val="x-toolbar6"/>
    <w:basedOn w:val="Normal"/>
    <w:rsid w:val="006C5B01"/>
    <w:pPr>
      <w:pBdr>
        <w:top w:space="2" w:sz="6" w:color="A9BFD3" w:val="single"/>
        <w:lef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1" w:type="paragraph">
    <w:name w:val="x-grid3-cel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3" w:type="paragraph">
    <w:name w:val="x-grid3-cell-inner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ame1" w:type="paragraph">
    <w:name w:val="x-grid3-td-name1"/>
    <w:basedOn w:val="Normal"/>
    <w:rsid w:val="006C5B01"/>
    <w:pPr>
      <w:pBdr>
        <w:righ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1" w:type="paragraph">
    <w:name w:val="x-menu-item-icon1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2" w:type="paragraph">
    <w:name w:val="x-menu-item-icon2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3" w:type="paragraph">
    <w:name w:val="x-menu-item-icon3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4" w:type="paragraph">
    <w:name w:val="x-menu-item-icon4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grid3-dd-wrap1" w:type="paragraph">
    <w:name w:val="x-grid3-dd-wrap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1" w:type="paragraph">
    <w:name w:val="x-grid3-hd-btn1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2" w:type="paragraph">
    <w:name w:val="x-grid3-hd-btn2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1" w:type="paragraph">
    <w:name w:val="x-grid3-td-expan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1" w:type="paragraph">
    <w:name w:val="x-grid3-td-check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umberer1" w:type="paragraph">
    <w:name w:val="x-grid3-td-number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4" w:type="paragraph">
    <w:name w:val="x-grid3-cell-inner4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hAnsi="Times New Roman" w:ascii="Times New Roman"/>
      <w:color w:val="444444"/>
      <w:sz w:val="26"/>
      <w:szCs w:val="26"/>
      <w:lang w:val="hr-HR"/>
    </w:rPr>
  </w:style>
  <w:style w:customStyle="true" w:styleId="x-grid3-td-numberer2" w:type="paragraph">
    <w:name w:val="x-grid3-td-number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2" w:type="paragraph">
    <w:name w:val="x-grid3-td-check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2" w:type="paragraph">
    <w:name w:val="x-grid3-td-expand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body1" w:type="paragraph">
    <w:name w:val="x-grid-group-bod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dd-drag-ghost1" w:type="paragraph">
    <w:name w:val="x-dd-drag-ghos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dd-drop-icon1" w:type="paragraph">
    <w:name w:val="x-dd-drop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2" w:type="paragraph">
    <w:name w:val="x-dd-drop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3" w:type="paragraph">
    <w:name w:val="x-dd-drop-icon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4" w:type="paragraph">
    <w:name w:val="x-panel-body4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1" w:type="paragraph">
    <w:name w:val="x-tree-node-icon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2" w:type="paragraph">
    <w:name w:val="x-tree-node-icon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3" w:type="paragraph">
    <w:name w:val="x-tree-node-icon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4" w:type="paragraph">
    <w:name w:val="x-tree-node-icon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5" w:type="paragraph">
    <w:name w:val="x-tree-node-icon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elbow1" w:type="paragraph">
    <w:name w:val="x-tree-elbow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1" w:type="paragraph">
    <w:name w:val="x-tree-elbow-pl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1" w:type="paragraph">
    <w:name w:val="x-tree-elbow-min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1" w:type="paragraph">
    <w:name w:val="x-tree-elbow-end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1" w:type="paragraph">
    <w:name w:val="x-tree-elbow-end-pl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1" w:type="paragraph">
    <w:name w:val="x-tree-elbow-end-min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1" w:type="paragraph">
    <w:name w:val="x-tree-elbow-line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2" w:type="paragraph">
    <w:name w:val="x-tree-elbow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2" w:type="paragraph">
    <w:name w:val="x-tree-elbow-pl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2" w:type="paragraph">
    <w:name w:val="x-tree-elbow-min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2" w:type="paragraph">
    <w:name w:val="x-tree-elbow-end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2" w:type="paragraph">
    <w:name w:val="x-tree-elbow-end-pl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2" w:type="paragraph">
    <w:name w:val="x-tree-elbow-end-min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2" w:type="paragraph">
    <w:name w:val="x-tree-elbow-line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3" w:type="paragraph">
    <w:name w:val="x-tree-elbow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3" w:type="paragraph">
    <w:name w:val="x-tree-elbow-pl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3" w:type="paragraph">
    <w:name w:val="x-tree-elbow-min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3" w:type="paragraph">
    <w:name w:val="x-tree-elbow-end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3" w:type="paragraph">
    <w:name w:val="x-tree-elbow-end-pl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3" w:type="paragraph">
    <w:name w:val="x-tree-elbow-end-min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3" w:type="paragraph">
    <w:name w:val="x-tree-elbow-line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nline-icon1" w:type="paragraph">
    <w:name w:val="x-tree-node-inline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over1" w:type="paragraph">
    <w:name w:val="x-tree-node-over1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selected1" w:type="paragraph">
    <w:name w:val="x-tree-selected1"/>
    <w:basedOn w:val="Normal"/>
    <w:rsid w:val="006C5B01"/>
    <w:pPr>
      <w:shd w:fill="D9E8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4" w:type="paragraph">
    <w:name w:val="x-dd-drop-icon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5" w:type="paragraph">
    <w:name w:val="x-dd-drop-icon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6" w:type="paragraph">
    <w:name w:val="x-dd-drop-icon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7" w:type="paragraph">
    <w:name w:val="x-dd-drop-icon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left7" w:type="paragraph">
    <w:name w:val="x-btn-left7"/>
    <w:basedOn w:val="Normal"/>
    <w:rsid w:val="006C5B01"/>
    <w:pPr>
      <w:spacing w:lineRule="atLeast" w:line="15" w:afterAutospacing="true" w:after="100" w:beforeAutospacing="true" w:before="100"/>
      <w:textAlignment w:val="center"/>
    </w:pPr>
    <w:rPr>
      <w:rFonts w:hAnsi="Times New Roman" w:ascii="Times New Roman"/>
      <w:sz w:val="2"/>
      <w:szCs w:val="2"/>
      <w:lang w:val="hr-HR"/>
    </w:rPr>
  </w:style>
  <w:style w:customStyle="true" w:styleId="x-btn-center11" w:type="paragraph">
    <w:name w:val="x-btn-center11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right7" w:type="paragraph">
    <w:name w:val="x-btn-right7"/>
    <w:basedOn w:val="Normal"/>
    <w:rsid w:val="006C5B01"/>
    <w:pPr>
      <w:spacing w:lineRule="atLeast" w:line="15" w:afterAutospacing="true" w:after="100" w:beforeAutospacing="true" w:before="100"/>
      <w:textAlignment w:val="center"/>
    </w:pPr>
    <w:rPr>
      <w:rFonts w:hAnsi="Times New Roman" w:ascii="Times New Roman"/>
      <w:sz w:val="2"/>
      <w:szCs w:val="2"/>
      <w:lang w:val="hr-HR"/>
    </w:rPr>
  </w:style>
  <w:style w:customStyle="true" w:styleId="x-btn-text4" w:type="paragraph">
    <w:name w:val="x-btn-tex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FFFF"/>
      <w:sz w:val="26"/>
      <w:szCs w:val="26"/>
      <w:lang w:val="hr-HR"/>
    </w:rPr>
  </w:style>
  <w:style w:customStyle="true" w:styleId="x-date-active1" w:type="paragraph">
    <w:name w:val="x-date-activ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menu-item1" w:type="paragraph">
    <w:name w:val="x-menu-item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15"/>
      <w:szCs w:val="15"/>
      <w:lang w:val="hr-HR"/>
    </w:rPr>
  </w:style>
  <w:style w:customStyle="true" w:styleId="x-menu-item-icon5" w:type="paragraph">
    <w:name w:val="x-menu-item-icon5"/>
    <w:basedOn w:val="Normal"/>
    <w:rsid w:val="006C5B01"/>
    <w:pPr>
      <w:spacing w:lineRule="atLeast" w:line="432"/>
      <w:ind w:right="75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ip-close1" w:type="paragraph">
    <w:name w:val="x-tip-close1"/>
    <w:basedOn w:val="Normal"/>
    <w:rsid w:val="006C5B01"/>
    <w:pPr>
      <w:spacing w:lineRule="atLeast" w:line="432" w:after="30"/>
      <w:ind w:left="30"/>
    </w:pPr>
    <w:rPr>
      <w:rFonts w:hAnsi="Times New Roman" w:ascii="Times New Roman"/>
      <w:vanish/>
      <w:sz w:val="26"/>
      <w:szCs w:val="26"/>
      <w:lang w:val="hr-HR"/>
    </w:rPr>
  </w:style>
  <w:style w:customStyle="true" w:styleId="x-tip-tc1" w:type="paragraph">
    <w:name w:val="x-tip-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1" w:type="paragraph">
    <w:name w:val="x-tip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1" w:type="paragraph">
    <w:name w:val="x-tip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1" w:type="paragraph">
    <w:name w:val="x-tip-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1" w:type="paragraph">
    <w:name w:val="x-tip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r1" w:type="paragraph">
    <w:name w:val="x-tip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c1" w:type="paragraph">
    <w:name w:val="x-tip-mc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tip-ml1" w:type="paragraph">
    <w:name w:val="x-tip-ml1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1" w:type="paragraph">
    <w:name w:val="x-tip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1" w:type="paragraph">
    <w:name w:val="x-tip-header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ip-tc2" w:type="paragraph">
    <w:name w:val="x-tip-tc2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ip-header-text1" w:type="paragraph">
    <w:name w:val="x-tip-header-text1"/>
    <w:basedOn w:val="Normal"/>
    <w:rsid w:val="006C5B01"/>
    <w:pPr>
      <w:spacing w:lineRule="atLeast" w:line="432" w:after="30"/>
    </w:pPr>
    <w:rPr>
      <w:rFonts w:cs="Tahoma" w:hAnsi="Tahoma" w:ascii="Tahoma"/>
      <w:b/>
      <w:bCs/>
      <w:color w:val="444444"/>
      <w:sz w:val="17"/>
      <w:szCs w:val="17"/>
      <w:lang w:val="hr-HR"/>
    </w:rPr>
  </w:style>
  <w:style w:customStyle="true" w:styleId="x-tip-body1" w:type="paragraph">
    <w:name w:val="x-tip-body1"/>
    <w:basedOn w:val="Normal"/>
    <w:rsid w:val="006C5B01"/>
    <w:pPr>
      <w:spacing w:lineRule="atLeast" w:line="210" w:afterAutospacing="true" w:after="100" w:beforeAutospacing="true" w:before="100"/>
    </w:pPr>
    <w:rPr>
      <w:rFonts w:cs="Tahoma" w:hAnsi="Tahoma" w:ascii="Tahoma"/>
      <w:color w:val="444444"/>
      <w:sz w:val="17"/>
      <w:szCs w:val="17"/>
      <w:lang w:val="hr-HR"/>
    </w:rPr>
  </w:style>
  <w:style w:customStyle="true" w:styleId="loading-indicator1" w:type="paragraph">
    <w:name w:val="loading-indicator1"/>
    <w:basedOn w:val="Normal"/>
    <w:rsid w:val="006C5B01"/>
    <w:pPr>
      <w:spacing w:lineRule="atLeast" w:line="240"/>
    </w:pPr>
    <w:rPr>
      <w:rFonts w:hAnsi="Times New Roman" w:ascii="Times New Roman"/>
      <w:sz w:val="17"/>
      <w:szCs w:val="17"/>
      <w:lang w:val="hr-HR"/>
    </w:rPr>
  </w:style>
  <w:style w:customStyle="true" w:styleId="x-tip-tc3" w:type="paragraph">
    <w:name w:val="x-tip-tc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2" w:type="paragraph">
    <w:name w:val="x-tip-t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2" w:type="paragraph">
    <w:name w:val="x-tip-t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2" w:type="paragraph">
    <w:name w:val="x-tip-bc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2" w:type="paragraph">
    <w:name w:val="x-tip-b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l2" w:type="paragraph">
    <w:name w:val="x-tip-m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2" w:type="paragraph">
    <w:name w:val="x-tip-m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ody2" w:type="paragraph">
    <w:name w:val="x-tip-body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6" w:type="paragraph">
    <w:name w:val="x-menu-item-icon6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7" w:type="paragraph">
    <w:name w:val="x-menu-item-icon7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8" w:type="paragraph">
    <w:name w:val="x-menu-item-icon8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9" w:type="paragraph">
    <w:name w:val="x-menu-item-icon9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color-palette1" w:type="paragraph">
    <w:name w:val="x-color-palette1"/>
    <w:basedOn w:val="Normal"/>
    <w:rsid w:val="006C5B01"/>
    <w:pPr>
      <w:spacing w:lineRule="atLeast" w:line="432" w:afterAutospacing="true" w:after="100" w:beforeAutospacing="true" w:before="100"/>
      <w:ind w:right="60" w:left="390"/>
    </w:pPr>
    <w:rPr>
      <w:rFonts w:hAnsi="Times New Roman" w:ascii="Times New Roman"/>
      <w:sz w:val="26"/>
      <w:szCs w:val="26"/>
      <w:lang w:val="hr-HR"/>
    </w:rPr>
  </w:style>
  <w:style w:customStyle="true" w:styleId="x-date-picker1" w:type="paragraph">
    <w:name w:val="x-date-picker1"/>
    <w:basedOn w:val="Normal"/>
    <w:rsid w:val="006C5B01"/>
    <w:pPr>
      <w:pBdr>
        <w:top w:space="0" w:sz="6" w:color="A3BAD9" w:val="single"/>
        <w:left w:space="0" w:sz="6" w:color="A3BAD9" w:val="single"/>
        <w:bottom w:space="0" w:sz="6" w:color="A3BAD9" w:val="single"/>
        <w:right w:space="0" w:sz="6" w:color="A3BAD9" w:val="single"/>
      </w:pBdr>
      <w:shd w:fill="FFFFFF" w:color="auto" w:val="clear"/>
      <w:spacing w:lineRule="atLeast" w:line="432" w:after="30" w:before="30"/>
      <w:ind w:right="60" w:left="390"/>
    </w:pPr>
    <w:rPr>
      <w:rFonts w:hAnsi="Times New Roman" w:ascii="Times New Roman"/>
      <w:sz w:val="17"/>
      <w:szCs w:val="17"/>
      <w:lang w:val="hr-HR"/>
    </w:rPr>
  </w:style>
  <w:style w:customStyle="true" w:styleId="x-color-palette2" w:type="paragraph">
    <w:name w:val="x-color-palette2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date-picker2" w:type="paragraph">
    <w:name w:val="x-date-picker2"/>
    <w:basedOn w:val="Normal"/>
    <w:rsid w:val="006C5B01"/>
    <w:pPr>
      <w:shd w:fill="FFFFFF" w:color="auto" w:val="clear"/>
      <w:spacing w:lineRule="atLeast" w:line="432"/>
    </w:pPr>
    <w:rPr>
      <w:rFonts w:hAnsi="Times New Roman" w:ascii="Times New Roman"/>
      <w:sz w:val="17"/>
      <w:szCs w:val="17"/>
      <w:lang w:val="hr-HR"/>
    </w:rPr>
  </w:style>
  <w:style w:customStyle="true" w:styleId="x-menu-item-checked1" w:type="paragraph">
    <w:name w:val="x-menu-item-checked1"/>
    <w:basedOn w:val="Normal"/>
    <w:rsid w:val="006C5B01"/>
    <w:pP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l1" w:type="paragraph">
    <w:name w:val="x-box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r1" w:type="paragraph">
    <w:name w:val="x-box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l1" w:type="paragraph">
    <w:name w:val="x-box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r1" w:type="paragraph">
    <w:name w:val="x-box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c1" w:type="paragraph">
    <w:name w:val="x-box-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c1" w:type="paragraph">
    <w:name w:val="x-box-mc1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393939"/>
      <w:sz w:val="18"/>
      <w:szCs w:val="18"/>
      <w:lang w:val="hr-HR"/>
    </w:rPr>
  </w:style>
  <w:style w:customStyle="true" w:styleId="x-box-tc1" w:type="paragraph">
    <w:name w:val="x-box-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l1" w:type="paragraph">
    <w:name w:val="x-box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r1" w:type="paragraph">
    <w:name w:val="x-box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nner1" w:type="paragraph">
    <w:name w:val="x-combo-list-inner1"/>
    <w:basedOn w:val="Normal"/>
    <w:rsid w:val="006C5B01"/>
    <w:pPr>
      <w:pBdr>
        <w:bottom w:space="0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selected1" w:type="paragraph">
    <w:name w:val="x-combo-selected1"/>
    <w:basedOn w:val="Normal"/>
    <w:rsid w:val="006C5B01"/>
    <w:pP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7" w:type="paragraph">
    <w:name w:val="x-toolbar7"/>
    <w:basedOn w:val="Normal"/>
    <w:rsid w:val="006C5B01"/>
    <w:pPr>
      <w:pBdr>
        <w:top w:space="2" w:sz="6" w:color="98C0F4" w:val="single"/>
        <w:left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tem1" w:type="paragraph">
    <w:name w:val="x-combo-list-item1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toolbar8" w:type="paragraph">
    <w:name w:val="x-toolbar8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9" w:type="paragraph">
    <w:name w:val="x-toolbar9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0" w:type="paragraph">
    <w:name w:val="x-toolbar10"/>
    <w:basedOn w:val="Normal"/>
    <w:rsid w:val="006C5B01"/>
    <w:pPr>
      <w:pBdr>
        <w:top w:space="2" w:sz="6" w:color="D0D0D0" w:val="single"/>
        <w:left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1" w:type="paragraph">
    <w:name w:val="x-toolbar11"/>
    <w:basedOn w:val="Normal"/>
    <w:rsid w:val="006C5B01"/>
    <w:pPr>
      <w:pBdr>
        <w:top w:space="2" w:sz="6" w:color="D0D0D0" w:val="single"/>
        <w:left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5" w:type="paragraph">
    <w:name w:val="x-panel-body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1" w:type="paragraph">
    <w:name w:val="x-panel-header1"/>
    <w:basedOn w:val="Normal"/>
    <w:rsid w:val="006C5B01"/>
    <w:pP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panel-icon1" w:type="paragraph">
    <w:name w:val="x-panel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con2" w:type="paragraph">
    <w:name w:val="x-panel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footer1" w:type="paragraph">
    <w:name w:val="x-panel-foot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c1" w:type="paragraph">
    <w:name w:val="x-panel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window-bc1" w:type="paragraph">
    <w:name w:val="x-window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resizable-handle1" w:type="paragraph">
    <w:name w:val="x-resizable-handle1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vanish/>
      <w:sz w:val="2"/>
      <w:szCs w:val="2"/>
      <w:lang w:val="hr-HR"/>
    </w:rPr>
  </w:style>
  <w:style w:customStyle="true" w:styleId="x-toolbar12" w:type="paragraph">
    <w:name w:val="x-toolbar12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3" w:type="paragraph">
    <w:name w:val="x-toolbar13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2" w:type="paragraph">
    <w:name w:val="x-btn2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panel-btns-center1" w:type="paragraph">
    <w:name w:val="x-panel-btns-center1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window-header1" w:type="paragraph">
    <w:name w:val="x-window-header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color w:val="555555"/>
      <w:sz w:val="17"/>
      <w:szCs w:val="17"/>
      <w:lang w:val="hr-HR"/>
    </w:rPr>
  </w:style>
  <w:style w:customStyle="true" w:styleId="x-window-footer1" w:type="paragraph">
    <w:name w:val="x-window-footer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window-bl1" w:type="paragraph">
    <w:name w:val="x-window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r1" w:type="paragraph">
    <w:name w:val="x-window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l1" w:type="paragraph">
    <w:name w:val="x-window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r1" w:type="paragraph">
    <w:name w:val="x-window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1" w:type="paragraph">
    <w:name w:val="x-window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r1" w:type="paragraph">
    <w:name w:val="x-window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footer2" w:type="paragraph">
    <w:name w:val="x-window-foot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c1" w:type="paragraph">
    <w:name w:val="x-window-tc1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1" w:type="paragraph">
    <w:name w:val="x-window-mc1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toolbar14" w:type="paragraph">
    <w:name w:val="x-toolbar14"/>
    <w:basedOn w:val="Normal"/>
    <w:rsid w:val="006C5B01"/>
    <w:pPr>
      <w:pBdr>
        <w:top w:space="2" w:sz="2" w:color="D0D0D0" w:val="single"/>
        <w:bottom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5" w:type="paragraph">
    <w:name w:val="x-toolbar15"/>
    <w:basedOn w:val="Normal"/>
    <w:rsid w:val="006C5B01"/>
    <w:pPr>
      <w:pBdr>
        <w:top w:space="2" w:sz="6" w:color="99BBE8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2" w:type="paragraph">
    <w:name w:val="x-window-tl2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3" w:type="paragraph">
    <w:name w:val="x-window-tl3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2" w:type="paragraph">
    <w:name w:val="x-resizable-handle2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vanish/>
      <w:sz w:val="2"/>
      <w:szCs w:val="2"/>
      <w:lang w:val="hr-HR"/>
    </w:rPr>
  </w:style>
  <w:style w:customStyle="true" w:styleId="x-window-mc2" w:type="paragraph">
    <w:name w:val="x-window-mc2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EEEEEE" w:val="single"/>
        <w:right w:space="0" w:sz="6" w:color="EEEEEE" w:val="single"/>
      </w:pBdr>
      <w:shd w:fill="E8E8E8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body1" w:type="paragraph">
    <w:name w:val="x-window-body1"/>
    <w:basedOn w:val="Normal"/>
    <w:rsid w:val="006C5B01"/>
    <w:pPr>
      <w:pBdr>
        <w:top w:space="0" w:sz="6" w:color="EEEEEE" w:val="single"/>
        <w:left w:space="0" w:sz="6" w:color="EEEEEE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3" w:type="paragraph">
    <w:name w:val="x-window-mc3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EEEEEE" w:val="single"/>
        <w:right w:space="0" w:sz="6" w:color="EEEEEE" w:val="single"/>
      </w:pBdr>
      <w:shd w:fill="E4E4E4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btn-text5" w:type="paragraph">
    <w:name w:val="x-btn-text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inner1" w:type="paragraph">
    <w:name w:val="x-tip-bd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border1" w:type="paragraph">
    <w:name w:val="x-panel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-noborder1" w:type="paragraph">
    <w:name w:val="x-panel-header-noborder1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6" w:type="paragraph">
    <w:name w:val="x-toolbar16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7" w:type="paragraph">
    <w:name w:val="x-toolbar17"/>
    <w:basedOn w:val="Normal"/>
    <w:rsid w:val="006C5B01"/>
    <w:pPr>
      <w:pBdr>
        <w:top w:space="2" w:sz="6" w:color="D0D0D0" w:val="single"/>
        <w:left w:space="2" w:sz="2" w:color="D0D0D0" w:val="single"/>
        <w:bottom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4" w:type="paragraph">
    <w:name w:val="x-window-mc4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body-noborder1" w:type="paragraph">
    <w:name w:val="x-window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noborder1" w:type="paragraph">
    <w:name w:val="x-tab-panel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-noborder1" w:type="paragraph">
    <w:name w:val="x-tab-panel-header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-noborder1" w:type="paragraph">
    <w:name w:val="x-tab-panel-footer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8" w:type="paragraph">
    <w:name w:val="x-toolbar18"/>
    <w:basedOn w:val="Normal"/>
    <w:rsid w:val="006C5B01"/>
    <w:pPr>
      <w:pBdr>
        <w:top w:space="2" w:sz="6" w:color="D0D0D0" w:val="single"/>
        <w:left w:space="2" w:sz="2" w:color="D0D0D0" w:val="single"/>
        <w:bottom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9" w:type="paragraph">
    <w:name w:val="x-toolbar19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1" w:type="paragraph">
    <w:name w:val="x-layout-collapsed1"/>
    <w:basedOn w:val="Normal"/>
    <w:rsid w:val="006C5B01"/>
    <w:pPr>
      <w:pBdr>
        <w:top w:space="0" w:sz="6" w:color="E0E0E0" w:val="single"/>
        <w:left w:space="0" w:sz="6" w:color="E0E0E0" w:val="single"/>
        <w:bottom w:space="0" w:sz="6" w:color="E0E0E0" w:val="single"/>
        <w:right w:space="0" w:sz="6" w:color="E0E0E0" w:val="single"/>
      </w:pBd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1" w:type="paragraph">
    <w:name w:val="x-layout-collapsed-tools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2" w:type="paragraph">
    <w:name w:val="x-layout-collapsed-tools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1" w:type="paragraph">
    <w:name w:val="x-layout-mini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2" w:type="paragraph">
    <w:name w:val="x-layout-mini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3" w:type="paragraph">
    <w:name w:val="x-layout-mini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4" w:type="paragraph">
    <w:name w:val="x-layout-mini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5" w:type="paragraph">
    <w:name w:val="x-layout-mini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6" w:type="paragraph">
    <w:name w:val="x-layout-mini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7" w:type="paragraph">
    <w:name w:val="x-layout-mini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8" w:type="paragraph">
    <w:name w:val="x-layout-mini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text-back1" w:type="paragraph">
    <w:name w:val="x-progress-text-back1"/>
    <w:basedOn w:val="Normal"/>
    <w:rsid w:val="006C5B01"/>
    <w:pPr>
      <w:spacing w:lineRule="atLeast" w:line="225" w:afterAutospacing="true" w:after="100" w:beforeAutospacing="true" w:before="100"/>
    </w:pPr>
    <w:rPr>
      <w:rFonts w:hAnsi="Times New Roman" w:ascii="Times New Roman"/>
      <w:color w:val="396095"/>
      <w:sz w:val="26"/>
      <w:szCs w:val="26"/>
      <w:lang w:val="hr-HR"/>
    </w:rPr>
  </w:style>
  <w:style w:customStyle="true" w:styleId="x-window-body2" w:type="paragraph">
    <w:name w:val="x-window-body2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1" w:type="paragraph">
    <w:name w:val="ext-mb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x-window-header-text1" w:type="paragraph">
    <w:name w:val="x-window-header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ext-mb-input1" w:type="paragraph">
    <w:name w:val="ext-mb-input1"/>
    <w:basedOn w:val="Normal"/>
    <w:rsid w:val="006C5B01"/>
    <w:pPr>
      <w:spacing w:lineRule="atLeast" w:line="432" w:afterAutospacing="true" w:after="100" w:before="60"/>
    </w:pPr>
    <w:rPr>
      <w:rFonts w:hAnsi="Times New Roman" w:ascii="Times New Roman"/>
      <w:sz w:val="26"/>
      <w:szCs w:val="26"/>
      <w:lang w:val="hr-HR"/>
    </w:rPr>
  </w:style>
  <w:style w:customStyle="true" w:styleId="ext-mb-textarea1" w:type="paragraph">
    <w:name w:val="ext-mb-textarea1"/>
    <w:basedOn w:val="Normal"/>
    <w:rsid w:val="006C5B01"/>
    <w:pPr>
      <w:spacing w:lineRule="atLeast" w:line="432" w:afterAutospacing="true" w:after="100" w:before="60"/>
    </w:pPr>
    <w:rPr>
      <w:rFonts w:cs="Tahoma" w:hAnsi="Tahoma" w:ascii="Tahoma"/>
      <w:sz w:val="18"/>
      <w:szCs w:val="18"/>
      <w:lang w:val="hr-HR"/>
    </w:rPr>
  </w:style>
  <w:style w:customStyle="true" w:styleId="x-progress-wrap1" w:type="paragraph">
    <w:name w:val="x-progress-wrap1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="60"/>
    </w:pPr>
    <w:rPr>
      <w:rFonts w:hAnsi="Times New Roman" w:ascii="Times New Roman"/>
      <w:sz w:val="26"/>
      <w:szCs w:val="26"/>
      <w:lang w:val="hr-HR"/>
    </w:rPr>
  </w:style>
  <w:style w:customStyle="true" w:styleId="x-progress-wrap2" w:type="paragraph">
    <w:name w:val="x-progress-wrap2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="90"/>
    </w:pPr>
    <w:rPr>
      <w:rFonts w:hAnsi="Times New Roman" w:ascii="Times New Roman"/>
      <w:sz w:val="26"/>
      <w:szCs w:val="26"/>
      <w:lang w:val="hr-HR"/>
    </w:rPr>
  </w:style>
  <w:style w:customStyle="true" w:styleId="x-msg-box-wait1" w:type="paragraph">
    <w:name w:val="x-msg-box-wait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1" w:type="paragraph">
    <w:name w:val="ext-mb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2" w:type="paragraph">
    <w:name w:val="ext-mb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fo1" w:type="paragraph">
    <w:name w:val="ext-mb-info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warning1" w:type="paragraph">
    <w:name w:val="ext-mb-warning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question1" w:type="paragraph">
    <w:name w:val="ext-mb-questi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error1" w:type="paragraph">
    <w:name w:val="ext-mb-erro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1" w:type="paragraph">
    <w:name w:val="x-slider-en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1" w:type="paragraph">
    <w:name w:val="x-slider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1" w:type="paragraph">
    <w:name w:val="x-slider-thumb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2" w:type="paragraph">
    <w:name w:val="x-slider-end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2" w:type="paragraph">
    <w:name w:val="x-slider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2" w:type="paragraph">
    <w:name w:val="x-slider-thumb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loat-right1" w:type="paragraph">
    <w:name w:val="x-float-right1"/>
    <w:basedOn w:val="Normal"/>
    <w:rsid w:val="006C5B01"/>
    <w:pPr>
      <w:spacing w:lineRule="atLeast" w:line="432" w:afterAutospacing="true" w:after="100" w:beforeAutospacing="true" w:before="100"/>
      <w:ind w:right="60"/>
    </w:pPr>
    <w:rPr>
      <w:rFonts w:hAnsi="Times New Roman" w:ascii="Times New Roman"/>
      <w:sz w:val="26"/>
      <w:szCs w:val="26"/>
      <w:lang w:val="hr-HR"/>
    </w:rPr>
  </w:style>
  <w:style w:customStyle="true" w:styleId="x-panel-header2" w:type="paragraph">
    <w:name w:val="x-panel-header2"/>
    <w:basedOn w:val="Normal"/>
    <w:rsid w:val="006C5B01"/>
    <w:pPr>
      <w:pBdr>
        <w:bottom w:space="3" w:sz="6" w:color="D0D0D0" w:val="single"/>
      </w:pBd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tool1" w:type="paragraph">
    <w:name w:val="x-tool1"/>
    <w:basedOn w:val="Normal"/>
    <w:rsid w:val="006C5B01"/>
    <w:pPr>
      <w:spacing w:lineRule="atLeast" w:line="432"/>
      <w:ind w:left="-60"/>
    </w:pPr>
    <w:rPr>
      <w:rFonts w:hAnsi="Times New Roman" w:ascii="Times New Roman"/>
      <w:sz w:val="26"/>
      <w:szCs w:val="26"/>
      <w:lang w:val="hr-HR"/>
    </w:rPr>
  </w:style>
  <w:style w:customStyle="true" w:styleId="x-date-header1" w:type="paragraph">
    <w:name w:val="x-date-hea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6" w:type="paragraph">
    <w:name w:val="x-btn-text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FFFF"/>
      <w:sz w:val="26"/>
      <w:szCs w:val="26"/>
      <w:lang w:val="hr-HR"/>
    </w:rPr>
  </w:style>
  <w:style w:customStyle="true" w:styleId="x-toolbar20" w:type="paragraph">
    <w:name w:val="x-toolbar20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-hover1" w:type="paragraph">
    <w:name w:val="x-date-active-hover1"/>
    <w:basedOn w:val="Normal"/>
    <w:rsid w:val="006C5B01"/>
    <w:pPr>
      <w:shd w:fill="DDECF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ext8" w:type="paragraph">
    <w:name w:val="x-form-text8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check-wrap4" w:type="paragraph">
    <w:name w:val="x-form-check-wrap4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4" w:type="paragraph">
    <w:name w:val="x-form-radio-wrap4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1" w:type="paragraph">
    <w:name w:val="x-form-fil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text1" w:type="paragraph">
    <w:name w:val="x-form-file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777777"/>
      <w:sz w:val="26"/>
      <w:szCs w:val="26"/>
      <w:lang w:val="hr-HR"/>
    </w:rPr>
  </w:style>
  <w:style w:customStyle="true" w:styleId="x-info-header1" w:type="paragraph">
    <w:name w:val="x-info-header1"/>
    <w:basedOn w:val="Normal"/>
    <w:rsid w:val="006C5B01"/>
    <w:pPr>
      <w:spacing w:afterAutospacing="true" w:after="100" w:beforeAutospacing="true" w:before="100"/>
    </w:pPr>
    <w:rPr>
      <w:rFonts w:cs="Tahoma" w:hAnsi="Tahoma" w:ascii="Tahoma"/>
      <w:b/>
      <w:bCs/>
      <w:color w:val="555555"/>
      <w:sz w:val="20"/>
      <w:lang w:val="hr-HR"/>
    </w:rPr>
  </w:style>
  <w:style w:customStyle="true" w:styleId="x-info-icon1" w:type="paragraph">
    <w:name w:val="x-info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icon2" w:type="paragraph">
    <w:name w:val="x-info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ody1" w:type="paragraph">
    <w:name w:val="x-info-body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color w:val="555555"/>
      <w:sz w:val="18"/>
      <w:szCs w:val="18"/>
      <w:lang w:val="hr-HR"/>
    </w:rPr>
  </w:style>
  <w:style w:customStyle="true" w:styleId="x-info-footer1" w:type="paragraph">
    <w:name w:val="x-info-foot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c1" w:type="paragraph">
    <w:name w:val="x-info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info-bc2" w:type="paragraph">
    <w:name w:val="x-info-bc2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list-notchecked1" w:type="paragraph">
    <w:name w:val="my-list-notchecked1"/>
    <w:basedOn w:val="Normal"/>
    <w:rsid w:val="006C5B01"/>
    <w:pPr>
      <w:spacing w:lineRule="atLeast" w:line="432" w:before="30"/>
    </w:pPr>
    <w:rPr>
      <w:rFonts w:hAnsi="Times New Roman" w:ascii="Times New Roman"/>
      <w:sz w:val="26"/>
      <w:szCs w:val="26"/>
      <w:lang w:val="hr-HR"/>
    </w:rPr>
  </w:style>
  <w:style w:customStyle="true" w:styleId="my-list-checked1" w:type="paragraph">
    <w:name w:val="my-list-checked1"/>
    <w:basedOn w:val="Normal"/>
    <w:rsid w:val="006C5B01"/>
    <w:pPr>
      <w:spacing w:lineRule="atLeast" w:line="432" w:before="30"/>
    </w:pPr>
    <w:rPr>
      <w:rFonts w:hAnsi="Times New Roman" w:ascii="Times New Roman"/>
      <w:sz w:val="26"/>
      <w:szCs w:val="26"/>
      <w:lang w:val="hr-HR"/>
    </w:rPr>
  </w:style>
  <w:style w:customStyle="true" w:styleId="my-list-item1" w:type="paragraph">
    <w:name w:val="my-list-item1"/>
    <w:basedOn w:val="Normal"/>
    <w:rsid w:val="006C5B01"/>
    <w:pPr>
      <w:pBdr>
        <w:top w:space="0" w:sz="6" w:color="FFFFFF" w:val="single"/>
        <w:left w:space="0" w:sz="6" w:color="FFFFFF" w:val="single"/>
        <w:bottom w:space="0" w:sz="6" w:color="FFFFFF" w:val="single"/>
        <w:right w:space="0" w:sz="6" w:color="FFFFF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over1" w:type="paragraph">
    <w:name w:val="my-list-item-over1"/>
    <w:basedOn w:val="Normal"/>
    <w:rsid w:val="006C5B01"/>
    <w:pPr>
      <w:pBdr>
        <w:top w:space="0" w:sz="6" w:color="B5B4B4" w:val="dotted"/>
        <w:left w:space="0" w:sz="6" w:color="B5B4B4" w:val="dotted"/>
        <w:bottom w:space="0" w:sz="6" w:color="B5B4B4" w:val="dotted"/>
        <w:right w:space="0" w:sz="6" w:color="B5B4B4" w:val="dotted"/>
      </w:pBdr>
      <w:shd w:fill="F1F1F1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sel1" w:type="paragraph">
    <w:name w:val="my-list-item-sel1"/>
    <w:basedOn w:val="Normal"/>
    <w:rsid w:val="006C5B01"/>
    <w:pPr>
      <w:pBdr>
        <w:top w:space="0" w:sz="6" w:color="9EB8ED" w:val="dotted"/>
        <w:left w:space="0" w:sz="6" w:color="9EB8ED" w:val="dotted"/>
        <w:bottom w:space="0" w:sz="6" w:color="9EB8ED" w:val="dotted"/>
        <w:right w:space="0" w:sz="6" w:color="9EB8ED" w:val="dotted"/>
      </w:pBd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1" w:type="paragraph">
    <w:name w:val="my-list-item-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1" w:type="paragraph">
    <w:name w:val="my-list-item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ml1" w:type="paragraph">
    <w:name w:val="my-list-item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1" w:type="paragraph">
    <w:name w:val="my-list-item-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1" w:type="paragraph">
    <w:name w:val="my-list-item-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2" w:type="paragraph">
    <w:name w:val="my-list-item-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2" w:type="paragraph">
    <w:name w:val="my-list-item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ml2" w:type="paragraph">
    <w:name w:val="my-list-item-m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2" w:type="paragraph">
    <w:name w:val="my-list-item-c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2" w:type="paragraph">
    <w:name w:val="my-list-item-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1" w:type="paragraph">
    <w:name w:val="my-tbl-item-cell-overflow1"/>
    <w:basedOn w:val="Normal"/>
    <w:rsid w:val="006C5B01"/>
    <w:pPr>
      <w:pBdr>
        <w:right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2" w:type="paragraph">
    <w:name w:val="my-tbl-item-cell-overflow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text1" w:type="paragraph">
    <w:name w:val="my-tbl-item-cell-tex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sz w:val="17"/>
      <w:szCs w:val="17"/>
      <w:lang w:val="hr-HR"/>
    </w:rPr>
  </w:style>
  <w:style w:customStyle="true" w:styleId="my-tbl-item-cell-widget1" w:type="paragraph">
    <w:name w:val="my-tbl-item-cell-widge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open1" w:type="paragraph">
    <w:name w:val="my-tree-ope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close1" w:type="paragraph">
    <w:name w:val="my-tree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1" w:type="paragraph">
    <w:name w:val="tree-fol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con1" w:type="paragraph">
    <w:name w:val="my-treetbl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open1" w:type="paragraph">
    <w:name w:val="my-treetbl-ope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lose1" w:type="paragraph">
    <w:name w:val="my-treetbl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2" w:type="paragraph">
    <w:name w:val="tree-fold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1" w:type="paragraph">
    <w:name w:val="my-treetbl-cel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overflow1" w:type="paragraph">
    <w:name w:val="my-treetbl-cell-overflow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text1" w:type="paragraph">
    <w:name w:val="my-treetbl-cell-tex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sz w:val="18"/>
      <w:szCs w:val="18"/>
      <w:lang w:val="hr-HR"/>
    </w:rPr>
  </w:style>
  <w:style w:customStyle="true" w:styleId="x-tip-top1" w:type="paragraph">
    <w:name w:val="x-tip-top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left1" w:type="paragraph">
    <w:name w:val="x-tip-top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right1" w:type="paragraph">
    <w:name w:val="x-tip-top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1" w:type="paragraph">
    <w:name w:val="x-tip-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left1" w:type="paragraph">
    <w:name w:val="x-tip-ft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right1" w:type="paragraph">
    <w:name w:val="x-tip-ft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left1" w:type="paragraph">
    <w:name w:val="x-tip-bd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right1" w:type="paragraph">
    <w:name w:val="x-tip-bd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5" w:type="paragraph">
    <w:name w:val="x-window-mc5"/>
    <w:basedOn w:val="Normal"/>
    <w:rsid w:val="006C5B01"/>
    <w:pPr>
      <w:shd w:fill="E4E4E4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btn-center12" w:type="paragraph">
    <w:name w:val="x-btn-center12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CCCCCC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13" w:type="paragraph">
    <w:name w:val="x-btn-center13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window-mc6" w:type="paragraph">
    <w:name w:val="x-window-mc6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form-trigger6" w:type="paragraph">
    <w:name w:val="x-form-trigger6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5" w:type="paragraph">
    <w:name w:val="x-grid3-cell-inner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8" w:type="paragraph">
    <w:name w:val="x-grid3-hd-inner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styleId="Reetkatablice" w:type="table">
    <w:name w:val="Table Grid"/>
    <w:basedOn w:val="Obinatablica"/>
    <w:rsid w:val="00F63F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190421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90421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7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D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D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D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D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 w:uiPriority="20"/>
    <w:lsdException w:name="Normal (Web)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Variable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styleId="Naslov1" w:type="paragraph">
    <w:name w:val="heading 1"/>
    <w:basedOn w:val="Normal"/>
    <w:link w:val="Naslov1Char"/>
    <w:uiPriority w:val="9"/>
    <w:qFormat/>
    <w:rsid w:val="006C5B01"/>
    <w:pPr>
      <w:spacing w:after="100" w:afterAutospacing="1" w:before="100" w:beforeAutospacing="1"/>
      <w:outlineLvl w:val="0"/>
    </w:pPr>
    <w:rPr>
      <w:rFonts w:ascii="Anivers-Regular" w:hAnsi="Anivers-Regular"/>
      <w:color w:val="A6A6A6"/>
      <w:kern w:val="36"/>
      <w:szCs w:val="24"/>
      <w:lang w:val="hr-HR"/>
    </w:rPr>
  </w:style>
  <w:style w:styleId="Naslov2" w:type="paragraph">
    <w:name w:val="heading 2"/>
    <w:basedOn w:val="Normal"/>
    <w:link w:val="Naslov2Char"/>
    <w:uiPriority w:val="9"/>
    <w:qFormat/>
    <w:rsid w:val="006C5B01"/>
    <w:pPr>
      <w:spacing w:after="100" w:afterAutospacing="1" w:before="100" w:beforeAutospacing="1"/>
      <w:outlineLvl w:val="1"/>
    </w:pPr>
    <w:rPr>
      <w:rFonts w:ascii="Anivers-Regular" w:hAnsi="Anivers-Regular"/>
      <w:color w:val="A6A6A6"/>
      <w:szCs w:val="24"/>
      <w:lang w:val="hr-HR"/>
    </w:rPr>
  </w:style>
  <w:style w:styleId="Naslov3" w:type="paragraph">
    <w:name w:val="heading 3"/>
    <w:basedOn w:val="Normal"/>
    <w:link w:val="Naslov3Char"/>
    <w:uiPriority w:val="9"/>
    <w:qFormat/>
    <w:rsid w:val="006C5B01"/>
    <w:pPr>
      <w:spacing w:after="100" w:afterAutospacing="1" w:before="100" w:beforeAutospacing="1"/>
      <w:outlineLvl w:val="2"/>
    </w:pPr>
    <w:rPr>
      <w:rFonts w:ascii="Anivers-Regular" w:hAnsi="Anivers-Regular"/>
      <w:color w:val="A6A6A6"/>
      <w:szCs w:val="24"/>
      <w:lang w:val="hr-HR"/>
    </w:rPr>
  </w:style>
  <w:style w:styleId="Naslov4" w:type="paragraph">
    <w:name w:val="heading 4"/>
    <w:basedOn w:val="Normal"/>
    <w:link w:val="Naslov4Char"/>
    <w:uiPriority w:val="9"/>
    <w:qFormat/>
    <w:rsid w:val="006C5B01"/>
    <w:pPr>
      <w:spacing w:after="100" w:afterAutospacing="1" w:before="100" w:beforeAutospacing="1"/>
      <w:outlineLvl w:val="3"/>
    </w:pPr>
    <w:rPr>
      <w:rFonts w:ascii="Anivers-Regular" w:hAnsi="Anivers-Regular"/>
      <w:color w:val="A6A6A6"/>
      <w:szCs w:val="24"/>
      <w:lang w:val="hr-HR"/>
    </w:rPr>
  </w:style>
  <w:style w:styleId="Naslov5" w:type="paragraph">
    <w:name w:val="heading 5"/>
    <w:basedOn w:val="Normal"/>
    <w:link w:val="Naslov5Char"/>
    <w:uiPriority w:val="9"/>
    <w:qFormat/>
    <w:rsid w:val="006C5B01"/>
    <w:pPr>
      <w:spacing w:after="100" w:afterAutospacing="1" w:before="100" w:beforeAutospacing="1"/>
      <w:outlineLvl w:val="4"/>
    </w:pPr>
    <w:rPr>
      <w:rFonts w:ascii="Anivers-Regular" w:hAnsi="Anivers-Regular"/>
      <w:color w:val="A6A6A6"/>
      <w:szCs w:val="24"/>
      <w:lang w:val="hr-HR"/>
    </w:rPr>
  </w:style>
  <w:style w:styleId="Naslov6" w:type="paragraph">
    <w:name w:val="heading 6"/>
    <w:basedOn w:val="Normal"/>
    <w:link w:val="Naslov6Char"/>
    <w:uiPriority w:val="9"/>
    <w:qFormat/>
    <w:rsid w:val="006C5B01"/>
    <w:pPr>
      <w:spacing w:after="100" w:afterAutospacing="1" w:before="100" w:beforeAutospacing="1"/>
      <w:outlineLvl w:val="5"/>
    </w:pPr>
    <w:rPr>
      <w:rFonts w:ascii="Anivers-Regular" w:hAnsi="Anivers-Regular"/>
      <w:color w:val="A6A6A6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692B2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A74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740F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392ED7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EC586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6C5B01"/>
    <w:rPr>
      <w:rFonts w:ascii="Anivers-Regular" w:hAnsi="Anivers-Regular"/>
      <w:color w:val="A6A6A6"/>
      <w:kern w:val="36"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6Char" w:type="character">
    <w:name w:val="Naslov 6 Char"/>
    <w:basedOn w:val="Zadanifontodlomka"/>
    <w:link w:val="Naslov6"/>
    <w:uiPriority w:val="9"/>
    <w:rsid w:val="006C5B01"/>
    <w:rPr>
      <w:rFonts w:ascii="Anivers-Regular" w:hAnsi="Anivers-Regular"/>
      <w:color w:val="A6A6A6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B01"/>
    <w:rPr>
      <w:strike w:val="0"/>
      <w:dstrike w:val="0"/>
      <w:color w:val="AA0000"/>
      <w:u w:val="none"/>
      <w:effect w:val="none"/>
    </w:rPr>
  </w:style>
  <w:style w:styleId="SlijeenaHiperveza" w:type="character">
    <w:name w:val="FollowedHyperlink"/>
    <w:basedOn w:val="Zadanifontodlomka"/>
    <w:uiPriority w:val="99"/>
    <w:unhideWhenUsed/>
    <w:rsid w:val="006C5B01"/>
    <w:rPr>
      <w:strike w:val="0"/>
      <w:dstrike w:val="0"/>
      <w:color w:val="660000"/>
      <w:u w:val="none"/>
      <w:effect w:val="none"/>
    </w:rPr>
  </w:style>
  <w:style w:styleId="HTML-adresa" w:type="paragraph">
    <w:name w:val="HTML Address"/>
    <w:basedOn w:val="Normal"/>
    <w:link w:val="HTML-adresaChar"/>
    <w:uiPriority w:val="99"/>
    <w:unhideWhenUsed/>
    <w:rsid w:val="006C5B01"/>
    <w:rPr>
      <w:rFonts w:ascii="Times New Roman" w:hAnsi="Times New Roman"/>
      <w:szCs w:val="24"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rsid w:val="006C5B01"/>
    <w:rPr>
      <w:sz w:val="24"/>
      <w:szCs w:val="24"/>
    </w:rPr>
  </w:style>
  <w:style w:styleId="HTML-navod" w:type="character">
    <w:name w:val="HTML Cite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HTML-kod" w:type="character">
    <w:name w:val="HTML Code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b w:val="0"/>
      <w:bCs w:val="0"/>
      <w:i w:val="0"/>
      <w:iCs w:val="0"/>
      <w:sz w:val="24"/>
      <w:szCs w:val="24"/>
    </w:rPr>
  </w:style>
  <w:style w:styleId="HTML-definicija" w:type="character">
    <w:name w:val="HTML Definition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Istaknuto" w:type="character">
    <w:name w:val="Emphasis"/>
    <w:basedOn w:val="Zadanifontodlomka"/>
    <w:uiPriority w:val="20"/>
    <w:qFormat/>
    <w:rsid w:val="006C5B01"/>
    <w:rPr>
      <w:b w:val="0"/>
      <w:bCs w:val="0"/>
      <w:i w:val="0"/>
      <w:iCs w:val="0"/>
    </w:rPr>
  </w:style>
  <w:style w:styleId="HTML-tipkovnica" w:type="character">
    <w:name w:val="HTML Keyboard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sz w:val="24"/>
      <w:szCs w:val="24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6C5B01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szCs w:val="24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rsid w:val="006C5B01"/>
    <w:rPr>
      <w:rFonts w:ascii="Courier New" w:cs="Courier New" w:hAnsi="Courier New"/>
      <w:sz w:val="24"/>
      <w:szCs w:val="24"/>
    </w:rPr>
  </w:style>
  <w:style w:styleId="HTML-primjer" w:type="character">
    <w:name w:val="HTML Sample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sz w:val="24"/>
      <w:szCs w:val="24"/>
    </w:rPr>
  </w:style>
  <w:style w:styleId="Naglaeno" w:type="character">
    <w:name w:val="Strong"/>
    <w:basedOn w:val="Zadanifontodlomka"/>
    <w:uiPriority w:val="22"/>
    <w:qFormat/>
    <w:rsid w:val="006C5B01"/>
    <w:rPr>
      <w:b w:val="0"/>
      <w:bCs w:val="0"/>
      <w:i w:val="0"/>
      <w:iCs w:val="0"/>
    </w:rPr>
  </w:style>
  <w:style w:styleId="HTML-varijabla" w:type="character">
    <w:name w:val="HTML Variable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StandardWeb" w:type="paragraph">
    <w:name w:val="Normal (Web)"/>
    <w:basedOn w:val="Normal"/>
    <w:uiPriority w:val="99"/>
    <w:unhideWhenUsed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hromeframe" w:type="paragraph">
    <w:name w:val="chromeframe"/>
    <w:basedOn w:val="Normal"/>
    <w:rsid w:val="006C5B01"/>
    <w:pPr>
      <w:shd w:color="auto" w:fill="CCCCCC" w:val="clear"/>
      <w:spacing w:after="48" w:before="48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container12" w:type="paragraph">
    <w:name w:val="container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rid1" w:type="paragraph">
    <w:name w:val="grid_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2" w:type="paragraph">
    <w:name w:val="grid_2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3" w:type="paragraph">
    <w:name w:val="grid_3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4" w:type="paragraph">
    <w:name w:val="grid_4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5" w:type="paragraph">
    <w:name w:val="grid_5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6" w:type="paragraph">
    <w:name w:val="grid_6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7" w:type="paragraph">
    <w:name w:val="grid_7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8" w:type="paragraph">
    <w:name w:val="grid_8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9" w:type="paragraph">
    <w:name w:val="grid_9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0" w:type="paragraph">
    <w:name w:val="grid_10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1" w:type="paragraph">
    <w:name w:val="grid_1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2" w:type="paragraph">
    <w:name w:val="grid_12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alpha" w:type="paragraph">
    <w:name w:val="alph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omega" w:type="paragraph">
    <w:name w:val="omeg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lear" w:type="paragraph">
    <w:name w:val="cle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label" w:type="paragraph">
    <w:name w:val="lab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666666"/>
      <w:sz w:val="26"/>
      <w:szCs w:val="26"/>
      <w:lang w:val="hr-HR"/>
    </w:rPr>
  </w:style>
  <w:style w:customStyle="1" w:styleId="error" w:type="paragraph">
    <w:name w:val="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0000"/>
      <w:sz w:val="26"/>
      <w:szCs w:val="26"/>
      <w:lang w:val="hr-HR"/>
    </w:rPr>
  </w:style>
  <w:style w:customStyle="1" w:styleId="testimonial" w:type="paragraph">
    <w:name w:val="testimonial"/>
    <w:basedOn w:val="Normal"/>
    <w:rsid w:val="006C5B01"/>
    <w:pPr>
      <w:spacing w:after="300" w:before="30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container" w:type="paragraph">
    <w:name w:val="galleria-container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r" w:type="paragraph">
    <w:name w:val="ir"/>
    <w:basedOn w:val="Normal"/>
    <w:rsid w:val="006C5B01"/>
    <w:pPr>
      <w:spacing w:after="100" w:afterAutospacing="1" w:before="100" w:beforeAutospacing="1" w:line="432" w:lineRule="atLeast"/>
      <w:ind w:firstLine="22384"/>
    </w:pPr>
    <w:rPr>
      <w:rFonts w:ascii="Times New Roman" w:hAnsi="Times New Roman"/>
      <w:sz w:val="26"/>
      <w:szCs w:val="26"/>
      <w:lang w:val="hr-HR"/>
    </w:rPr>
  </w:style>
  <w:style w:customStyle="1" w:styleId="visuallyhidden" w:type="paragraph">
    <w:name w:val="visuallyhidden"/>
    <w:basedOn w:val="Normal"/>
    <w:rsid w:val="006C5B01"/>
    <w:pPr>
      <w:spacing w:line="432" w:lineRule="atLeast"/>
      <w:ind w:left="-15" w:right="-15"/>
    </w:pPr>
    <w:rPr>
      <w:rFonts w:ascii="Times New Roman" w:hAnsi="Times New Roman"/>
      <w:sz w:val="26"/>
      <w:szCs w:val="26"/>
      <w:lang w:val="hr-HR"/>
    </w:rPr>
  </w:style>
  <w:style w:customStyle="1" w:styleId="ext-el-mask" w:type="paragraph">
    <w:name w:val="ext-el-mask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el-mask-msg" w:type="paragraph">
    <w:name w:val="ext-el-mask-msg"/>
    <w:basedOn w:val="Normal"/>
    <w:rsid w:val="006C5B01"/>
    <w:pPr>
      <w:pBdr>
        <w:top w:color="6593CF" w:space="2" w:sz="6" w:val="single"/>
        <w:left w:color="6593CF" w:space="2" w:sz="6" w:val="single"/>
        <w:bottom w:color="6593CF" w:space="2" w:sz="6" w:val="single"/>
        <w:right w:color="6593CF" w:space="2" w:sz="6" w:val="single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paint" w:type="paragraph">
    <w:name w:val="x-repai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tem-disabled" w:type="paragraph">
    <w:name w:val="x-item-disabl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splitbar-proxy" w:type="paragraph">
    <w:name w:val="x-splitbar-proxy"/>
    <w:basedOn w:val="Normal"/>
    <w:rsid w:val="006C5B01"/>
    <w:pPr>
      <w:shd w:color="auto" w:fill="929090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color-palette" w:type="paragraph">
    <w:name w:val="x-color-palet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e-shadow" w:type="paragraph">
    <w:name w:val="x-ie-shadow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shadow" w:type="paragraph">
    <w:name w:val="x-shad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loading-indicator" w:type="paragraph">
    <w:name w:val="loading-indicator"/>
    <w:basedOn w:val="Normal"/>
    <w:rsid w:val="006C5B01"/>
    <w:pPr>
      <w:spacing w:after="45" w:before="45" w:line="240" w:lineRule="atLeast"/>
      <w:ind w:left="45" w:right="45"/>
    </w:pPr>
    <w:rPr>
      <w:rFonts w:ascii="Times New Roman" w:hAnsi="Times New Roman"/>
      <w:sz w:val="17"/>
      <w:szCs w:val="17"/>
      <w:lang w:val="hr-HR"/>
    </w:rPr>
  </w:style>
  <w:style w:customStyle="1" w:styleId="x-drag-overlay" w:type="paragraph">
    <w:name w:val="x-drag-overla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clear" w:type="paragraph">
    <w:name w:val="x-clear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spotlight" w:type="paragraph">
    <w:name w:val="x-spotlight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" w:type="paragraph">
    <w:name w:val="x-tab-panel-header"/>
    <w:basedOn w:val="Normal"/>
    <w:rsid w:val="006C5B01"/>
    <w:pPr>
      <w:pBdr>
        <w:top w:color="D0D0D0" w:space="0" w:sz="6" w:val="single"/>
        <w:left w:color="D0D0D0" w:space="0" w:sz="6" w:val="single"/>
        <w:bottom w:color="D0D0D0" w:space="2" w:sz="6" w:val="single"/>
        <w:right w:color="D0D0D0" w:space="0" w:sz="6" w:val="single"/>
      </w:pBdr>
      <w:shd w:color="auto" w:fill="EAEAE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" w:type="paragraph">
    <w:name w:val="x-tab-panel-footer"/>
    <w:basedOn w:val="Normal"/>
    <w:rsid w:val="006C5B01"/>
    <w:pPr>
      <w:pBdr>
        <w:top w:color="D0D0D0" w:space="2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wrap" w:type="paragraph">
    <w:name w:val="x-tab-strip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" w:type="paragraph">
    <w:name w:val="x-tab-panel-body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top" w:type="paragraph">
    <w:name w:val="x-tab-panel-body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bottom" w:type="paragraph">
    <w:name w:val="x-tab-panel-body-botto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croller-left" w:type="paragraph">
    <w:name w:val="x-tab-scroller-left"/>
    <w:basedOn w:val="Normal"/>
    <w:rsid w:val="006C5B01"/>
    <w:pPr>
      <w:pBdr>
        <w:bottom w:color="AEAEA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croller-right" w:type="paragraph">
    <w:name w:val="x-tab-scroller-right"/>
    <w:basedOn w:val="Normal"/>
    <w:rsid w:val="006C5B01"/>
    <w:pPr>
      <w:pBdr>
        <w:bottom w:color="AEAEA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eld" w:type="paragraph">
    <w:name w:val="x-form-field"/>
    <w:basedOn w:val="Normal"/>
    <w:rsid w:val="006C5B01"/>
    <w:pPr>
      <w:spacing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text" w:type="paragraph">
    <w:name w:val="x-form-text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select-one" w:type="paragraph">
    <w:name w:val="x-form-select-one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check-group" w:type="paragraph">
    <w:name w:val="x-form-check-group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group" w:type="paragraph">
    <w:name w:val="x-form-radio-group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" w:type="paragraph">
    <w:name w:val="x-form-check-wrap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" w:type="paragraph">
    <w:name w:val="x-form-radio-wrap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" w:type="paragraph">
    <w:name w:val="x-form-check"/>
    <w:basedOn w:val="Normal"/>
    <w:rsid w:val="006C5B01"/>
    <w:pPr>
      <w:spacing w:after="30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radio" w:type="paragraph">
    <w:name w:val="x-form-radio"/>
    <w:basedOn w:val="Normal"/>
    <w:rsid w:val="006C5B01"/>
    <w:pPr>
      <w:spacing w:after="45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check-wrap-inner" w:type="paragraph">
    <w:name w:val="x-form-check-wra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-inner" w:type="paragraph">
    <w:name w:val="x-form-radio-wra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group-label" w:type="paragraph">
    <w:name w:val="x-form-check-group-label"/>
    <w:basedOn w:val="Normal"/>
    <w:rsid w:val="006C5B01"/>
    <w:pPr>
      <w:pBdr>
        <w:bottom w:color="99BBE8" w:space="0" w:sz="6" w:val="single"/>
      </w:pBdr>
      <w:spacing w:after="75" w:before="100" w:beforeAutospacing="1" w:line="432" w:lineRule="atLeast"/>
    </w:pPr>
    <w:rPr>
      <w:rFonts w:ascii="Times New Roman" w:hAnsi="Times New Roman"/>
      <w:color w:val="15428B"/>
      <w:sz w:val="26"/>
      <w:szCs w:val="26"/>
      <w:lang w:val="hr-HR"/>
    </w:rPr>
  </w:style>
  <w:style w:customStyle="1" w:styleId="x-form-field-wrap" w:type="paragraph">
    <w:name w:val="x-form-field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ocus" w:type="paragraph">
    <w:name w:val="x-form-focus"/>
    <w:basedOn w:val="Normal"/>
    <w:rsid w:val="006C5B01"/>
    <w:pPr>
      <w:pBdr>
        <w:top w:color="7EADD9" w:space="0" w:sz="6" w:val="single"/>
        <w:left w:color="7EADD9" w:space="0" w:sz="6" w:val="single"/>
        <w:bottom w:color="7EADD9" w:space="0" w:sz="6" w:val="single"/>
        <w:right w:color="7EADD9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" w:type="paragraph">
    <w:name w:val="x-form-invalid"/>
    <w:basedOn w:val="Normal"/>
    <w:rsid w:val="006C5B01"/>
    <w:pPr>
      <w:pBdr>
        <w:top w:color="DD7870" w:space="0" w:sz="6" w:val="single"/>
        <w:left w:color="DD7870" w:space="0" w:sz="6" w:val="single"/>
        <w:bottom w:color="DD7870" w:space="0" w:sz="6" w:val="single"/>
        <w:right w:color="DD787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editor" w:type="paragraph">
    <w:name w:val="x-editor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grow-sizer" w:type="paragraph">
    <w:name w:val="x-form-grow-sizer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item" w:type="paragraph">
    <w:name w:val="x-form-item"/>
    <w:basedOn w:val="Normal"/>
    <w:rsid w:val="006C5B01"/>
    <w:pPr>
      <w:spacing w:after="120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element" w:type="paragraph">
    <w:name w:val="x-form-ele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-msg" w:type="paragraph">
    <w:name w:val="x-form-invalid-msg"/>
    <w:basedOn w:val="Normal"/>
    <w:rsid w:val="006C5B01"/>
    <w:pPr>
      <w:spacing w:after="100" w:afterAutospacing="1" w:before="100" w:beforeAutospacing="1" w:line="240" w:lineRule="atLeast"/>
    </w:pPr>
    <w:rPr>
      <w:rFonts w:ascii="Tahoma" w:cs="Tahoma" w:hAnsi="Tahoma"/>
      <w:color w:val="EE0000"/>
      <w:sz w:val="17"/>
      <w:szCs w:val="17"/>
      <w:lang w:val="hr-HR"/>
    </w:rPr>
  </w:style>
  <w:style w:customStyle="1" w:styleId="x-form-empty-field" w:type="paragraph">
    <w:name w:val="x-form-empty-fie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form-clear" w:type="paragraph">
    <w:name w:val="x-form-clear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form-clear-left" w:type="paragraph">
    <w:name w:val="x-form-clear-left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form-cb-label" w:type="paragraph">
    <w:name w:val="x-form-cb-label"/>
    <w:basedOn w:val="Normal"/>
    <w:rsid w:val="006C5B01"/>
    <w:pPr>
      <w:spacing w:after="100" w:afterAutospacing="1" w:before="100" w:beforeAutospacing="1" w:line="432" w:lineRule="atLeast"/>
      <w:ind w:left="60"/>
    </w:pPr>
    <w:rPr>
      <w:rFonts w:ascii="Tahoma" w:cs="Tahoma" w:hAnsi="Tahoma"/>
      <w:sz w:val="18"/>
      <w:szCs w:val="18"/>
      <w:lang w:val="hr-HR"/>
    </w:rPr>
  </w:style>
  <w:style w:customStyle="1" w:styleId="x-form-column" w:type="paragraph">
    <w:name w:val="x-form-column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-icon" w:type="paragraph">
    <w:name w:val="x-form-invalid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ieldset" w:type="paragraph">
    <w:name w:val="x-fieldset"/>
    <w:basedOn w:val="Normal"/>
    <w:rsid w:val="006C5B01"/>
    <w:pPr>
      <w:pBdr>
        <w:top w:color="D6D6D6" w:space="8" w:sz="6" w:val="single"/>
        <w:left w:color="D6D6D6" w:space="8" w:sz="6" w:val="single"/>
        <w:bottom w:color="D6D6D6" w:space="8" w:sz="6" w:val="single"/>
        <w:right w:color="D6D6D6" w:space="8" w:sz="6" w:val="single"/>
      </w:pBd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" w:type="paragraph">
    <w:name w:val="x-btn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left" w:type="paragraph">
    <w:name w:val="x-btn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" w:type="paragraph">
    <w:name w:val="x-btn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" w:type="paragraph">
    <w:name w:val="x-btn-center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toolbar" w:type="paragraph">
    <w:name w:val="x-toolbar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umber" w:type="paragraph">
    <w:name w:val="x-tbar-page-numb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ging-info" w:type="paragraph">
    <w:name w:val="x-paging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444444"/>
      <w:sz w:val="26"/>
      <w:szCs w:val="26"/>
      <w:lang w:val="hr-HR"/>
    </w:rPr>
  </w:style>
  <w:style w:customStyle="1" w:styleId="x-resizable-handle" w:type="paragraph">
    <w:name w:val="x-resizable-handle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sz w:val="2"/>
      <w:szCs w:val="2"/>
      <w:lang w:val="hr-HR"/>
    </w:rPr>
  </w:style>
  <w:style w:customStyle="1" w:styleId="x-resizable-handle-east" w:type="paragraph">
    <w:name w:val="x-resizable-handle-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" w:type="paragraph">
    <w:name w:val="x-resizable-handle-sou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" w:type="paragraph">
    <w:name w:val="x-resizable-handle-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" w:type="paragraph">
    <w:name w:val="x-resizable-handle-nor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" w:type="paragraph">
    <w:name w:val="x-resizable-handle-south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" w:type="paragraph">
    <w:name w:val="x-resizable-handle-north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" w:type="paragraph">
    <w:name w:val="x-resizable-handle-north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" w:type="paragraph">
    <w:name w:val="x-resizable-handle-south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proxy" w:type="paragraph">
    <w:name w:val="x-resizable-proxy"/>
    <w:basedOn w:val="Normal"/>
    <w:rsid w:val="006C5B01"/>
    <w:pPr>
      <w:pBdr>
        <w:top w:color="3B5A82" w:space="0" w:sz="6" w:val="dashed"/>
        <w:left w:color="3B5A82" w:space="0" w:sz="6" w:val="dashed"/>
        <w:bottom w:color="3B5A82" w:space="0" w:sz="6" w:val="dashed"/>
        <w:right w:color="3B5A82" w:space="0" w:sz="6" w:val="dashed"/>
      </w:pBd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resizable-overlay" w:type="paragraph">
    <w:name w:val="x-resizable-overlay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" w:type="paragraph">
    <w:name w:val="x-grid3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" w:type="paragraph">
    <w:name w:val="x-grid3-cell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" w:type="paragraph">
    <w:name w:val="x-grid3-hd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body" w:type="paragraph">
    <w:name w:val="x-grid3-row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row-loading" w:type="paragraph">
    <w:name w:val="x-grid-row-loading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" w:type="paragraph">
    <w:name w:val="x-grid3-row"/>
    <w:basedOn w:val="Normal"/>
    <w:rsid w:val="006C5B01"/>
    <w:pPr>
      <w:pBdr>
        <w:top w:color="FFFFFF" w:space="0" w:sz="6" w:val="single"/>
        <w:left w:color="EDEDED" w:space="0" w:sz="6" w:val="single"/>
        <w:bottom w:color="EDEDED" w:space="0" w:sz="6" w:val="single"/>
        <w:right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alt" w:type="paragraph">
    <w:name w:val="x-grid3-row-alt"/>
    <w:basedOn w:val="Normal"/>
    <w:rsid w:val="006C5B01"/>
    <w:pPr>
      <w:shd w:color="auto" w:fill="FAFAF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over" w:type="paragraph">
    <w:name w:val="x-grid3-row-over"/>
    <w:basedOn w:val="Normal"/>
    <w:rsid w:val="006C5B01"/>
    <w:pPr>
      <w:pBdr>
        <w:top w:color="DDDDDD" w:space="0" w:sz="6" w:val="single"/>
        <w:left w:color="DDDDDD" w:space="0" w:sz="6" w:val="single"/>
        <w:bottom w:color="DDDDDD" w:space="0" w:sz="6" w:val="single"/>
        <w:right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esize-proxy" w:type="paragraph">
    <w:name w:val="x-grid3-resize-proxy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resize-marker" w:type="paragraph">
    <w:name w:val="x-grid3-resize-marker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focus" w:type="paragraph">
    <w:name w:val="x-grid3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grid3-header" w:type="paragraph">
    <w:name w:val="x-grid3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" w:type="paragraph">
    <w:name w:val="x-grid3-header-pop"/>
    <w:basedOn w:val="Normal"/>
    <w:rsid w:val="006C5B01"/>
    <w:pPr>
      <w:pBdr>
        <w:lef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" w:type="paragraph">
    <w:name w:val="x-grid3-header-pop-inner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offset" w:type="paragraph">
    <w:name w:val="x-grid3-header-offs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ort-icon" w:type="paragraph">
    <w:name w:val="x-grid3-sort-icon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vanish/>
      <w:sz w:val="26"/>
      <w:szCs w:val="26"/>
      <w:lang w:val="hr-HR"/>
    </w:rPr>
  </w:style>
  <w:style w:customStyle="1" w:styleId="x-grid3-cell-text" w:type="paragraph">
    <w:name w:val="x-grid3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grid3-hd-text" w:type="paragraph">
    <w:name w:val="x-grid3-hd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15428B"/>
      <w:sz w:val="26"/>
      <w:szCs w:val="26"/>
      <w:lang w:val="hr-HR"/>
    </w:rPr>
  </w:style>
  <w:style w:customStyle="1" w:styleId="x-grid3-split" w:type="paragraph">
    <w:name w:val="x-grid3-spl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"/>
      <w:szCs w:val="2"/>
      <w:lang w:val="hr-HR"/>
    </w:rPr>
  </w:style>
  <w:style w:customStyle="1" w:styleId="col-move-top" w:type="paragraph">
    <w:name w:val="col-move-top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col-move-bottom" w:type="paragraph">
    <w:name w:val="col-move-bottom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grid3-row-selected" w:type="paragraph">
    <w:name w:val="x-grid3-row-selected"/>
    <w:basedOn w:val="Normal"/>
    <w:rsid w:val="006C5B01"/>
    <w:pPr>
      <w:pBdr>
        <w:top w:color="A3BAE9" w:space="0" w:sz="6" w:val="dotted"/>
        <w:left w:color="A3BAE9" w:space="0" w:sz="6" w:val="dotted"/>
        <w:bottom w:color="A3BAE9" w:space="0" w:sz="6" w:val="dotted"/>
        <w:right w:color="A3BAE9" w:space="0" w:sz="6" w:val="dotted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selected" w:type="paragraph">
    <w:name w:val="x-grid3-cell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grid3-dirty-cell" w:type="paragraph">
    <w:name w:val="x-grid3-dirty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opbar" w:type="paragraph">
    <w:name w:val="x-grid3-topbar"/>
    <w:basedOn w:val="Normal"/>
    <w:rsid w:val="006C5B01"/>
    <w:pPr>
      <w:spacing w:after="100" w:afterAutospacing="1" w:before="100" w:beforeAutospacing="1" w:line="432" w:lineRule="atLeast"/>
    </w:pPr>
    <w:rPr>
      <w:rFonts w:cs="Arial"/>
      <w:vanish/>
      <w:sz w:val="17"/>
      <w:szCs w:val="17"/>
      <w:lang w:val="hr-HR"/>
    </w:rPr>
  </w:style>
  <w:style w:customStyle="1" w:styleId="x-grid3-bottombar" w:type="paragraph">
    <w:name w:val="x-grid3-bottombar"/>
    <w:basedOn w:val="Normal"/>
    <w:rsid w:val="006C5B01"/>
    <w:pPr>
      <w:spacing w:after="100" w:afterAutospacing="1" w:before="100" w:beforeAutospacing="1" w:line="432" w:lineRule="atLeast"/>
    </w:pPr>
    <w:rPr>
      <w:rFonts w:cs="Arial"/>
      <w:vanish/>
      <w:sz w:val="17"/>
      <w:szCs w:val="17"/>
      <w:lang w:val="hr-HR"/>
    </w:rPr>
  </w:style>
  <w:style w:customStyle="1" w:styleId="x-grid3-col-dd" w:type="paragraph">
    <w:name w:val="x-grid3-col-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" w:type="paragraph">
    <w:name w:val="x-grid3-hd-btn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row-expander" w:type="paragraph">
    <w:name w:val="x-grid3-row-expan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checker" w:type="paragraph">
    <w:name w:val="x-grid3-row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checker" w:type="paragraph">
    <w:name w:val="x-grid3-hd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" w:type="paragraph">
    <w:name w:val="x-grid3-check-co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-on" w:type="paragraph">
    <w:name w:val="x-grid3-check-col-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hd" w:type="paragraph">
    <w:name w:val="x-grid-group-hd"/>
    <w:basedOn w:val="Normal"/>
    <w:rsid w:val="006C5B01"/>
    <w:pPr>
      <w:pBdr>
        <w:bottom w:color="99BBE8" w:space="0" w:sz="1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oup-by-icon" w:type="paragraph">
    <w:name w:val="x-group-by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ls-icon" w:type="paragraph">
    <w:name w:val="x-cols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how-groups-icon" w:type="paragraph">
    <w:name w:val="x-show-groups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empty" w:type="paragraph">
    <w:name w:val="x-grid-empty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color w:val="808080"/>
      <w:sz w:val="17"/>
      <w:szCs w:val="17"/>
      <w:lang w:val="hr-HR"/>
    </w:rPr>
  </w:style>
  <w:style w:customStyle="1" w:styleId="x-dd-drag-ghost" w:type="paragraph">
    <w:name w:val="x-dd-drag-ghost"/>
    <w:basedOn w:val="Normal"/>
    <w:rsid w:val="006C5B01"/>
    <w:pPr>
      <w:pBdr>
        <w:top w:color="DDDDDD" w:space="2" w:sz="6" w:val="single"/>
        <w:left w:color="DDDDDD" w:space="15" w:sz="6" w:val="single"/>
        <w:bottom w:color="BBBBBB" w:space="2" w:sz="6" w:val="single"/>
        <w:right w:color="BBBBBB" w:space="2" w:sz="6" w:val="single"/>
      </w:pBdr>
      <w:shd w:color="auto" w:fill="FFFFFF" w:val="clear"/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dd-drop-icon" w:type="paragraph">
    <w:name w:val="x-dd-drop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selector" w:type="paragraph">
    <w:name w:val="x-view-selector"/>
    <w:basedOn w:val="Normal"/>
    <w:rsid w:val="006C5B01"/>
    <w:pPr>
      <w:pBdr>
        <w:top w:color="3399BB" w:space="0" w:sz="6" w:val="dotted"/>
        <w:left w:color="3399BB" w:space="0" w:sz="6" w:val="dotted"/>
        <w:bottom w:color="3399BB" w:space="0" w:sz="6" w:val="dotted"/>
        <w:right w:color="3399BB" w:space="0" w:sz="6" w:val="dotted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icon" w:type="paragraph">
    <w:name w:val="x-tree-icon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c-icon" w:type="paragraph">
    <w:name w:val="x-tree-ec-icon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" w:type="paragraph">
    <w:name w:val="x-tree-elbow-line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" w:type="paragraph">
    <w:name w:val="x-tree-elbow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" w:type="paragraph">
    <w:name w:val="x-tree-elbow-end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" w:type="paragraph">
    <w:name w:val="x-tree-elbow-pl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" w:type="paragraph">
    <w:name w:val="x-tree-elbow-min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" w:type="paragraph">
    <w:name w:val="x-tree-elbow-end-pl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" w:type="paragraph">
    <w:name w:val="x-tree-elbow-end-min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" w:type="paragraph">
    <w:name w:val="x-tree-node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tree-node-el" w:type="paragraph">
    <w:name w:val="x-tree-node-el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" w:type="paragraph">
    <w:name w:val="x-date-picker"/>
    <w:basedOn w:val="Normal"/>
    <w:rsid w:val="006C5B01"/>
    <w:pPr>
      <w:pBdr>
        <w:left w:color="1B376C" w:space="0" w:sz="6" w:val="single"/>
        <w:bottom w:color="1B376C" w:space="0" w:sz="6" w:val="single"/>
        <w:right w:color="1B376C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x-date-middle" w:type="paragraph">
    <w:name w:val="x-date-middle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left" w:type="paragraph">
    <w:name w:val="x-date-left"/>
    <w:basedOn w:val="Normal"/>
    <w:rsid w:val="006C5B01"/>
    <w:pPr>
      <w:spacing w:after="100" w:afterAutospacing="1" w:before="100" w:beforeAutospacing="1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right" w:type="paragraph">
    <w:name w:val="x-date-right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bottom" w:type="paragraph">
    <w:name w:val="x-date-bottom"/>
    <w:basedOn w:val="Normal"/>
    <w:rsid w:val="006C5B01"/>
    <w:pPr>
      <w:pBdr>
        <w:top w:color="A3BAD9" w:space="3" w:sz="6" w:val="single"/>
      </w:pBdr>
      <w:shd w:color="auto" w:fill="DFEC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mp" w:type="paragraph">
    <w:name w:val="x-date-mp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date-mp-ok" w:type="paragraph">
    <w:name w:val="x-date-mp-ok"/>
    <w:basedOn w:val="Normal"/>
    <w:rsid w:val="006C5B01"/>
    <w:pPr>
      <w:spacing w:after="100" w:afterAutospacing="1" w:before="100" w:beforeAutospacing="1" w:line="432" w:lineRule="atLeast"/>
      <w:ind w:right="45"/>
    </w:pPr>
    <w:rPr>
      <w:rFonts w:ascii="Times New Roman" w:hAnsi="Times New Roman"/>
      <w:sz w:val="26"/>
      <w:szCs w:val="26"/>
      <w:lang w:val="hr-HR"/>
    </w:rPr>
  </w:style>
  <w:style w:customStyle="1" w:styleId="x-date-mp-btns" w:type="paragraph">
    <w:name w:val="x-date-mp-btns"/>
    <w:basedOn w:val="Normal"/>
    <w:rsid w:val="006C5B01"/>
    <w:pPr>
      <w:shd w:color="auto" w:fill="DFEC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mp-ybtn" w:type="paragraph">
    <w:name w:val="x-date-mp-ybtn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tip" w:type="paragraph">
    <w:name w:val="x-ti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" w:type="paragraph">
    <w:name w:val="x-menu"/>
    <w:basedOn w:val="Normal"/>
    <w:rsid w:val="006C5B01"/>
    <w:pPr>
      <w:pBdr>
        <w:top w:color="718BB7" w:space="2" w:sz="6" w:val="single"/>
        <w:left w:color="718BB7" w:space="2" w:sz="6" w:val="single"/>
        <w:bottom w:color="718BB7" w:space="2" w:sz="6" w:val="single"/>
        <w:right w:color="718BB7" w:space="2" w:sz="6" w:val="single"/>
      </w:pBd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list" w:type="paragraph">
    <w:name w:val="x-menu-li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list-item" w:type="paragraph">
    <w:name w:val="x-menu-list-item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menu-item-arrow" w:type="paragraph">
    <w:name w:val="x-menu-item-arr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sep" w:type="paragraph">
    <w:name w:val="x-menu-sep"/>
    <w:basedOn w:val="Normal"/>
    <w:rsid w:val="006C5B01"/>
    <w:pPr>
      <w:pBdr>
        <w:bottom w:color="FFFFFF" w:space="0" w:sz="6" w:val="single"/>
      </w:pBdr>
      <w:shd w:color="auto" w:fill="E0E0E0" w:val="clear"/>
      <w:spacing w:after="30" w:before="30" w:line="15" w:lineRule="atLeast"/>
      <w:ind w:left="45" w:right="45"/>
    </w:pPr>
    <w:rPr>
      <w:rFonts w:ascii="Times New Roman" w:hAnsi="Times New Roman"/>
      <w:sz w:val="2"/>
      <w:szCs w:val="2"/>
      <w:lang w:val="hr-HR"/>
    </w:rPr>
  </w:style>
  <w:style w:customStyle="1" w:styleId="x-menu-focus" w:type="paragraph">
    <w:name w:val="x-menu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menu-item-active" w:type="paragraph">
    <w:name w:val="x-menu-item-active"/>
    <w:basedOn w:val="Normal"/>
    <w:rsid w:val="006C5B01"/>
    <w:pPr>
      <w:pBdr>
        <w:top w:color="AACCF6" w:space="0" w:sz="6" w:val="single"/>
        <w:left w:color="AACCF6" w:space="0" w:sz="6" w:val="single"/>
        <w:bottom w:color="AACCF6" w:space="0" w:sz="6" w:val="single"/>
        <w:right w:color="AACCF6" w:space="0" w:sz="6" w:val="single"/>
      </w:pBd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" w:type="paragraph">
    <w:name w:val="x-menu-item-icon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date-item" w:type="paragraph">
    <w:name w:val="x-menu-date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l" w:type="paragraph">
    <w:name w:val="x-box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c" w:type="paragraph">
    <w:name w:val="x-box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l" w:type="paragraph">
    <w:name w:val="x-box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c" w:type="paragraph">
    <w:name w:val="x-box-mc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ahoma" w:cs="Tahoma" w:hAnsi="Tahoma"/>
      <w:color w:val="393939"/>
      <w:sz w:val="18"/>
      <w:szCs w:val="18"/>
      <w:lang w:val="hr-HR"/>
    </w:rPr>
  </w:style>
  <w:style w:customStyle="1" w:styleId="x-box-mr" w:type="paragraph">
    <w:name w:val="x-box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l" w:type="paragraph">
    <w:name w:val="x-box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c" w:type="paragraph">
    <w:name w:val="x-box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r" w:type="paragraph">
    <w:name w:val="x-box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r" w:type="paragraph">
    <w:name w:val="x-box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" w:type="paragraph">
    <w:name w:val="x-combo-list"/>
    <w:basedOn w:val="Normal"/>
    <w:rsid w:val="006C5B01"/>
    <w:pPr>
      <w:pBdr>
        <w:top w:color="98C0F4" w:space="0" w:sz="6" w:val="single"/>
        <w:left w:color="98C0F4" w:space="0" w:sz="6" w:val="single"/>
        <w:bottom w:color="98C0F4" w:space="0" w:sz="6" w:val="single"/>
        <w:right w:color="98C0F4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nner" w:type="paragraph">
    <w:name w:val="x-combo-list-inner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hd" w:type="paragraph">
    <w:name w:val="x-combo-list-hd"/>
    <w:basedOn w:val="Normal"/>
    <w:rsid w:val="006C5B01"/>
    <w:pPr>
      <w:pBdr>
        <w:bottom w:color="98C0F4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b/>
      <w:bCs/>
      <w:color w:val="15428B"/>
      <w:sz w:val="17"/>
      <w:szCs w:val="17"/>
      <w:lang w:val="hr-HR"/>
    </w:rPr>
  </w:style>
  <w:style w:customStyle="1" w:styleId="x-combo-list-item" w:type="paragraph">
    <w:name w:val="x-combo-list-item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panel" w:type="paragraph">
    <w:name w:val="x-panel"/>
    <w:basedOn w:val="Normal"/>
    <w:rsid w:val="006C5B01"/>
    <w:pPr>
      <w:pBdr>
        <w:top w:color="D0D0D0" w:space="0" w:sz="2" w:val="single"/>
        <w:left w:color="D0D0D0" w:space="0" w:sz="2" w:val="single"/>
        <w:bottom w:color="D0D0D0" w:space="0" w:sz="2" w:val="single"/>
        <w:right w:color="D0D0D0" w:space="0" w:sz="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" w:type="paragraph">
    <w:name w:val="x-panel-header"/>
    <w:basedOn w:val="Normal"/>
    <w:rsid w:val="006C5B01"/>
    <w:pPr>
      <w:pBdr>
        <w:top w:color="D0D0D0" w:space="4" w:sz="6" w:val="single"/>
        <w:left w:color="D0D0D0" w:space="4" w:sz="6" w:val="single"/>
        <w:bottom w:color="D0D0D0" w:space="3" w:sz="6" w:val="single"/>
        <w:right w:color="D0D0D0" w:space="2" w:sz="6" w:val="single"/>
      </w:pBd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panel-body" w:type="paragraph">
    <w:name w:val="x-panel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header" w:type="paragraph">
    <w:name w:val="x-panel-body-no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nline-icon" w:type="paragraph">
    <w:name w:val="x-panel-inline-icon"/>
    <w:basedOn w:val="Normal"/>
    <w:rsid w:val="006C5B01"/>
    <w:pPr>
      <w:spacing w:line="432" w:lineRule="atLeast"/>
      <w:ind w:right="60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panel-tc" w:type="paragraph">
    <w:name w:val="x-panel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tl" w:type="paragraph">
    <w:name w:val="x-panel-tl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tr" w:type="paragraph">
    <w:name w:val="x-panel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l" w:type="paragraph">
    <w:name w:val="x-panel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r" w:type="paragraph">
    <w:name w:val="x-panel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mc" w:type="paragraph">
    <w:name w:val="x-panel-mc"/>
    <w:basedOn w:val="Normal"/>
    <w:rsid w:val="006C5B01"/>
    <w:pPr>
      <w:shd w:color="auto" w:fill="F1F1F1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panel-ml" w:type="paragraph">
    <w:name w:val="x-panel-m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mr" w:type="paragraph">
    <w:name w:val="x-panel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" w:type="paragraph">
    <w:name w:val="x-tool"/>
    <w:basedOn w:val="Normal"/>
    <w:rsid w:val="006C5B01"/>
    <w:pPr>
      <w:spacing w:after="100" w:afterAutospacing="1" w:before="100" w:beforeAutospacing="1" w:line="432" w:lineRule="atLeast"/>
      <w:ind w:left="30"/>
    </w:pPr>
    <w:rPr>
      <w:rFonts w:ascii="Times New Roman" w:hAnsi="Times New Roman"/>
      <w:sz w:val="26"/>
      <w:szCs w:val="26"/>
      <w:lang w:val="hr-HR"/>
    </w:rPr>
  </w:style>
  <w:style w:customStyle="1" w:styleId="x-panel-ghost" w:type="paragraph">
    <w:name w:val="x-panel-ghost"/>
    <w:basedOn w:val="Normal"/>
    <w:rsid w:val="006C5B01"/>
    <w:pPr>
      <w:shd w:color="auto" w:fill="E0E0E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dd-spacer" w:type="paragraph">
    <w:name w:val="x-panel-dd-spacer"/>
    <w:basedOn w:val="Normal"/>
    <w:rsid w:val="006C5B01"/>
    <w:pPr>
      <w:pBdr>
        <w:top w:color="99BBE8" w:space="0" w:sz="12" w:val="dashed"/>
        <w:left w:color="99BBE8" w:space="0" w:sz="12" w:val="dashed"/>
        <w:bottom w:color="99BBE8" w:space="0" w:sz="12" w:val="dashed"/>
        <w:right w:color="99BBE8" w:space="0" w:sz="12" w:val="dashed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tns-ct" w:type="paragraph">
    <w:name w:val="x-panel-btns-c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proxy" w:type="paragraph">
    <w:name w:val="x-window-proxy"/>
    <w:basedOn w:val="Normal"/>
    <w:rsid w:val="006C5B01"/>
    <w:pPr>
      <w:pBdr>
        <w:top w:color="B0B0B0" w:space="0" w:sz="6" w:val="single"/>
        <w:left w:color="B0B0B0" w:space="0" w:sz="6" w:val="single"/>
        <w:bottom w:color="B0B0B0" w:space="0" w:sz="6" w:val="single"/>
        <w:right w:color="B0B0B0" w:space="0" w:sz="6" w:val="single"/>
      </w:pBdr>
      <w:shd w:color="auto" w:fill="E0E0E0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window-tc" w:type="paragraph">
    <w:name w:val="x-window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" w:type="paragraph">
    <w:name w:val="x-window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r" w:type="paragraph">
    <w:name w:val="x-window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l" w:type="paragraph">
    <w:name w:val="x-window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r" w:type="paragraph">
    <w:name w:val="x-window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" w:type="paragraph">
    <w:name w:val="x-window-mc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ml" w:type="paragraph">
    <w:name w:val="x-window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r" w:type="paragraph">
    <w:name w:val="x-window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ody" w:type="paragraph">
    <w:name w:val="x-window-body"/>
    <w:basedOn w:val="Normal"/>
    <w:rsid w:val="006C5B01"/>
    <w:pPr>
      <w:pBdr>
        <w:top w:color="CCCCCC" w:space="0" w:sz="6" w:val="single"/>
        <w:bottom w:color="CCCCCC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lg-focus" w:type="paragraph">
    <w:name w:val="x-dlg-focu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lg-mask" w:type="paragraph">
    <w:name w:val="x-dlg-mask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html-editor-wrap" w:type="paragraph">
    <w:name w:val="x-html-editor-wrap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rder-layout-ct" w:type="paragraph">
    <w:name w:val="x-border-layout-ct"/>
    <w:basedOn w:val="Normal"/>
    <w:rsid w:val="006C5B01"/>
    <w:pP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expand-north" w:type="paragraph">
    <w:name w:val="x-tool-expand-north"/>
    <w:basedOn w:val="Normal"/>
    <w:rsid w:val="006C5B01"/>
    <w:pPr>
      <w:spacing w:after="45" w:before="45" w:line="432" w:lineRule="atLeast"/>
      <w:ind w:left="45" w:right="45"/>
    </w:pPr>
    <w:rPr>
      <w:rFonts w:ascii="Times New Roman" w:hAnsi="Times New Roman"/>
      <w:sz w:val="26"/>
      <w:szCs w:val="26"/>
      <w:lang w:val="hr-HR"/>
    </w:rPr>
  </w:style>
  <w:style w:customStyle="1" w:styleId="x-tool-expand-south" w:type="paragraph">
    <w:name w:val="x-tool-expand-south"/>
    <w:basedOn w:val="Normal"/>
    <w:rsid w:val="006C5B01"/>
    <w:pPr>
      <w:spacing w:after="45" w:before="45" w:line="432" w:lineRule="atLeast"/>
      <w:ind w:left="45" w:right="45"/>
    </w:pPr>
    <w:rPr>
      <w:rFonts w:ascii="Times New Roman" w:hAnsi="Times New Roman"/>
      <w:sz w:val="26"/>
      <w:szCs w:val="26"/>
      <w:lang w:val="hr-HR"/>
    </w:rPr>
  </w:style>
  <w:style w:customStyle="1" w:styleId="x-tool-expand-east" w:type="paragraph">
    <w:name w:val="x-tool-expand-east"/>
    <w:basedOn w:val="Normal"/>
    <w:rsid w:val="006C5B01"/>
    <w:pPr>
      <w:spacing w:after="45"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expand-west" w:type="paragraph">
    <w:name w:val="x-tool-expand-west"/>
    <w:basedOn w:val="Normal"/>
    <w:rsid w:val="006C5B01"/>
    <w:pPr>
      <w:spacing w:after="45"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accordion-hd" w:type="paragraph">
    <w:name w:val="x-accordion-h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222222"/>
      <w:sz w:val="26"/>
      <w:szCs w:val="26"/>
      <w:lang w:val="hr-HR"/>
    </w:rPr>
  </w:style>
  <w:style w:customStyle="1" w:styleId="x-layout-collapsed" w:type="paragraph">
    <w:name w:val="x-layout-collapsed"/>
    <w:basedOn w:val="Normal"/>
    <w:rsid w:val="006C5B01"/>
    <w:pPr>
      <w:pBdr>
        <w:top w:color="E0E0E0" w:space="0" w:sz="6" w:val="single"/>
        <w:left w:color="E0E0E0" w:space="0" w:sz="6" w:val="single"/>
        <w:bottom w:color="E0E0E0" w:space="0" w:sz="6" w:val="single"/>
        <w:right w:color="E0E0E0" w:space="0" w:sz="6" w:val="single"/>
      </w:pBd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over" w:type="paragraph">
    <w:name w:val="x-layout-collapsed-over"/>
    <w:basedOn w:val="Normal"/>
    <w:rsid w:val="006C5B01"/>
    <w:pPr>
      <w:shd w:color="auto" w:fill="FBFB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split" w:type="paragraph">
    <w:name w:val="x-layout-spli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layout-split-h" w:type="paragraph">
    <w:name w:val="x-layout-split-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split-v" w:type="paragraph">
    <w:name w:val="x-layout-split-v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lumn" w:type="paragraph">
    <w:name w:val="x-column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" w:type="paragraph">
    <w:name w:val="x-layout-mini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west" w:type="paragraph">
    <w:name w:val="x-layout-cmini-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east" w:type="paragraph">
    <w:name w:val="x-layout-cmini-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north" w:type="paragraph">
    <w:name w:val="x-layout-cmini-nor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south" w:type="paragraph">
    <w:name w:val="x-layout-cmini-sou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port" w:type="paragraph">
    <w:name w:val="x-viewport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wrap" w:type="paragraph">
    <w:name w:val="x-progress-wrap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inner" w:type="paragraph">
    <w:name w:val="x-progress-inner"/>
    <w:basedOn w:val="Normal"/>
    <w:rsid w:val="006C5B01"/>
    <w:pPr>
      <w:shd w:color="auto" w:fill="E0E8F3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bar" w:type="paragraph">
    <w:name w:val="x-progress-bar"/>
    <w:basedOn w:val="Normal"/>
    <w:rsid w:val="006C5B01"/>
    <w:pPr>
      <w:pBdr>
        <w:top w:color="D1E4FD" w:space="0" w:sz="6" w:val="single"/>
        <w:bottom w:color="7FA9E4" w:space="0" w:sz="6" w:val="single"/>
        <w:right w:color="7FA9E4" w:space="0" w:sz="6" w:val="single"/>
      </w:pBdr>
      <w:shd w:color="auto" w:fill="9CBF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text" w:type="paragraph">
    <w:name w:val="x-progress-text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b/>
      <w:bCs/>
      <w:color w:val="FFFFFF"/>
      <w:sz w:val="17"/>
      <w:szCs w:val="17"/>
      <w:lang w:val="hr-HR"/>
    </w:rPr>
  </w:style>
  <w:style w:customStyle="1" w:styleId="x-progress-text-back" w:type="paragraph">
    <w:name w:val="x-progress-text-back"/>
    <w:basedOn w:val="Normal"/>
    <w:rsid w:val="006C5B01"/>
    <w:pPr>
      <w:spacing w:after="100" w:afterAutospacing="1" w:before="100" w:beforeAutospacing="1" w:line="240" w:lineRule="atLeast"/>
    </w:pPr>
    <w:rPr>
      <w:rFonts w:ascii="Times New Roman" w:hAnsi="Times New Roman"/>
      <w:color w:val="396095"/>
      <w:sz w:val="26"/>
      <w:szCs w:val="26"/>
      <w:lang w:val="hr-HR"/>
    </w:rPr>
  </w:style>
  <w:style w:customStyle="1" w:styleId="x-slider-focus" w:type="paragraph">
    <w:name w:val="x-slider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slider-horz" w:type="paragraph">
    <w:name w:val="x-slider-horz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vert" w:type="paragraph">
    <w:name w:val="x-slider-ver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ortlet" w:type="paragraph">
    <w:name w:val="x-portlet"/>
    <w:basedOn w:val="Normal"/>
    <w:rsid w:val="006C5B01"/>
    <w:pP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hide" w:type="paragraph">
    <w:name w:val="x-hid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icon-btn" w:type="paragraph">
    <w:name w:val="x-icon-bt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odal" w:type="paragraph">
    <w:name w:val="x-moda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" w:type="paragraph">
    <w:name w:val="x-progress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26"/>
      <w:szCs w:val="26"/>
      <w:lang w:val="hr-HR"/>
    </w:rPr>
  </w:style>
  <w:style w:customStyle="1" w:styleId="x-border" w:type="paragraph">
    <w:name w:val="x-border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rder-top" w:type="paragraph">
    <w:name w:val="x-border-top"/>
    <w:basedOn w:val="Normal"/>
    <w:rsid w:val="006C5B01"/>
    <w:pPr>
      <w:pBdr>
        <w:top w:color="99BBE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popup" w:type="paragraph">
    <w:name w:val="x-layout-popup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popup-body" w:type="paragraph">
    <w:name w:val="x-panel-popup-body"/>
    <w:basedOn w:val="Normal"/>
    <w:rsid w:val="006C5B01"/>
    <w:pPr>
      <w:pBdr>
        <w:top w:color="99BBE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rag-proxy" w:type="paragraph">
    <w:name w:val="x-drag-proxy"/>
    <w:basedOn w:val="Normal"/>
    <w:rsid w:val="006C5B01"/>
    <w:pPr>
      <w:pBdr>
        <w:top w:color="3B5A82" w:space="0" w:sz="6" w:val="dashed"/>
        <w:left w:color="3B5A82" w:space="0" w:sz="6" w:val="dashed"/>
        <w:bottom w:color="3B5A82" w:space="0" w:sz="6" w:val="dashed"/>
        <w:right w:color="3B5A82" w:space="0" w:sz="6" w:val="dashed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right-icon" w:type="paragraph">
    <w:name w:val="x-date-right-icon"/>
    <w:basedOn w:val="Normal"/>
    <w:rsid w:val="006C5B01"/>
    <w:pPr>
      <w:spacing w:after="100" w:afterAutospacing="1" w:before="100" w:beforeAutospacing="1" w:line="432" w:lineRule="atLeast"/>
      <w:ind w:right="30"/>
    </w:pPr>
    <w:rPr>
      <w:rFonts w:ascii="Times New Roman" w:hAnsi="Times New Roman"/>
      <w:sz w:val="26"/>
      <w:szCs w:val="26"/>
      <w:lang w:val="hr-HR"/>
    </w:rPr>
  </w:style>
  <w:style w:customStyle="1" w:styleId="x-date-left-icon" w:type="paragraph">
    <w:name w:val="x-date-left-icon"/>
    <w:basedOn w:val="Normal"/>
    <w:rsid w:val="006C5B01"/>
    <w:pPr>
      <w:spacing w:after="100" w:afterAutospacing="1" w:before="100" w:beforeAutospacing="1" w:line="432" w:lineRule="atLeast"/>
      <w:ind w:right="30"/>
    </w:pPr>
    <w:rPr>
      <w:rFonts w:ascii="Times New Roman" w:hAnsi="Times New Roman"/>
      <w:sz w:val="26"/>
      <w:szCs w:val="26"/>
      <w:lang w:val="hr-HR"/>
    </w:rPr>
  </w:style>
  <w:style w:customStyle="1" w:styleId="x-date-days" w:type="paragraph">
    <w:name w:val="x-date-day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-footer" w:type="paragraph">
    <w:name w:val="x-date-picker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utton-bar" w:type="paragraph">
    <w:name w:val="x-button-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plitbar-shim" w:type="paragraph">
    <w:name w:val="x-splitbar-shim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left" w:type="paragraph">
    <w:name w:val="x-insert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mid" w:type="paragraph">
    <w:name w:val="x-insert-mi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right" w:type="paragraph">
    <w:name w:val="x-inser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label" w:type="paragraph">
    <w:name w:val="x-form-lab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x-form-group-label" w:type="paragraph">
    <w:name w:val="x-form-group-labe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list" w:type="paragraph">
    <w:name w:val="x-form-list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wrap" w:type="paragraph">
    <w:name w:val="x-form-file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" w:type="paragraph">
    <w:name w:val="x-info"/>
    <w:basedOn w:val="Normal"/>
    <w:rsid w:val="006C5B01"/>
    <w:pPr>
      <w:pBdr>
        <w:top w:color="99BBE8" w:space="0" w:sz="2" w:val="single"/>
        <w:left w:color="99BBE8" w:space="0" w:sz="2" w:val="single"/>
        <w:bottom w:color="99BBE8" w:space="0" w:sz="2" w:val="single"/>
        <w:right w:color="99BBE8" w:space="0" w:sz="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header" w:type="paragraph">
    <w:name w:val="x-info-header"/>
    <w:basedOn w:val="Normal"/>
    <w:rsid w:val="006C5B01"/>
    <w:pPr>
      <w:spacing w:after="100" w:afterAutospacing="1" w:before="100" w:beforeAutospacing="1" w:line="225" w:lineRule="atLeast"/>
    </w:pPr>
    <w:rPr>
      <w:rFonts w:ascii="Tahoma" w:cs="Tahoma" w:hAnsi="Tahoma"/>
      <w:b/>
      <w:bCs/>
      <w:color w:val="000000"/>
      <w:sz w:val="20"/>
      <w:lang w:val="hr-HR"/>
    </w:rPr>
  </w:style>
  <w:style w:customStyle="1" w:styleId="x-info-body" w:type="paragraph">
    <w:name w:val="x-info-body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ahoma" w:cs="Tahoma" w:hAnsi="Tahoma"/>
      <w:color w:val="555555"/>
      <w:sz w:val="18"/>
      <w:szCs w:val="18"/>
      <w:lang w:val="hr-HR"/>
    </w:rPr>
  </w:style>
  <w:style w:customStyle="1" w:styleId="x-info-inline-icon" w:type="paragraph">
    <w:name w:val="x-info-inline-icon"/>
    <w:basedOn w:val="Normal"/>
    <w:rsid w:val="006C5B01"/>
    <w:pPr>
      <w:spacing w:line="432" w:lineRule="atLeast"/>
      <w:ind w:right="60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info-tc" w:type="paragraph">
    <w:name w:val="x-info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tl" w:type="paragraph">
    <w:name w:val="x-info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tr" w:type="paragraph">
    <w:name w:val="x-info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c" w:type="paragraph">
    <w:name w:val="x-info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"/>
      <w:szCs w:val="2"/>
      <w:lang w:val="hr-HR"/>
    </w:rPr>
  </w:style>
  <w:style w:customStyle="1" w:styleId="x-info-bl" w:type="paragraph">
    <w:name w:val="x-info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r" w:type="paragraph">
    <w:name w:val="x-info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mc" w:type="paragraph">
    <w:name w:val="x-info-mc"/>
    <w:basedOn w:val="Normal"/>
    <w:rsid w:val="006C5B01"/>
    <w:pPr>
      <w:shd w:color="auto" w:fill="DFE8F6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info-ml" w:type="paragraph">
    <w:name w:val="x-info-m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mr" w:type="paragraph">
    <w:name w:val="x-info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over" w:type="paragraph">
    <w:name w:val="x-combo-over"/>
    <w:basedOn w:val="Normal"/>
    <w:rsid w:val="006C5B01"/>
    <w:pPr>
      <w:pBdr>
        <w:top w:color="B5B4B4" w:space="0" w:sz="6" w:val="dotted"/>
        <w:left w:color="B5B4B4" w:space="0" w:sz="6" w:val="dotted"/>
        <w:bottom w:color="B5B4B4" w:space="0" w:sz="6" w:val="dotted"/>
        <w:right w:color="B5B4B4" w:space="0" w:sz="6" w:val="dotted"/>
      </w:pBdr>
      <w:shd w:color="auto" w:fill="F1F1F1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" w:type="paragraph">
    <w:name w:val="my-list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ahoma" w:cs="Tahoma" w:hAnsi="Tahoma"/>
      <w:sz w:val="26"/>
      <w:szCs w:val="26"/>
      <w:lang w:val="hr-HR"/>
    </w:rPr>
  </w:style>
  <w:style w:customStyle="1" w:styleId="my-list-notchecked" w:type="paragraph">
    <w:name w:val="my-list-notchecked"/>
    <w:basedOn w:val="Normal"/>
    <w:rsid w:val="006C5B01"/>
    <w:pPr>
      <w:spacing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checked" w:type="paragraph">
    <w:name w:val="my-list-checked"/>
    <w:basedOn w:val="Normal"/>
    <w:rsid w:val="006C5B01"/>
    <w:pPr>
      <w:spacing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flat" w:type="paragraph">
    <w:name w:val="my-list-flat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text" w:type="paragraph">
    <w:name w:val="my-list-item-text"/>
    <w:basedOn w:val="Normal"/>
    <w:rsid w:val="006C5B01"/>
    <w:pPr>
      <w:spacing w:after="100" w:afterAutospacing="1" w:before="100" w:beforeAutospacing="1" w:line="285" w:lineRule="atLeast"/>
    </w:pPr>
    <w:rPr>
      <w:rFonts w:ascii="Times New Roman" w:hAnsi="Times New Roman"/>
      <w:sz w:val="17"/>
      <w:szCs w:val="17"/>
      <w:lang w:val="hr-HR"/>
    </w:rPr>
  </w:style>
  <w:style w:customStyle="1" w:styleId="my-list-item-ml" w:type="paragraph">
    <w:name w:val="my-list-item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" w:type="paragraph">
    <w:name w:val="my-list-item-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" w:type="paragraph">
    <w:name w:val="x-view"/>
    <w:basedOn w:val="Normal"/>
    <w:rsid w:val="006C5B01"/>
    <w:pPr>
      <w:pBdr>
        <w:top w:color="98C0F4" w:space="1" w:sz="6" w:val="single"/>
        <w:left w:color="98C0F4" w:space="1" w:sz="6" w:val="single"/>
        <w:bottom w:color="98C0F4" w:space="1" w:sz="6" w:val="single"/>
        <w:right w:color="98C0F4" w:space="1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item" w:type="paragraph">
    <w:name w:val="x-view-item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/>
    </w:pPr>
    <w:rPr>
      <w:rFonts w:ascii="Tahoma" w:cs="Tahoma" w:hAnsi="Tahoma"/>
      <w:sz w:val="18"/>
      <w:szCs w:val="18"/>
      <w:lang w:val="hr-HR"/>
    </w:rPr>
  </w:style>
  <w:style w:customStyle="1" w:styleId="x-view-item-over" w:type="paragraph">
    <w:name w:val="x-view-item-over"/>
    <w:basedOn w:val="Normal"/>
    <w:rsid w:val="006C5B01"/>
    <w:pPr>
      <w:pBdr>
        <w:top w:color="DDDDDD" w:space="0" w:sz="6" w:val="dotted"/>
        <w:left w:color="DDDDDD" w:space="0" w:sz="6" w:val="dotted"/>
        <w:bottom w:color="DDDDDD" w:space="0" w:sz="6" w:val="dotted"/>
        <w:right w:color="DDDDDD" w:space="0" w:sz="6" w:val="dotted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item-sel" w:type="paragraph">
    <w:name w:val="x-view-item-sel"/>
    <w:basedOn w:val="Normal"/>
    <w:rsid w:val="006C5B01"/>
    <w:pPr>
      <w:pBdr>
        <w:top w:color="A3BAE9" w:space="0" w:sz="6" w:val="dotted"/>
        <w:left w:color="A3BAE9" w:space="0" w:sz="6" w:val="dotted"/>
        <w:bottom w:color="A3BAE9" w:space="0" w:sz="6" w:val="dotted"/>
        <w:right w:color="A3BAE9" w:space="0" w:sz="6" w:val="dotted"/>
      </w:pBd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splitbar" w:type="paragraph">
    <w:name w:val="x-vsplit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hsplitbar" w:type="paragraph">
    <w:name w:val="x-hsplitbar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splitbar-shim" w:type="paragraph">
    <w:name w:val="my-splitbar-shim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splitbar-transparent" w:type="paragraph">
    <w:name w:val="my-splitbar-transpar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splitbar-proxy" w:type="paragraph">
    <w:name w:val="my-splitbar-proxy"/>
    <w:basedOn w:val="Normal"/>
    <w:rsid w:val="006C5B01"/>
    <w:pPr>
      <w:shd w:color="auto" w:fill="929090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status-text" w:type="paragraph">
    <w:name w:val="x-status-text"/>
    <w:basedOn w:val="Normal"/>
    <w:rsid w:val="006C5B01"/>
    <w:pPr>
      <w:spacing w:line="432" w:lineRule="atLeast"/>
    </w:pPr>
    <w:rPr>
      <w:rFonts w:ascii="Tahoma" w:cs="Tahoma" w:hAnsi="Tahoma"/>
      <w:color w:val="000000"/>
      <w:sz w:val="18"/>
      <w:szCs w:val="18"/>
      <w:lang w:val="hr-HR"/>
    </w:rPr>
  </w:style>
  <w:style w:customStyle="1" w:styleId="my-tbl" w:type="paragraph">
    <w:name w:val="my-tbl"/>
    <w:basedOn w:val="Normal"/>
    <w:rsid w:val="006C5B01"/>
    <w:pPr>
      <w:pBdr>
        <w:top w:color="C6C5C5" w:space="0" w:sz="6" w:val="single"/>
        <w:left w:color="C6C5C5" w:space="0" w:sz="6" w:val="single"/>
        <w:bottom w:color="C6C5C5" w:space="0" w:sz="6" w:val="single"/>
        <w:right w:color="C6C5C5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cs="Arial"/>
      <w:sz w:val="17"/>
      <w:szCs w:val="17"/>
      <w:lang w:val="hr-HR"/>
    </w:rPr>
  </w:style>
  <w:style w:customStyle="1" w:styleId="my-tbl-col-text" w:type="paragraph">
    <w:name w:val="my-tbl-col-text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my-tbl-col" w:type="paragraph">
    <w:name w:val="my-tbl-col"/>
    <w:basedOn w:val="Normal"/>
    <w:rsid w:val="006C5B01"/>
    <w:pPr>
      <w:pBdr>
        <w:right w:color="D5D5D5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col-splitter" w:type="paragraph">
    <w:name w:val="my-tbl-col-split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col-over" w:type="paragraph">
    <w:name w:val="my-tbl-col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data" w:type="paragraph">
    <w:name w:val="my-tbl-data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" w:type="paragraph">
    <w:name w:val="my-tbl-item"/>
    <w:basedOn w:val="Normal"/>
    <w:rsid w:val="006C5B01"/>
    <w:pPr>
      <w:pBdr>
        <w:top w:color="FFFFFF" w:space="0" w:sz="6" w:val="single"/>
        <w:bottom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over" w:type="paragraph">
    <w:name w:val="my-tbl-item-over"/>
    <w:basedOn w:val="Normal"/>
    <w:rsid w:val="006C5B01"/>
    <w:pPr>
      <w:pBdr>
        <w:top w:color="DDDDDD" w:space="0" w:sz="6" w:val="single"/>
        <w:bottom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" w:type="paragraph">
    <w:name w:val="my-tre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my-root-item" w:type="paragraph">
    <w:name w:val="my-root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item" w:type="paragraph">
    <w:name w:val="my-tree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my-tree-indent" w:type="paragraph">
    <w:name w:val="my-tree-ind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left" w:type="paragraph">
    <w:name w:val="my-tree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right" w:type="paragraph">
    <w:name w:val="my-tree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close" w:type="paragraph">
    <w:name w:val="my-tree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open" w:type="paragraph">
    <w:name w:val="my-tree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notchecked" w:type="paragraph">
    <w:name w:val="my-tree-not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checked" w:type="paragraph">
    <w:name w:val="my-tree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" w:type="paragraph">
    <w:name w:val="tree-fol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-open" w:type="paragraph">
    <w:name w:val="tree-folder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ndent" w:type="paragraph">
    <w:name w:val="my-treetbl-ind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left" w:type="paragraph">
    <w:name w:val="my-treetbl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right" w:type="paragraph">
    <w:name w:val="my-treetbl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close" w:type="paragraph">
    <w:name w:val="my-treetbl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open" w:type="paragraph">
    <w:name w:val="my-treetbl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notchecked" w:type="paragraph">
    <w:name w:val="my-treetbl-not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hecked" w:type="paragraph">
    <w:name w:val="my-treetbl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" w:type="paragraph">
    <w:name w:val="my-treetbl"/>
    <w:basedOn w:val="Normal"/>
    <w:rsid w:val="006C5B01"/>
    <w:pPr>
      <w:pBdr>
        <w:top w:color="C6C5C5" w:space="0" w:sz="6" w:val="single"/>
        <w:left w:color="C6C5C5" w:space="0" w:sz="6" w:val="single"/>
        <w:bottom w:color="C6C5C5" w:space="0" w:sz="6" w:val="single"/>
        <w:right w:color="C6C5C5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text" w:type="paragraph">
    <w:name w:val="my-treetbl-col-text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8"/>
      <w:szCs w:val="18"/>
      <w:lang w:val="hr-HR"/>
    </w:rPr>
  </w:style>
  <w:style w:customStyle="1" w:styleId="my-treetbl-col" w:type="paragraph">
    <w:name w:val="my-treetbl-col"/>
    <w:basedOn w:val="Normal"/>
    <w:rsid w:val="006C5B01"/>
    <w:pPr>
      <w:pBdr>
        <w:right w:color="D5D5D5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splitter" w:type="paragraph">
    <w:name w:val="my-treetbl-col-split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over" w:type="paragraph">
    <w:name w:val="my-treetbl-col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data" w:type="paragraph">
    <w:name w:val="my-treetbl-data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" w:type="paragraph">
    <w:name w:val="my-treetbl-item"/>
    <w:basedOn w:val="Normal"/>
    <w:rsid w:val="006C5B01"/>
    <w:pPr>
      <w:pBdr>
        <w:top w:color="FFFFFF" w:space="0" w:sz="6" w:val="single"/>
        <w:bottom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-over" w:type="paragraph">
    <w:name w:val="my-treetbl-item-over"/>
    <w:basedOn w:val="Normal"/>
    <w:rsid w:val="006C5B01"/>
    <w:pPr>
      <w:pBdr>
        <w:top w:color="DDDDDD" w:space="0" w:sz="6" w:val="single"/>
        <w:bottom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-sel" w:type="paragraph">
    <w:name w:val="my-treetbl-item-sel"/>
    <w:basedOn w:val="Normal"/>
    <w:rsid w:val="006C5B01"/>
    <w:pPr>
      <w:pBdr>
        <w:top w:color="9EB8ED" w:space="0" w:sz="6" w:val="dotted"/>
        <w:bottom w:color="9EB8ED" w:space="0" w:sz="6" w:val="dotted"/>
      </w:pBdr>
      <w:shd w:color="auto" w:fill="D9E1E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c" w:type="paragraph">
    <w:name w:val="x-panel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c" w:type="paragraph">
    <w:name w:val="x-window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nfo" w:type="paragraph">
    <w:name w:val="my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" w:type="paragraph">
    <w:name w:val="x-window"/>
    <w:basedOn w:val="Normal"/>
    <w:rsid w:val="006C5B01"/>
    <w:pPr>
      <w:pBdr>
        <w:top w:color="AAAAAA" w:space="0" w:sz="6" w:val="single"/>
        <w:left w:color="AAAAAA" w:space="0" w:sz="6" w:val="single"/>
        <w:bottom w:color="AAAAAA" w:space="0" w:sz="6" w:val="single"/>
        <w:right w:color="AAAAAA" w:space="0" w:sz="6" w:val="single"/>
      </w:pBdr>
      <w:shd w:color="auto" w:fill="E2E2E2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fo-icon" w:type="paragraph">
    <w:name w:val="x-form-info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-on-disabled" w:type="paragraph">
    <w:name w:val="x-grid3-check-col-on-disabl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ractpanel" w:type="paragraph">
    <w:name w:val="extractpanel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warning" w:type="paragraph">
    <w:name w:val="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nfotable" w:type="paragraph">
    <w:name w:val="info_table"/>
    <w:basedOn w:val="Normal"/>
    <w:rsid w:val="006C5B01"/>
    <w:pPr>
      <w:pBdr>
        <w:bottom w:color="BBBBBB" w:space="0" w:sz="6" w:val="single"/>
      </w:pBdr>
      <w:spacing w:after="150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ext-label-normal" w:type="paragraph">
    <w:name w:val="text-label-norma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text-normal" w:type="paragraph">
    <w:name w:val="text-norma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text-label-bold" w:type="paragraph">
    <w:name w:val="text-label-bold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sz w:val="17"/>
      <w:szCs w:val="17"/>
      <w:lang w:val="hr-HR"/>
    </w:rPr>
  </w:style>
  <w:style w:customStyle="1" w:styleId="text-bold" w:type="paragraph">
    <w:name w:val="text-bold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sz w:val="17"/>
      <w:szCs w:val="17"/>
      <w:lang w:val="hr-HR"/>
    </w:rPr>
  </w:style>
  <w:style w:customStyle="1" w:styleId="text-status" w:type="paragraph">
    <w:name w:val="text-status"/>
    <w:basedOn w:val="Normal"/>
    <w:rsid w:val="006C5B01"/>
    <w:pPr>
      <w:spacing w:after="100" w:afterAutospacing="1" w:before="100" w:beforeAutospacing="1" w:line="300" w:lineRule="atLeast"/>
    </w:pPr>
    <w:rPr>
      <w:rFonts w:ascii="Tahoma" w:cs="Tahoma" w:hAnsi="Tahoma"/>
      <w:sz w:val="17"/>
      <w:szCs w:val="17"/>
      <w:lang w:val="hr-HR"/>
    </w:rPr>
  </w:style>
  <w:style w:customStyle="1" w:styleId="mcecontentbody" w:type="paragraph">
    <w:name w:val="mcecontentbody"/>
    <w:basedOn w:val="Normal"/>
    <w:rsid w:val="006C5B01"/>
    <w:pPr>
      <w:spacing w:after="100" w:afterAutospacing="1" w:before="100" w:beforeAutospacing="1" w:line="300" w:lineRule="auto"/>
    </w:pPr>
    <w:rPr>
      <w:rFonts w:ascii="Times" w:cs="Times" w:hAnsi="Times"/>
      <w:szCs w:val="24"/>
      <w:lang w:val="hr-HR"/>
    </w:rPr>
  </w:style>
  <w:style w:customStyle="1" w:styleId="prefix1" w:type="paragraph">
    <w:name w:val="prefix_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2" w:type="paragraph">
    <w:name w:val="prefix_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3" w:type="paragraph">
    <w:name w:val="prefix_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4" w:type="paragraph">
    <w:name w:val="prefix_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5" w:type="paragraph">
    <w:name w:val="prefix_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6" w:type="paragraph">
    <w:name w:val="prefix_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7" w:type="paragraph">
    <w:name w:val="prefix_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8" w:type="paragraph">
    <w:name w:val="prefix_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9" w:type="paragraph">
    <w:name w:val="prefix_9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0" w:type="paragraph">
    <w:name w:val="prefix_10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1" w:type="paragraph">
    <w:name w:val="prefix_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" w:type="paragraph">
    <w:name w:val="suffix_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2" w:type="paragraph">
    <w:name w:val="suffix_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3" w:type="paragraph">
    <w:name w:val="suffix_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4" w:type="paragraph">
    <w:name w:val="suffix_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5" w:type="paragraph">
    <w:name w:val="suffix_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6" w:type="paragraph">
    <w:name w:val="suffix_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7" w:type="paragraph">
    <w:name w:val="suffix_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8" w:type="paragraph">
    <w:name w:val="suffix_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9" w:type="paragraph">
    <w:name w:val="suffix_9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0" w:type="paragraph">
    <w:name w:val="suffix_10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1" w:type="paragraph">
    <w:name w:val="suffix_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ont" w:type="paragraph">
    <w:name w:val="co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mage" w:type="paragraph">
    <w:name w:val="galleria-imag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shim" w:type="paragraph">
    <w:name w:val="ext-shi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c" w:type="paragraph">
    <w:name w:val="xs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c" w:type="paragraph">
    <w:name w:val="xs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l" w:type="paragraph">
    <w:name w:val="xs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r" w:type="paragraph">
    <w:name w:val="xs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l" w:type="paragraph">
    <w:name w:val="xs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r" w:type="paragraph">
    <w:name w:val="xs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c" w:type="paragraph">
    <w:name w:val="x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l" w:type="paragraph">
    <w:name w:val="xs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r" w:type="paragraph">
    <w:name w:val="xs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c" w:type="paragraph">
    <w:name w:val="xsm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" w:type="paragraph">
    <w:name w:val="x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" w:type="paragraph">
    <w:name w:val="xsb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spacer" w:type="paragraph">
    <w:name w:val="x-tab-strip-spac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s-text" w:type="paragraph">
    <w:name w:val="x-tabs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right" w:type="paragraph">
    <w:name w:val="x-tab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" w:type="paragraph">
    <w:name w:val="x-tab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inner" w:type="paragraph">
    <w:name w:val="x-tab-stri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close" w:type="paragraph">
    <w:name w:val="x-tab-strip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" w:type="paragraph">
    <w:name w:val="x-form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date-trigger" w:type="paragraph">
    <w:name w:val="x-form-date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lear-trigger" w:type="paragraph">
    <w:name w:val="x-form-clear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search-trigger" w:type="paragraph">
    <w:name w:val="x-form-search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over" w:type="paragraph">
    <w:name w:val="x-form-trigger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click" w:type="paragraph">
    <w:name w:val="x-form-trigger-cli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box" w:type="paragraph">
    <w:name w:val="x-form-checkbox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num-field" w:type="paragraph">
    <w:name w:val="x-form-num-fie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text" w:type="paragraph">
    <w:name w:val="ytb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ep" w:type="paragraph">
    <w:name w:val="ytb-se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pacer" w:type="paragraph">
    <w:name w:val="ytb-spac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busy" w:type="paragraph">
    <w:name w:val="x-status-bus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-panel" w:type="paragraph">
    <w:name w:val="x-status-text-pan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-hd" w:type="paragraph">
    <w:name w:val="x-grid3-marker-h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" w:type="paragraph">
    <w:name w:val="x-grid3-mar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" w:type="paragraph">
    <w:name w:val="x-grid3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dd-wrap" w:type="paragraph">
    <w:name w:val="x-grid3-dd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" w:type="paragraph">
    <w:name w:val="x-grid3-td-expan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" w:type="paragraph">
    <w:name w:val="x-grid3-td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umberer" w:type="paragraph">
    <w:name w:val="x-grid3-td-number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body" w:type="paragraph">
    <w:name w:val="x-grid-group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" w:type="paragraph">
    <w:name w:val="x-tree-node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nline-icon" w:type="paragraph">
    <w:name w:val="x-tree-node-inline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over" w:type="paragraph">
    <w:name w:val="x-tree-node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selected" w:type="paragraph">
    <w:name w:val="x-tree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" w:type="paragraph">
    <w:name w:val="x-date-activ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" w:type="paragraph">
    <w:name w:val="x-menu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close" w:type="paragraph">
    <w:name w:val="x-tip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c" w:type="paragraph">
    <w:name w:val="x-tip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" w:type="paragraph">
    <w:name w:val="x-tip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" w:type="paragraph">
    <w:name w:val="x-tip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" w:type="paragraph">
    <w:name w:val="x-tip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" w:type="paragraph">
    <w:name w:val="x-tip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r" w:type="paragraph">
    <w:name w:val="x-tip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c" w:type="paragraph">
    <w:name w:val="x-tip-m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l" w:type="paragraph">
    <w:name w:val="x-tip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" w:type="paragraph">
    <w:name w:val="x-tip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-text" w:type="paragraph">
    <w:name w:val="x-tip-header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ody" w:type="paragraph">
    <w:name w:val="x-tip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checked" w:type="paragraph">
    <w:name w:val="x-menu-item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selected" w:type="paragraph">
    <w:name w:val="x-combo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con" w:type="paragraph">
    <w:name w:val="x-panel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footer" w:type="paragraph">
    <w:name w:val="x-panel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tns-center" w:type="paragraph">
    <w:name w:val="x-panel-btns-cen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header" w:type="paragraph">
    <w:name w:val="x-window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footer" w:type="paragraph">
    <w:name w:val="x-window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" w:type="paragraph">
    <w:name w:val="x-btn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border" w:type="paragraph">
    <w:name w:val="x-panel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-noborder" w:type="paragraph">
    <w:name w:val="x-panel-head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ody-noborder" w:type="paragraph">
    <w:name w:val="x-window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noborder" w:type="paragraph">
    <w:name w:val="x-tab-panel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-noborder" w:type="paragraph">
    <w:name w:val="x-tab-panel-head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-noborder" w:type="paragraph">
    <w:name w:val="x-tab-panel-foot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" w:type="paragraph">
    <w:name w:val="x-layout-collapsed-tool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" w:type="paragraph">
    <w:name w:val="ext-mb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header-text" w:type="paragraph">
    <w:name w:val="x-window-header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put" w:type="paragraph">
    <w:name w:val="ext-mb-inpu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area" w:type="paragraph">
    <w:name w:val="ext-mb-textare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sg-box-wait" w:type="paragraph">
    <w:name w:val="x-msg-box-wa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con" w:type="paragraph">
    <w:name w:val="ext-mb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fo" w:type="paragraph">
    <w:name w:val="ext-mb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warning" w:type="paragraph">
    <w:name w:val="ext-mb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question" w:type="paragraph">
    <w:name w:val="ext-mb-ques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error" w:type="paragraph">
    <w:name w:val="ext-mb-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" w:type="paragraph">
    <w:name w:val="x-slider-e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" w:type="paragraph">
    <w:name w:val="x-slider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" w:type="paragraph">
    <w:name w:val="x-slider-thumb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loat-right" w:type="paragraph">
    <w:name w:val="x-floa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header" w:type="paragraph">
    <w:name w:val="x-date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" w:type="paragraph">
    <w:name w:val="x-form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text" w:type="paragraph">
    <w:name w:val="x-form-file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icon" w:type="paragraph">
    <w:name w:val="x-info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footer" w:type="paragraph">
    <w:name w:val="x-info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" w:type="paragraph">
    <w:name w:val="my-list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over" w:type="paragraph">
    <w:name w:val="my-list-item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sel" w:type="paragraph">
    <w:name w:val="my-list-item-s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" w:type="paragraph">
    <w:name w:val="my-tbl-item-cell-overfl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text" w:type="paragraph">
    <w:name w:val="my-tbl-item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widget" w:type="paragraph">
    <w:name w:val="my-tbl-item-cell-widg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con" w:type="paragraph">
    <w:name w:val="my-treetbl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" w:type="paragraph">
    <w:name w:val="my-treetbl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overflow" w:type="paragraph">
    <w:name w:val="my-treetbl-cell-overfl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text" w:type="paragraph">
    <w:name w:val="my-treetbl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" w:type="paragraph">
    <w:name w:val="x-tip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left" w:type="paragraph">
    <w:name w:val="x-tip-top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right" w:type="paragraph">
    <w:name w:val="x-tip-top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" w:type="paragraph">
    <w:name w:val="x-tip-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left" w:type="paragraph">
    <w:name w:val="x-tip-ft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right" w:type="paragraph">
    <w:name w:val="x-tip-f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left" w:type="paragraph">
    <w:name w:val="x-tip-bd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right" w:type="paragraph">
    <w:name w:val="x-tip-bd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toggle" w:type="paragraph">
    <w:name w:val="x-tool-togg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btns-center" w:type="paragraph">
    <w:name w:val="x-form-btns-cen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ame" w:type="paragraph">
    <w:name w:val="x-grid3-td-nam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" w:type="paragraph">
    <w:name w:val="x-tip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inner" w:type="paragraph">
    <w:name w:val="x-tip-bd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" w:type="paragraph">
    <w:name w:val="my-list-item-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" w:type="paragraph">
    <w:name w:val="my-list-item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" w:type="paragraph">
    <w:name w:val="my-list-item-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thumbnails" w:type="paragraph">
    <w:name w:val="galleria-thumbnail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" w:type="paragraph">
    <w:name w:val="galleria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hidden" w:type="paragraph">
    <w:name w:val="hidd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tbar-page-first" w:type="paragraph">
    <w:name w:val="x-tbar-page-fir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loading" w:type="paragraph">
    <w:name w:val="x-tbar-loa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last" w:type="paragraph">
    <w:name w:val="x-tbar-page-l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ext" w:type="paragraph">
    <w:name w:val="x-tbar-page-n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prev" w:type="paragraph">
    <w:name w:val="x-tbar-page-prev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ait" w:type="paragraph">
    <w:name w:val="icon-wa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top" w:type="paragraph">
    <w:name w:val="arrow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bottom" w:type="paragraph">
    <w:name w:val="arrow-botto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up" w:type="paragraph">
    <w:name w:val="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wn" w:type="paragraph">
    <w:name w:val="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left" w:type="paragraph">
    <w:name w:val="arrow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uble-left" w:type="paragraph">
    <w:name w:val="arrow-double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right" w:type="paragraph">
    <w:name w:val="arrow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uble-right" w:type="paragraph">
    <w:name w:val="arrow-double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con-asc" w:type="paragraph">
    <w:name w:val="my-icon-a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con-desc" w:type="paragraph">
    <w:name w:val="my-icon-de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sel" w:type="paragraph">
    <w:name w:val="my-tbl-item-sel"/>
    <w:basedOn w:val="Normal"/>
    <w:rsid w:val="006C5B01"/>
    <w:pPr>
      <w:pBdr>
        <w:top w:color="9EB8ED" w:space="0" w:sz="6" w:val="dotted"/>
        <w:bottom w:color="9EB8ED" w:space="0" w:sz="6" w:val="dotted"/>
      </w:pBdr>
      <w:shd w:color="auto" w:fill="D9E1E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panel" w:type="paragraph">
    <w:name w:val="x-grid-pan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inner" w:type="paragraph">
    <w:name w:val="x-grid3-header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croller" w:type="paragraph">
    <w:name w:val="x-grid3-scroll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ter" w:type="paragraph">
    <w:name w:val="icon-fil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house" w:type="paragraph">
    <w:name w:val="icon-hou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house-link" w:type="paragraph">
    <w:name w:val="icon-house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pplication-home" w:type="paragraph">
    <w:name w:val="icon-application-hom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humb-up" w:type="paragraph">
    <w:name w:val="icon-thumb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newspaper" w:type="paragraph">
    <w:name w:val="icon-newspap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ook" w:type="paragraph">
    <w:name w:val="icon-boo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old-medal" w:type="paragraph">
    <w:name w:val="icon-gold-meda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orld-link" w:type="paragraph">
    <w:name w:val="icon-world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icture" w:type="paragraph">
    <w:name w:val="icon-pictur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port" w:type="paragraph">
    <w:name w:val="icon-repor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m" w:type="paragraph">
    <w:name w:val="icon-fil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ick" w:type="paragraph">
    <w:name w:val="icon-ti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" w:type="paragraph">
    <w:name w:val="icon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dd" w:type="paragraph">
    <w:name w:val="icon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dit" w:type="paragraph">
    <w:name w:val="icon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elete" w:type="paragraph">
    <w:name w:val="icon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able" w:type="paragraph">
    <w:name w:val="icon-tab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st" w:type="paragraph">
    <w:name w:val="icon-li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orm" w:type="paragraph">
    <w:name w:val="icon-for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earch" w:type="paragraph">
    <w:name w:val="icon-searc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view" w:type="paragraph">
    <w:name w:val="icon-vie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ext-bullets" w:type="paragraph">
    <w:name w:val="icon-text-bullet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hangepasswd" w:type="paragraph">
    <w:name w:val="icon-changepassw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ser" w:type="paragraph">
    <w:name w:val="icon-us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roup" w:type="paragraph">
    <w:name w:val="icon-gro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ock" w:type="paragraph">
    <w:name w:val="icon-lo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" w:type="paragraph">
    <w:name w:val="icon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hart-bar" w:type="paragraph">
    <w:name w:val="icon-chart-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pdf" w:type="paragraph">
    <w:name w:val="icon-file-pdf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shipment" w:type="paragraph">
    <w:name w:val="icon-file-ship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edit" w:type="paragraph">
    <w:name w:val="icon-file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ed-file" w:type="paragraph">
    <w:name w:val="icon-linked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" w:type="paragraph">
    <w:name w:val="icon-requ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shipment" w:type="paragraph">
    <w:name w:val="icon-request-ship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edit" w:type="paragraph">
    <w:name w:val="icon-request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multiple" w:type="paragraph">
    <w:name w:val="icon-request-multip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information" w:type="paragraph">
    <w:name w:val="icon-informa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oney" w:type="paragraph">
    <w:name w:val="icon-mone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" w:type="paragraph">
    <w:name w:val="icon-m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rcel-identification" w:type="paragraph">
    <w:name w:val="icon-parcel-identifica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world" w:type="paragraph">
    <w:name w:val="icon-page-wor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stack" w:type="paragraph">
    <w:name w:val="icon-page-sta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rench" w:type="paragraph">
    <w:name w:val="icon-wrenc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older-user" w:type="paragraph">
    <w:name w:val="icon-folder-us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" w:type="paragraph">
    <w:name w:val="icon-docu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-download" w:type="paragraph">
    <w:name w:val="icon-document-downloa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-upload" w:type="paragraph">
    <w:name w:val="icon-document-uploa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etter-open" w:type="paragraph">
    <w:name w:val="icon-letter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orld" w:type="paragraph">
    <w:name w:val="icon-wor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ilding" w:type="paragraph">
    <w:name w:val="icon-buil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ricks" w:type="paragraph">
    <w:name w:val="icon-brick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fresh" w:type="paragraph">
    <w:name w:val="icon-refres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rint" w:type="paragraph">
    <w:name w:val="icon-pri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" w:type="paragraph">
    <w:name w:val="icon-pag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lendar" w:type="paragraph">
    <w:name w:val="icon-calend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ghtning" w:type="paragraph">
    <w:name w:val="icon-light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find" w:type="paragraph">
    <w:name w:val="icon-page-fi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mail" w:type="paragraph">
    <w:name w:val="icon-emai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new-entry" w:type="paragraph">
    <w:name w:val="icon-new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ed-entry" w:type="paragraph">
    <w:name w:val="icon-linked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rint-entry" w:type="paragraph">
    <w:name w:val="icon-print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ctivate-entry" w:type="paragraph">
    <w:name w:val="icon-activate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ncel-entry" w:type="paragraph">
    <w:name w:val="icon-cancel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elete-entry" w:type="paragraph">
    <w:name w:val="icon-delete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dit-entry" w:type="paragraph">
    <w:name w:val="icon-edit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activate" w:type="paragraph">
    <w:name w:val="icon-unit-activa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add" w:type="paragraph">
    <w:name w:val="icon-unit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writeoff" w:type="paragraph">
    <w:name w:val="icon-unit-writeoff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delete" w:type="paragraph">
    <w:name w:val="icon-unit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transfer" w:type="paragraph">
    <w:name w:val="icon-unit-transf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" w:type="paragraph">
    <w:name w:val="icon-un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edit" w:type="paragraph">
    <w:name w:val="icon-unit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cancel" w:type="paragraph">
    <w:name w:val="icon-unit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zoom-in" w:type="paragraph">
    <w:name w:val="icon-zoom-i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zoom-out" w:type="paragraph">
    <w:name w:val="icon-zoom-ou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1sheet" w:type="paragraph">
    <w:name w:val="icon-a1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2sheet" w:type="paragraph">
    <w:name w:val="icon-a2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sheet" w:type="paragraph">
    <w:name w:val="icon-b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sheet" w:type="paragraph">
    <w:name w:val="icon-c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sterisk" w:type="paragraph">
    <w:name w:val="icon-asteris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xpand" w:type="paragraph">
    <w:name w:val="icon-expa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llapse" w:type="paragraph">
    <w:name w:val="icon-collap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go" w:type="paragraph">
    <w:name w:val="icon-map-g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delete" w:type="paragraph">
    <w:name w:val="icon-map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edit" w:type="paragraph">
    <w:name w:val="icon-map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magnify" w:type="paragraph">
    <w:name w:val="icon-map-magnif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rrow-up" w:type="paragraph">
    <w:name w:val="icon-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rrow-down" w:type="paragraph">
    <w:name w:val="icon-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llet-arrow-up" w:type="paragraph">
    <w:name w:val="icon-bullet-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llet-arrow-down" w:type="paragraph">
    <w:name w:val="icon-bullet-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ack" w:type="paragraph">
    <w:name w:val="icon-ba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mplete" w:type="paragraph">
    <w:name w:val="icon-comp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ntinue" w:type="paragraph">
    <w:name w:val="icon-continu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ave" w:type="paragraph">
    <w:name w:val="icon-sav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ncel" w:type="paragraph">
    <w:name w:val="icon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ave-and-cancel" w:type="paragraph">
    <w:name w:val="icon-save-and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erminate" w:type="paragraph">
    <w:name w:val="icon-termina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igital-signature" w:type="paragraph">
    <w:name w:val="icon-digital-signatur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roup-add" w:type="paragraph">
    <w:name w:val="icon-group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ok" w:type="paragraph">
    <w:name w:val="icon-o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arning" w:type="paragraph">
    <w:name w:val="icon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rror" w:type="paragraph">
    <w:name w:val="icon-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oading" w:type="paragraph">
    <w:name w:val="icon-loa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dialog-warning" w:type="paragraph">
    <w:name w:val="dialog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-hover" w:type="paragraph">
    <w:name w:val="x-date-active-h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-text" w:type="paragraph">
    <w:name w:val="galleria-info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" w:type="character">
    <w:name w:val="x-tab-strip-text"/>
    <w:basedOn w:val="Zadanifontodlomka"/>
    <w:rsid w:val="006C5B01"/>
  </w:style>
  <w:style w:customStyle="1" w:styleId="grid13" w:type="paragraph">
    <w:name w:val="grid_13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21" w:type="paragraph">
    <w:name w:val="grid_2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31" w:type="paragraph">
    <w:name w:val="grid_3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41" w:type="paragraph">
    <w:name w:val="grid_4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51" w:type="paragraph">
    <w:name w:val="grid_5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61" w:type="paragraph">
    <w:name w:val="grid_6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71" w:type="paragraph">
    <w:name w:val="grid_7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81" w:type="paragraph">
    <w:name w:val="grid_8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91" w:type="paragraph">
    <w:name w:val="grid_9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01" w:type="paragraph">
    <w:name w:val="grid_10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11" w:type="paragraph">
    <w:name w:val="grid_11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21" w:type="paragraph">
    <w:name w:val="grid_12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prefix12" w:type="paragraph">
    <w:name w:val="prefix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21" w:type="paragraph">
    <w:name w:val="prefix_2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31" w:type="paragraph">
    <w:name w:val="prefix_3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41" w:type="paragraph">
    <w:name w:val="prefix_4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51" w:type="paragraph">
    <w:name w:val="prefix_5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61" w:type="paragraph">
    <w:name w:val="prefix_6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71" w:type="paragraph">
    <w:name w:val="prefix_7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81" w:type="paragraph">
    <w:name w:val="prefix_8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91" w:type="paragraph">
    <w:name w:val="prefix_9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01" w:type="paragraph">
    <w:name w:val="prefix_10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11" w:type="paragraph">
    <w:name w:val="prefix_1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2" w:type="paragraph">
    <w:name w:val="suffix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21" w:type="paragraph">
    <w:name w:val="suffix_2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31" w:type="paragraph">
    <w:name w:val="suffix_3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41" w:type="paragraph">
    <w:name w:val="suffix_4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51" w:type="paragraph">
    <w:name w:val="suffix_5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61" w:type="paragraph">
    <w:name w:val="suffix_6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71" w:type="paragraph">
    <w:name w:val="suffix_7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81" w:type="paragraph">
    <w:name w:val="suffix_8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91" w:type="paragraph">
    <w:name w:val="suffix_9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01" w:type="paragraph">
    <w:name w:val="suffix_10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11" w:type="paragraph">
    <w:name w:val="suffix_1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estimonial1" w:type="paragraph">
    <w:name w:val="testimonial1"/>
    <w:basedOn w:val="Normal"/>
    <w:rsid w:val="006C5B01"/>
    <w:pPr>
      <w:spacing w:after="300" w:before="30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ont1" w:type="paragraph">
    <w:name w:val="cont1"/>
    <w:basedOn w:val="Normal"/>
    <w:rsid w:val="006C5B01"/>
    <w:pPr>
      <w:pBdr>
        <w:top w:color="CCCCCC" w:space="5" w:sz="6" w:val="single"/>
        <w:left w:color="CCCCCC" w:space="5" w:sz="6" w:val="single"/>
        <w:bottom w:color="CCCCCC" w:space="5" w:sz="6" w:val="single"/>
        <w:right w:color="CCCCCC" w:space="5" w:sz="6" w:val="single"/>
      </w:pBdr>
      <w:shd w:color="auto" w:fill="F9F9F9" w:val="clear"/>
      <w:spacing w:after="180" w:before="100" w:beforeAutospacing="1" w:line="384" w:lineRule="atLeast"/>
    </w:pPr>
    <w:rPr>
      <w:rFonts w:ascii="Times New Roman" w:hAnsi="Times New Roman"/>
      <w:szCs w:val="24"/>
      <w:lang w:val="hr-HR"/>
    </w:rPr>
  </w:style>
  <w:style w:customStyle="1" w:styleId="galleria-image1" w:type="paragraph">
    <w:name w:val="galleria-image1"/>
    <w:basedOn w:val="Normal"/>
    <w:rsid w:val="006C5B01"/>
    <w:pPr>
      <w:shd w:color="auto" w:fill="CCCCCC" w:val="clear"/>
      <w:spacing w:after="100" w:afterAutospacing="1" w:before="100" w:beforeAutospacing="1" w:line="432" w:lineRule="atLeast"/>
      <w:ind w:right="150"/>
    </w:pPr>
    <w:rPr>
      <w:rFonts w:ascii="Times New Roman" w:hAnsi="Times New Roman"/>
      <w:sz w:val="26"/>
      <w:szCs w:val="26"/>
      <w:lang w:val="hr-HR"/>
    </w:rPr>
  </w:style>
  <w:style w:customStyle="1" w:styleId="galleria-image2" w:type="paragraph">
    <w:name w:val="galleria-image2"/>
    <w:basedOn w:val="Normal"/>
    <w:rsid w:val="006C5B01"/>
    <w:pPr>
      <w:shd w:color="auto" w:fill="CCCCCC" w:val="clear"/>
      <w:spacing w:after="100" w:afterAutospacing="1" w:before="100" w:beforeAutospacing="1" w:line="432" w:lineRule="atLeast"/>
      <w:ind w:right="120"/>
    </w:pPr>
    <w:rPr>
      <w:rFonts w:ascii="Times New Roman" w:hAnsi="Times New Roman"/>
      <w:sz w:val="26"/>
      <w:szCs w:val="26"/>
      <w:lang w:val="hr-HR"/>
    </w:rPr>
  </w:style>
  <w:style w:customStyle="1" w:styleId="galleria-thumbnails1" w:type="paragraph">
    <w:name w:val="galleria-thumbnails1"/>
    <w:basedOn w:val="Normal"/>
    <w:rsid w:val="006C5B01"/>
    <w:pPr>
      <w:spacing w:after="100" w:afterAutospacing="1" w:before="22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1" w:type="paragraph">
    <w:name w:val="galleria-info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-text1" w:type="paragraph">
    <w:name w:val="galleria-info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shim1" w:type="paragraph">
    <w:name w:val="ext-shim1"/>
    <w:basedOn w:val="Normal"/>
    <w:rsid w:val="006C5B01"/>
    <w:pPr>
      <w:spacing w:after="100" w:afterAutospacing="1" w:before="45" w:line="432" w:lineRule="atLeast"/>
      <w:ind w:left="75"/>
    </w:pPr>
    <w:rPr>
      <w:rFonts w:ascii="Times New Roman" w:hAnsi="Times New Roman"/>
      <w:sz w:val="26"/>
      <w:szCs w:val="26"/>
      <w:lang w:val="hr-HR"/>
    </w:rPr>
  </w:style>
  <w:style w:customStyle="1" w:styleId="xstc1" w:type="paragraph">
    <w:name w:val="xs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c1" w:type="paragraph">
    <w:name w:val="xs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l1" w:type="paragraph">
    <w:name w:val="xs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r1" w:type="paragraph">
    <w:name w:val="xs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l1" w:type="paragraph">
    <w:name w:val="xs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r1" w:type="paragraph">
    <w:name w:val="xs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c1" w:type="paragraph">
    <w:name w:val="xs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l1" w:type="paragraph">
    <w:name w:val="xs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r1" w:type="paragraph">
    <w:name w:val="xs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c1" w:type="paragraph">
    <w:name w:val="xsm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1" w:type="paragraph">
    <w:name w:val="x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1" w:type="paragraph">
    <w:name w:val="xsb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spacer1" w:type="paragraph">
    <w:name w:val="x-tab-strip-spacer1"/>
    <w:basedOn w:val="Normal"/>
    <w:rsid w:val="006C5B01"/>
    <w:pPr>
      <w:pBdr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2" w:type="paragraph">
    <w:name w:val="x-tab-strip-spacer2"/>
    <w:basedOn w:val="Normal"/>
    <w:rsid w:val="006C5B01"/>
    <w:pPr>
      <w:pBdr>
        <w:top w:color="8DB2E3" w:space="0" w:sz="6" w:val="single"/>
        <w:left w:color="8DB2E3" w:space="0" w:sz="6" w:val="single"/>
        <w:right w:color="8DB2E3" w:space="0" w:sz="6" w:val="single"/>
      </w:pBdr>
      <w:shd w:color="auto" w:fill="DEECFD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3" w:type="paragraph">
    <w:name w:val="x-tab-strip-spacer3"/>
    <w:basedOn w:val="Normal"/>
    <w:rsid w:val="006C5B01"/>
    <w:pPr>
      <w:pBdr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4" w:type="paragraph">
    <w:name w:val="x-tab-strip-spacer4"/>
    <w:basedOn w:val="Normal"/>
    <w:rsid w:val="006C5B01"/>
    <w:pPr>
      <w:pBdr>
        <w:top w:color="8DB2E3" w:space="0" w:sz="6" w:val="single"/>
        <w:left w:color="8DB2E3" w:space="0" w:sz="6" w:val="single"/>
        <w:right w:color="8DB2E3" w:space="0" w:sz="6" w:val="single"/>
      </w:pBdr>
      <w:shd w:color="auto" w:fill="DEECFD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text1" w:type="character">
    <w:name w:val="x-tab-strip-text1"/>
    <w:basedOn w:val="Zadanifontodlomka"/>
    <w:rsid w:val="006C5B01"/>
    <w:rPr>
      <w:rFonts w:ascii="Tahoma" w:cs="Tahoma" w:hAnsi="Tahoma" w:hint="default"/>
      <w:i w:val="0"/>
      <w:iCs w:val="0"/>
      <w:vanish w:val="0"/>
      <w:webHidden w:val="0"/>
      <w:color w:val="333333"/>
      <w:sz w:val="17"/>
      <w:szCs w:val="17"/>
      <w:specVanish w:val="0"/>
    </w:rPr>
  </w:style>
  <w:style w:customStyle="1" w:styleId="x-tab-right1" w:type="paragraph">
    <w:name w:val="x-tab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2" w:type="character">
    <w:name w:val="x-tab-strip-text2"/>
    <w:basedOn w:val="Zadanifontodlomka"/>
    <w:rsid w:val="006C5B01"/>
    <w:rPr>
      <w:rFonts w:ascii="Tahoma" w:cs="Tahoma" w:hAnsi="Tahoma" w:hint="default"/>
      <w:i w:val="0"/>
      <w:iCs w:val="0"/>
      <w:vanish w:val="0"/>
      <w:webHidden w:val="0"/>
      <w:color w:val="333333"/>
      <w:sz w:val="17"/>
      <w:szCs w:val="17"/>
      <w:specVanish w:val="0"/>
    </w:rPr>
  </w:style>
  <w:style w:customStyle="1" w:styleId="x-tab-strip-text3" w:type="character">
    <w:name w:val="x-tab-strip-text3"/>
    <w:basedOn w:val="Zadanifontodlomka"/>
    <w:rsid w:val="006C5B01"/>
    <w:rPr>
      <w:color w:val="111111"/>
    </w:rPr>
  </w:style>
  <w:style w:customStyle="1" w:styleId="x-tab-strip-text4" w:type="character">
    <w:name w:val="x-tab-strip-text4"/>
    <w:basedOn w:val="Zadanifontodlomka"/>
    <w:rsid w:val="006C5B01"/>
    <w:rPr>
      <w:b/>
      <w:bCs/>
      <w:color w:val="333333"/>
    </w:rPr>
  </w:style>
  <w:style w:customStyle="1" w:styleId="x-tabs-text1" w:type="paragraph">
    <w:name w:val="x-tabs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AAAAAA"/>
      <w:sz w:val="26"/>
      <w:szCs w:val="26"/>
      <w:lang w:val="hr-HR"/>
    </w:rPr>
  </w:style>
  <w:style w:customStyle="1" w:styleId="x-tab-right2" w:type="paragraph">
    <w:name w:val="x-tab-right2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5" w:type="character">
    <w:name w:val="x-tab-strip-text5"/>
    <w:basedOn w:val="Zadanifontodlomka"/>
    <w:rsid w:val="006C5B01"/>
    <w:rPr>
      <w:b/>
      <w:bCs/>
      <w:color w:val="333333"/>
    </w:rPr>
  </w:style>
  <w:style w:customStyle="1" w:styleId="x-tab-right3" w:type="paragraph">
    <w:name w:val="x-tab-right3"/>
    <w:basedOn w:val="Normal"/>
    <w:rsid w:val="006C5B01"/>
    <w:pPr>
      <w:spacing w:after="100" w:after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6" w:type="character">
    <w:name w:val="x-tab-strip-text6"/>
    <w:basedOn w:val="Zadanifontodlomka"/>
    <w:rsid w:val="006C5B01"/>
    <w:rPr>
      <w:b/>
      <w:bCs/>
      <w:color w:val="333333"/>
    </w:rPr>
  </w:style>
  <w:style w:customStyle="1" w:styleId="x-tab-right4" w:type="paragraph">
    <w:name w:val="x-tab-righ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1" w:type="paragraph">
    <w:name w:val="x-tab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inner1" w:type="paragraph">
    <w:name w:val="x-tab-strip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right5" w:type="paragraph">
    <w:name w:val="x-tab-right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2" w:type="paragraph">
    <w:name w:val="x-tab-lef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3" w:type="paragraph">
    <w:name w:val="x-tab-lef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close1" w:type="paragraph">
    <w:name w:val="x-tab-strip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tab-left4" w:type="paragraph">
    <w:name w:val="x-tab-lef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wrap1" w:type="paragraph">
    <w:name w:val="x-tab-strip-wrap1"/>
    <w:basedOn w:val="Normal"/>
    <w:rsid w:val="006C5B01"/>
    <w:pPr>
      <w:spacing w:after="100" w:afterAutospacing="1" w:before="100" w:beforeAutospacing="1" w:line="432" w:lineRule="atLeast"/>
      <w:ind w:left="270" w:right="270"/>
    </w:pPr>
    <w:rPr>
      <w:rFonts w:ascii="Times New Roman" w:hAnsi="Times New Roman"/>
      <w:sz w:val="26"/>
      <w:szCs w:val="26"/>
      <w:lang w:val="hr-HR"/>
    </w:rPr>
  </w:style>
  <w:style w:customStyle="1" w:styleId="x-toolbar1" w:type="paragraph">
    <w:name w:val="x-toolbar1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2" w:type="paragraph">
    <w:name w:val="x-toolbar2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ext1" w:type="paragraph">
    <w:name w:val="x-form-text1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2" w:type="paragraph">
    <w:name w:val="x-form-text2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3" w:type="paragraph">
    <w:name w:val="x-form-text3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4" w:type="paragraph">
    <w:name w:val="x-form-text4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panel-body1" w:type="paragraph">
    <w:name w:val="x-panel-bod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2" w:type="paragraph">
    <w:name w:val="x-panel-body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1" w:type="paragraph">
    <w:name w:val="x-form-check-wrap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1" w:type="paragraph">
    <w:name w:val="x-form-radio-wrap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2" w:type="paragraph">
    <w:name w:val="x-form-check-wrap2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2" w:type="paragraph">
    <w:name w:val="x-form-radio-wrap2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1" w:type="paragraph">
    <w:name w:val="x-form-radio1"/>
    <w:basedOn w:val="Normal"/>
    <w:rsid w:val="006C5B01"/>
    <w:pPr>
      <w:spacing w:after="30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trigger1" w:type="paragraph">
    <w:name w:val="x-form-trigger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2" w:type="paragraph">
    <w:name w:val="x-form-trigger2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date-trigger1" w:type="paragraph">
    <w:name w:val="x-form-date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lear-trigger1" w:type="paragraph">
    <w:name w:val="x-form-clear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search-trigger1" w:type="paragraph">
    <w:name w:val="x-form-search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3" w:type="paragraph">
    <w:name w:val="x-form-trigger3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form-trigger4" w:type="paragraph">
    <w:name w:val="x-form-trigger4"/>
    <w:basedOn w:val="Normal"/>
    <w:rsid w:val="006C5B01"/>
    <w:pPr>
      <w:pBdr>
        <w:bottom w:color="7EADD9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over1" w:type="paragraph">
    <w:name w:val="x-form-trigger-over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click1" w:type="paragraph">
    <w:name w:val="x-form-trigger-click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1" w:type="paragraph">
    <w:name w:val="x-form-invalid1"/>
    <w:basedOn w:val="Normal"/>
    <w:rsid w:val="006C5B01"/>
    <w:pPr>
      <w:pBdr>
        <w:top w:color="FF7870" w:space="0" w:sz="6" w:val="single"/>
        <w:left w:color="FF7870" w:space="0" w:sz="6" w:val="single"/>
        <w:bottom w:color="FF7870" w:space="0" w:sz="6" w:val="single"/>
        <w:right w:color="FF7870" w:space="0" w:sz="6" w:val="single"/>
      </w:pBdr>
      <w:shd w:color="auto" w:fill="FF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3" w:type="paragraph">
    <w:name w:val="x-form-check-wrap3"/>
    <w:basedOn w:val="Normal"/>
    <w:rsid w:val="006C5B01"/>
    <w:pPr>
      <w:shd w:color="auto" w:fill="FFFFFF" w:val="clear"/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3" w:type="paragraph">
    <w:name w:val="x-form-radio-wrap3"/>
    <w:basedOn w:val="Normal"/>
    <w:rsid w:val="006C5B01"/>
    <w:pPr>
      <w:shd w:color="auto" w:fill="FFFFFF" w:val="clear"/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box1" w:type="paragraph">
    <w:name w:val="x-form-checkbox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element1" w:type="paragraph">
    <w:name w:val="x-form-elemen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tem1" w:type="paragraph">
    <w:name w:val="x-form-item1"/>
    <w:basedOn w:val="Normal"/>
    <w:rsid w:val="006C5B01"/>
    <w:pPr>
      <w:spacing w:after="30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field1" w:type="paragraph">
    <w:name w:val="x-form-field1"/>
    <w:basedOn w:val="Normal"/>
    <w:rsid w:val="006C5B01"/>
    <w:pPr>
      <w:spacing w:line="432" w:lineRule="atLeast"/>
    </w:pPr>
    <w:rPr>
      <w:rFonts w:cs="Arial"/>
      <w:sz w:val="17"/>
      <w:szCs w:val="17"/>
      <w:lang w:val="hr-HR"/>
    </w:rPr>
  </w:style>
  <w:style w:customStyle="1" w:styleId="x-form-text5" w:type="paragraph">
    <w:name w:val="x-form-text5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field2" w:type="paragraph">
    <w:name w:val="x-form-field2"/>
    <w:basedOn w:val="Normal"/>
    <w:rsid w:val="006C5B01"/>
    <w:pPr>
      <w:spacing w:line="432" w:lineRule="atLeast"/>
    </w:pPr>
    <w:rPr>
      <w:rFonts w:cs="Arial"/>
      <w:sz w:val="18"/>
      <w:szCs w:val="18"/>
      <w:lang w:val="hr-HR"/>
    </w:rPr>
  </w:style>
  <w:style w:customStyle="1" w:styleId="x-form-text6" w:type="paragraph">
    <w:name w:val="x-form-text6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7" w:type="paragraph">
    <w:name w:val="x-form-text7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select-one1" w:type="paragraph">
    <w:name w:val="x-form-select-one1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num-field1" w:type="paragraph">
    <w:name w:val="x-form-num-field1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imes New Roman" w:hAnsi="Times New Roman"/>
      <w:sz w:val="26"/>
      <w:szCs w:val="26"/>
      <w:lang w:val="hr-HR"/>
    </w:rPr>
  </w:style>
  <w:style w:customStyle="1" w:styleId="x-form-trigger5" w:type="paragraph">
    <w:name w:val="x-form-trigger5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1" w:type="paragraph">
    <w:name w:val="x-btn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form-btns-center1" w:type="paragraph">
    <w:name w:val="x-form-btns-center1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fieldset1" w:type="paragraph">
    <w:name w:val="x-fieldset1"/>
    <w:basedOn w:val="Normal"/>
    <w:rsid w:val="006C5B01"/>
    <w:pPr>
      <w:pBdr>
        <w:top w:color="D6D6D6" w:space="8" w:sz="6" w:val="single"/>
        <w:left w:color="D6D6D6" w:space="8" w:sz="6" w:val="single"/>
        <w:bottom w:color="D6D6D6" w:space="8" w:sz="6" w:val="single"/>
        <w:right w:color="D6D6D6" w:space="8" w:sz="6" w:val="single"/>
      </w:pBd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toggle1" w:type="paragraph">
    <w:name w:val="x-tool-toggle1"/>
    <w:basedOn w:val="Normal"/>
    <w:rsid w:val="006C5B01"/>
    <w:pPr>
      <w:spacing w:after="100" w:afterAutospacing="1" w:before="100" w:beforeAutospacing="1" w:line="432" w:lineRule="atLeast"/>
      <w:ind w:right="45"/>
    </w:pPr>
    <w:rPr>
      <w:rFonts w:ascii="Times New Roman" w:hAnsi="Times New Roman"/>
      <w:sz w:val="26"/>
      <w:szCs w:val="26"/>
      <w:lang w:val="hr-HR"/>
    </w:rPr>
  </w:style>
  <w:style w:customStyle="1" w:styleId="x-btn-text1" w:type="paragraph">
    <w:name w:val="x-btn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center1" w:type="paragraph">
    <w:name w:val="x-btn-center1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text2" w:type="paragraph">
    <w:name w:val="x-btn-tex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3" w:type="paragraph">
    <w:name w:val="x-btn-tex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center2" w:type="paragraph">
    <w:name w:val="x-btn-center2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3" w:type="paragraph">
    <w:name w:val="x-btn-center3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4" w:type="paragraph">
    <w:name w:val="x-btn-center4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1" w:type="paragraph">
    <w:name w:val="x-btn-left1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1" w:type="paragraph">
    <w:name w:val="x-btn-right1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5" w:type="paragraph">
    <w:name w:val="x-btn-center5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toolbar3" w:type="paragraph">
    <w:name w:val="x-toolbar3"/>
    <w:basedOn w:val="Normal"/>
    <w:rsid w:val="006C5B01"/>
    <w:pP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4" w:type="paragraph">
    <w:name w:val="x-toolbar4"/>
    <w:basedOn w:val="Normal"/>
    <w:rsid w:val="006C5B01"/>
    <w:pP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tem-disabled1" w:type="paragraph">
    <w:name w:val="x-item-disable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btn-left2" w:type="paragraph">
    <w:name w:val="x-btn-left2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2" w:type="paragraph">
    <w:name w:val="x-btn-right2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6" w:type="paragraph">
    <w:name w:val="x-btn-center6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3" w:type="paragraph">
    <w:name w:val="x-btn-left3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3" w:type="paragraph">
    <w:name w:val="x-btn-right3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7" w:type="paragraph">
    <w:name w:val="x-btn-center7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CCCCCC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4" w:type="paragraph">
    <w:name w:val="x-btn-left4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left5" w:type="paragraph">
    <w:name w:val="x-btn-left5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left6" w:type="paragraph">
    <w:name w:val="x-btn-left6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4" w:type="paragraph">
    <w:name w:val="x-btn-right4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5" w:type="paragraph">
    <w:name w:val="x-btn-right5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6" w:type="paragraph">
    <w:name w:val="x-btn-right6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8" w:type="paragraph">
    <w:name w:val="x-btn-center8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9" w:type="paragraph">
    <w:name w:val="x-btn-center9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10" w:type="paragraph">
    <w:name w:val="x-btn-center10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ytb-text1" w:type="paragraph">
    <w:name w:val="ytb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ep1" w:type="paragraph">
    <w:name w:val="ytb-sep1"/>
    <w:basedOn w:val="Normal"/>
    <w:rsid w:val="006C5B01"/>
    <w:pPr>
      <w:spacing w:line="432" w:lineRule="atLeast"/>
      <w:ind w:left="30" w:right="30"/>
    </w:pPr>
    <w:rPr>
      <w:rFonts w:ascii="Times New Roman" w:hAnsi="Times New Roman"/>
      <w:sz w:val="2"/>
      <w:szCs w:val="2"/>
      <w:lang w:val="hr-HR"/>
    </w:rPr>
  </w:style>
  <w:style w:customStyle="1" w:styleId="ytb-spacer1" w:type="paragraph">
    <w:name w:val="ytb-spac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loading1" w:type="paragraph">
    <w:name w:val="x-tbar-loading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first1" w:type="paragraph">
    <w:name w:val="x-tbar-page-fir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last1" w:type="paragraph">
    <w:name w:val="x-tbar-page-l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ext1" w:type="paragraph">
    <w:name w:val="x-tbar-page-n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prev1" w:type="paragraph">
    <w:name w:val="x-tbar-page-prev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1" w:type="paragraph">
    <w:name w:val="x-status-text1"/>
    <w:basedOn w:val="Normal"/>
    <w:rsid w:val="006C5B01"/>
    <w:pPr>
      <w:spacing w:line="315" w:lineRule="atLeast"/>
    </w:pPr>
    <w:rPr>
      <w:rFonts w:ascii="Tahoma" w:cs="Tahoma" w:hAnsi="Tahoma"/>
      <w:color w:val="000000"/>
      <w:sz w:val="18"/>
      <w:szCs w:val="18"/>
      <w:lang w:val="hr-HR"/>
    </w:rPr>
  </w:style>
  <w:style w:customStyle="1" w:styleId="x-status-busy1" w:type="paragraph">
    <w:name w:val="x-status-bus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-panel1" w:type="paragraph">
    <w:name w:val="x-status-text-panel1"/>
    <w:basedOn w:val="Normal"/>
    <w:rsid w:val="006C5B01"/>
    <w:pPr>
      <w:pBdr>
        <w:top w:color="99BBE8" w:space="2" w:sz="6" w:val="single"/>
        <w:left w:color="99BBE8" w:space="4" w:sz="6" w:val="single"/>
        <w:bottom w:color="FFFFFF" w:space="2" w:sz="6" w:val="single"/>
        <w:right w:color="FFFFFF" w:space="6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1" w:type="paragraph">
    <w:name w:val="x-resizable-handle-east1"/>
    <w:basedOn w:val="Normal"/>
    <w:rsid w:val="006C5B01"/>
    <w:pPr>
      <w:spacing w:after="100" w:afterAutospacing="1" w:before="100" w:beforeAutospacing="1" w:line="432" w:lineRule="atLeast"/>
      <w:ind w:right="-15"/>
    </w:pPr>
    <w:rPr>
      <w:rFonts w:ascii="Times New Roman" w:hAnsi="Times New Roman"/>
      <w:sz w:val="26"/>
      <w:szCs w:val="26"/>
      <w:lang w:val="hr-HR"/>
    </w:rPr>
  </w:style>
  <w:style w:customStyle="1" w:styleId="x-resizable-handle-south1" w:type="paragraph">
    <w:name w:val="x-resizable-handle-south1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2" w:type="paragraph">
    <w:name w:val="x-resizable-handle-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3" w:type="paragraph">
    <w:name w:val="x-resizable-handle-eas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1" w:type="paragraph">
    <w:name w:val="x-resizable-handle-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2" w:type="paragraph">
    <w:name w:val="x-resizable-handle-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2" w:type="paragraph">
    <w:name w:val="x-resizable-handle-south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3" w:type="paragraph">
    <w:name w:val="x-resizable-handle-south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1" w:type="paragraph">
    <w:name w:val="x-resizable-handle-north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2" w:type="paragraph">
    <w:name w:val="x-resizable-handle-north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1" w:type="paragraph">
    <w:name w:val="x-resizable-handle-southe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2" w:type="paragraph">
    <w:name w:val="x-resizable-handle-south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1" w:type="paragraph">
    <w:name w:val="x-resizable-handle-north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2" w:type="paragraph">
    <w:name w:val="x-resizable-handle-north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1" w:type="paragraph">
    <w:name w:val="x-resizable-handle-northe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2" w:type="paragraph">
    <w:name w:val="x-resizable-handle-north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1" w:type="paragraph">
    <w:name w:val="x-resizable-handle-south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2" w:type="paragraph">
    <w:name w:val="x-resizable-handle-south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3" w:type="paragraph">
    <w:name w:val="x-panel-body3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-hd1" w:type="paragraph">
    <w:name w:val="x-grid3-marker-h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1" w:type="paragraph">
    <w:name w:val="x-grid3-mark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1" w:type="paragraph">
    <w:name w:val="x-grid3-cell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1" w:type="paragraph">
    <w:name w:val="x-grid3-hd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2" w:type="paragraph">
    <w:name w:val="x-grid3-cell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2" w:type="paragraph">
    <w:name w:val="x-grid3-hd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1" w:type="paragraph">
    <w:name w:val="x-grid3-header-pop-inner1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2" w:type="paragraph">
    <w:name w:val="x-grid3-header-pop-inner2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3" w:type="paragraph">
    <w:name w:val="x-grid3-hd-inner3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4" w:type="paragraph">
    <w:name w:val="x-grid3-hd-inner4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5" w:type="paragraph">
    <w:name w:val="x-grid3-hd-inner5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6" w:type="paragraph">
    <w:name w:val="x-grid3-hd-inner6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ort-icon1" w:type="paragraph">
    <w:name w:val="x-grid3-sort-icon1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grid3-sort-icon2" w:type="paragraph">
    <w:name w:val="x-grid3-sort-icon2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grid3-hd-inner7" w:type="paragraph">
    <w:name w:val="x-grid3-hd-inner7"/>
    <w:basedOn w:val="Normal"/>
    <w:rsid w:val="006C5B01"/>
    <w:pPr>
      <w:pBdr>
        <w:top w:color="AACCF6" w:space="2" w:sz="6" w:val="single"/>
        <w:left w:color="AACCF6" w:space="2" w:sz="6" w:val="single"/>
        <w:bottom w:color="AACCF6" w:space="2" w:sz="6" w:val="single"/>
        <w:right w:color="AACCF6" w:space="2" w:sz="6" w:val="single"/>
      </w:pBd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text1" w:type="paragraph">
    <w:name w:val="x-grid3-cell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toolbar5" w:type="paragraph">
    <w:name w:val="x-toolbar5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6" w:type="paragraph">
    <w:name w:val="x-toolbar6"/>
    <w:basedOn w:val="Normal"/>
    <w:rsid w:val="006C5B01"/>
    <w:pPr>
      <w:pBdr>
        <w:top w:color="A9BFD3" w:space="2" w:sz="6" w:val="single"/>
        <w:lef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1" w:type="paragraph">
    <w:name w:val="x-grid3-cel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3" w:type="paragraph">
    <w:name w:val="x-grid3-cell-inner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ame1" w:type="paragraph">
    <w:name w:val="x-grid3-td-name1"/>
    <w:basedOn w:val="Normal"/>
    <w:rsid w:val="006C5B01"/>
    <w:pPr>
      <w:pBdr>
        <w:righ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1" w:type="paragraph">
    <w:name w:val="x-menu-item-icon1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2" w:type="paragraph">
    <w:name w:val="x-menu-item-icon2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3" w:type="paragraph">
    <w:name w:val="x-menu-item-icon3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4" w:type="paragraph">
    <w:name w:val="x-menu-item-icon4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grid3-dd-wrap1" w:type="paragraph">
    <w:name w:val="x-grid3-dd-wrap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1" w:type="paragraph">
    <w:name w:val="x-grid3-hd-btn1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2" w:type="paragraph">
    <w:name w:val="x-grid3-hd-btn2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1" w:type="paragraph">
    <w:name w:val="x-grid3-td-expan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1" w:type="paragraph">
    <w:name w:val="x-grid3-td-check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umberer1" w:type="paragraph">
    <w:name w:val="x-grid3-td-number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4" w:type="paragraph">
    <w:name w:val="x-grid3-cell-inner4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imes New Roman" w:hAnsi="Times New Roman"/>
      <w:color w:val="444444"/>
      <w:sz w:val="26"/>
      <w:szCs w:val="26"/>
      <w:lang w:val="hr-HR"/>
    </w:rPr>
  </w:style>
  <w:style w:customStyle="1" w:styleId="x-grid3-td-numberer2" w:type="paragraph">
    <w:name w:val="x-grid3-td-number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2" w:type="paragraph">
    <w:name w:val="x-grid3-td-check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2" w:type="paragraph">
    <w:name w:val="x-grid3-td-expand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body1" w:type="paragraph">
    <w:name w:val="x-grid-group-bod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dd-drag-ghost1" w:type="paragraph">
    <w:name w:val="x-dd-drag-ghost1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dd-drop-icon1" w:type="paragraph">
    <w:name w:val="x-dd-drop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2" w:type="paragraph">
    <w:name w:val="x-dd-drop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3" w:type="paragraph">
    <w:name w:val="x-dd-drop-icon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4" w:type="paragraph">
    <w:name w:val="x-panel-body4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1" w:type="paragraph">
    <w:name w:val="x-tree-node-icon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2" w:type="paragraph">
    <w:name w:val="x-tree-node-icon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3" w:type="paragraph">
    <w:name w:val="x-tree-node-icon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4" w:type="paragraph">
    <w:name w:val="x-tree-node-icon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5" w:type="paragraph">
    <w:name w:val="x-tree-node-icon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elbow1" w:type="paragraph">
    <w:name w:val="x-tree-elbow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1" w:type="paragraph">
    <w:name w:val="x-tree-elbow-pl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1" w:type="paragraph">
    <w:name w:val="x-tree-elbow-min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1" w:type="paragraph">
    <w:name w:val="x-tree-elbow-end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1" w:type="paragraph">
    <w:name w:val="x-tree-elbow-end-pl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1" w:type="paragraph">
    <w:name w:val="x-tree-elbow-end-min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1" w:type="paragraph">
    <w:name w:val="x-tree-elbow-line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2" w:type="paragraph">
    <w:name w:val="x-tree-elbow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2" w:type="paragraph">
    <w:name w:val="x-tree-elbow-pl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2" w:type="paragraph">
    <w:name w:val="x-tree-elbow-min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2" w:type="paragraph">
    <w:name w:val="x-tree-elbow-end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2" w:type="paragraph">
    <w:name w:val="x-tree-elbow-end-pl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2" w:type="paragraph">
    <w:name w:val="x-tree-elbow-end-min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2" w:type="paragraph">
    <w:name w:val="x-tree-elbow-line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3" w:type="paragraph">
    <w:name w:val="x-tree-elbow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3" w:type="paragraph">
    <w:name w:val="x-tree-elbow-pl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3" w:type="paragraph">
    <w:name w:val="x-tree-elbow-min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3" w:type="paragraph">
    <w:name w:val="x-tree-elbow-end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3" w:type="paragraph">
    <w:name w:val="x-tree-elbow-end-pl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3" w:type="paragraph">
    <w:name w:val="x-tree-elbow-end-min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3" w:type="paragraph">
    <w:name w:val="x-tree-elbow-line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nline-icon1" w:type="paragraph">
    <w:name w:val="x-tree-node-inline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over1" w:type="paragraph">
    <w:name w:val="x-tree-node-over1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selected1" w:type="paragraph">
    <w:name w:val="x-tree-selected1"/>
    <w:basedOn w:val="Normal"/>
    <w:rsid w:val="006C5B01"/>
    <w:pPr>
      <w:shd w:color="auto" w:fill="D9E8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4" w:type="paragraph">
    <w:name w:val="x-dd-drop-icon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5" w:type="paragraph">
    <w:name w:val="x-dd-drop-icon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6" w:type="paragraph">
    <w:name w:val="x-dd-drop-icon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7" w:type="paragraph">
    <w:name w:val="x-dd-drop-icon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left7" w:type="paragraph">
    <w:name w:val="x-btn-left7"/>
    <w:basedOn w:val="Normal"/>
    <w:rsid w:val="006C5B01"/>
    <w:pPr>
      <w:spacing w:after="100" w:afterAutospacing="1" w:before="100" w:beforeAutospacing="1" w:line="15" w:lineRule="atLeast"/>
      <w:textAlignment w:val="center"/>
    </w:pPr>
    <w:rPr>
      <w:rFonts w:ascii="Times New Roman" w:hAnsi="Times New Roman"/>
      <w:sz w:val="2"/>
      <w:szCs w:val="2"/>
      <w:lang w:val="hr-HR"/>
    </w:rPr>
  </w:style>
  <w:style w:customStyle="1" w:styleId="x-btn-center11" w:type="paragraph">
    <w:name w:val="x-btn-center11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right7" w:type="paragraph">
    <w:name w:val="x-btn-right7"/>
    <w:basedOn w:val="Normal"/>
    <w:rsid w:val="006C5B01"/>
    <w:pPr>
      <w:spacing w:after="100" w:afterAutospacing="1" w:before="100" w:beforeAutospacing="1" w:line="15" w:lineRule="atLeast"/>
      <w:textAlignment w:val="center"/>
    </w:pPr>
    <w:rPr>
      <w:rFonts w:ascii="Times New Roman" w:hAnsi="Times New Roman"/>
      <w:sz w:val="2"/>
      <w:szCs w:val="2"/>
      <w:lang w:val="hr-HR"/>
    </w:rPr>
  </w:style>
  <w:style w:customStyle="1" w:styleId="x-btn-text4" w:type="paragraph">
    <w:name w:val="x-btn-tex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FFFF"/>
      <w:sz w:val="26"/>
      <w:szCs w:val="26"/>
      <w:lang w:val="hr-HR"/>
    </w:rPr>
  </w:style>
  <w:style w:customStyle="1" w:styleId="x-date-active1" w:type="paragraph">
    <w:name w:val="x-date-activ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menu-item1" w:type="paragraph">
    <w:name w:val="x-menu-item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15"/>
      <w:szCs w:val="15"/>
      <w:lang w:val="hr-HR"/>
    </w:rPr>
  </w:style>
  <w:style w:customStyle="1" w:styleId="x-menu-item-icon5" w:type="paragraph">
    <w:name w:val="x-menu-item-icon5"/>
    <w:basedOn w:val="Normal"/>
    <w:rsid w:val="006C5B01"/>
    <w:pPr>
      <w:spacing w:line="432" w:lineRule="atLeast"/>
      <w:ind w:right="75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ip-close1" w:type="paragraph">
    <w:name w:val="x-tip-close1"/>
    <w:basedOn w:val="Normal"/>
    <w:rsid w:val="006C5B01"/>
    <w:pPr>
      <w:spacing w:after="30" w:line="432" w:lineRule="atLeast"/>
      <w:ind w:left="30"/>
    </w:pPr>
    <w:rPr>
      <w:rFonts w:ascii="Times New Roman" w:hAnsi="Times New Roman"/>
      <w:vanish/>
      <w:sz w:val="26"/>
      <w:szCs w:val="26"/>
      <w:lang w:val="hr-HR"/>
    </w:rPr>
  </w:style>
  <w:style w:customStyle="1" w:styleId="x-tip-tc1" w:type="paragraph">
    <w:name w:val="x-tip-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1" w:type="paragraph">
    <w:name w:val="x-tip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1" w:type="paragraph">
    <w:name w:val="x-tip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1" w:type="paragraph">
    <w:name w:val="x-tip-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1" w:type="paragraph">
    <w:name w:val="x-tip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r1" w:type="paragraph">
    <w:name w:val="x-tip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c1" w:type="paragraph">
    <w:name w:val="x-tip-mc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tip-ml1" w:type="paragraph">
    <w:name w:val="x-tip-ml1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1" w:type="paragraph">
    <w:name w:val="x-tip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1" w:type="paragraph">
    <w:name w:val="x-tip-header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tip-tc2" w:type="paragraph">
    <w:name w:val="x-tip-tc2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tip-header-text1" w:type="paragraph">
    <w:name w:val="x-tip-header-text1"/>
    <w:basedOn w:val="Normal"/>
    <w:rsid w:val="006C5B01"/>
    <w:pPr>
      <w:spacing w:after="30" w:line="432" w:lineRule="atLeast"/>
    </w:pPr>
    <w:rPr>
      <w:rFonts w:ascii="Tahoma" w:cs="Tahoma" w:hAnsi="Tahoma"/>
      <w:b/>
      <w:bCs/>
      <w:color w:val="444444"/>
      <w:sz w:val="17"/>
      <w:szCs w:val="17"/>
      <w:lang w:val="hr-HR"/>
    </w:rPr>
  </w:style>
  <w:style w:customStyle="1" w:styleId="x-tip-body1" w:type="paragraph">
    <w:name w:val="x-tip-body1"/>
    <w:basedOn w:val="Normal"/>
    <w:rsid w:val="006C5B01"/>
    <w:pPr>
      <w:spacing w:after="100" w:afterAutospacing="1" w:before="100" w:beforeAutospacing="1" w:line="210" w:lineRule="atLeast"/>
    </w:pPr>
    <w:rPr>
      <w:rFonts w:ascii="Tahoma" w:cs="Tahoma" w:hAnsi="Tahoma"/>
      <w:color w:val="444444"/>
      <w:sz w:val="17"/>
      <w:szCs w:val="17"/>
      <w:lang w:val="hr-HR"/>
    </w:rPr>
  </w:style>
  <w:style w:customStyle="1" w:styleId="loading-indicator1" w:type="paragraph">
    <w:name w:val="loading-indicator1"/>
    <w:basedOn w:val="Normal"/>
    <w:rsid w:val="006C5B01"/>
    <w:pPr>
      <w:spacing w:line="240" w:lineRule="atLeast"/>
    </w:pPr>
    <w:rPr>
      <w:rFonts w:ascii="Times New Roman" w:hAnsi="Times New Roman"/>
      <w:sz w:val="17"/>
      <w:szCs w:val="17"/>
      <w:lang w:val="hr-HR"/>
    </w:rPr>
  </w:style>
  <w:style w:customStyle="1" w:styleId="x-tip-tc3" w:type="paragraph">
    <w:name w:val="x-tip-tc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2" w:type="paragraph">
    <w:name w:val="x-tip-t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2" w:type="paragraph">
    <w:name w:val="x-tip-t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2" w:type="paragraph">
    <w:name w:val="x-tip-bc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2" w:type="paragraph">
    <w:name w:val="x-tip-b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l2" w:type="paragraph">
    <w:name w:val="x-tip-m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2" w:type="paragraph">
    <w:name w:val="x-tip-m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ody2" w:type="paragraph">
    <w:name w:val="x-tip-body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6" w:type="paragraph">
    <w:name w:val="x-menu-item-icon6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7" w:type="paragraph">
    <w:name w:val="x-menu-item-icon7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8" w:type="paragraph">
    <w:name w:val="x-menu-item-icon8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9" w:type="paragraph">
    <w:name w:val="x-menu-item-icon9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color-palette1" w:type="paragraph">
    <w:name w:val="x-color-palette1"/>
    <w:basedOn w:val="Normal"/>
    <w:rsid w:val="006C5B01"/>
    <w:pPr>
      <w:spacing w:after="100" w:afterAutospacing="1" w:before="100" w:beforeAutospacing="1" w:line="432" w:lineRule="atLeast"/>
      <w:ind w:left="390" w:right="60"/>
    </w:pPr>
    <w:rPr>
      <w:rFonts w:ascii="Times New Roman" w:hAnsi="Times New Roman"/>
      <w:sz w:val="26"/>
      <w:szCs w:val="26"/>
      <w:lang w:val="hr-HR"/>
    </w:rPr>
  </w:style>
  <w:style w:customStyle="1" w:styleId="x-date-picker1" w:type="paragraph">
    <w:name w:val="x-date-picker1"/>
    <w:basedOn w:val="Normal"/>
    <w:rsid w:val="006C5B01"/>
    <w:pPr>
      <w:pBdr>
        <w:top w:color="A3BAD9" w:space="0" w:sz="6" w:val="single"/>
        <w:left w:color="A3BAD9" w:space="0" w:sz="6" w:val="single"/>
        <w:bottom w:color="A3BAD9" w:space="0" w:sz="6" w:val="single"/>
        <w:right w:color="A3BAD9" w:space="0" w:sz="6" w:val="single"/>
      </w:pBdr>
      <w:shd w:color="auto" w:fill="FFFFFF" w:val="clear"/>
      <w:spacing w:after="30" w:before="30" w:line="432" w:lineRule="atLeast"/>
      <w:ind w:left="390" w:right="60"/>
    </w:pPr>
    <w:rPr>
      <w:rFonts w:ascii="Times New Roman" w:hAnsi="Times New Roman"/>
      <w:sz w:val="17"/>
      <w:szCs w:val="17"/>
      <w:lang w:val="hr-HR"/>
    </w:rPr>
  </w:style>
  <w:style w:customStyle="1" w:styleId="x-color-palette2" w:type="paragraph">
    <w:name w:val="x-color-palette2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2" w:type="paragraph">
    <w:name w:val="x-date-picker2"/>
    <w:basedOn w:val="Normal"/>
    <w:rsid w:val="006C5B01"/>
    <w:pPr>
      <w:shd w:color="auto" w:fill="FFFFFF" w:val="clear"/>
      <w:spacing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x-menu-item-checked1" w:type="paragraph">
    <w:name w:val="x-menu-item-checked1"/>
    <w:basedOn w:val="Normal"/>
    <w:rsid w:val="006C5B01"/>
    <w:pP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l1" w:type="paragraph">
    <w:name w:val="x-box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r1" w:type="paragraph">
    <w:name w:val="x-box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l1" w:type="paragraph">
    <w:name w:val="x-box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r1" w:type="paragraph">
    <w:name w:val="x-box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c1" w:type="paragraph">
    <w:name w:val="x-box-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c1" w:type="paragraph">
    <w:name w:val="x-box-mc1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ahoma" w:cs="Tahoma" w:hAnsi="Tahoma"/>
      <w:color w:val="393939"/>
      <w:sz w:val="18"/>
      <w:szCs w:val="18"/>
      <w:lang w:val="hr-HR"/>
    </w:rPr>
  </w:style>
  <w:style w:customStyle="1" w:styleId="x-box-tc1" w:type="paragraph">
    <w:name w:val="x-box-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l1" w:type="paragraph">
    <w:name w:val="x-box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r1" w:type="paragraph">
    <w:name w:val="x-box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nner1" w:type="paragraph">
    <w:name w:val="x-combo-list-inner1"/>
    <w:basedOn w:val="Normal"/>
    <w:rsid w:val="006C5B01"/>
    <w:pPr>
      <w:pBdr>
        <w:bottom w:color="98C0F4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selected1" w:type="paragraph">
    <w:name w:val="x-combo-selected1"/>
    <w:basedOn w:val="Normal"/>
    <w:rsid w:val="006C5B01"/>
    <w:pP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7" w:type="paragraph">
    <w:name w:val="x-toolbar7"/>
    <w:basedOn w:val="Normal"/>
    <w:rsid w:val="006C5B01"/>
    <w:pPr>
      <w:pBdr>
        <w:top w:color="98C0F4" w:space="2" w:sz="6" w:val="single"/>
        <w:left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tem1" w:type="paragraph">
    <w:name w:val="x-combo-list-item1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toolbar8" w:type="paragraph">
    <w:name w:val="x-toolbar8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9" w:type="paragraph">
    <w:name w:val="x-toolbar9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0" w:type="paragraph">
    <w:name w:val="x-toolbar10"/>
    <w:basedOn w:val="Normal"/>
    <w:rsid w:val="006C5B01"/>
    <w:pPr>
      <w:pBdr>
        <w:top w:color="D0D0D0" w:space="2" w:sz="6" w:val="single"/>
        <w:left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1" w:type="paragraph">
    <w:name w:val="x-toolbar11"/>
    <w:basedOn w:val="Normal"/>
    <w:rsid w:val="006C5B01"/>
    <w:pPr>
      <w:pBdr>
        <w:top w:color="D0D0D0" w:space="2" w:sz="6" w:val="single"/>
        <w:left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5" w:type="paragraph">
    <w:name w:val="x-panel-body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1" w:type="paragraph">
    <w:name w:val="x-panel-header1"/>
    <w:basedOn w:val="Normal"/>
    <w:rsid w:val="006C5B01"/>
    <w:pP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panel-icon1" w:type="paragraph">
    <w:name w:val="x-panel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con2" w:type="paragraph">
    <w:name w:val="x-panel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footer1" w:type="paragraph">
    <w:name w:val="x-panel-foot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c1" w:type="paragraph">
    <w:name w:val="x-panel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window-bc1" w:type="paragraph">
    <w:name w:val="x-window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resizable-handle1" w:type="paragraph">
    <w:name w:val="x-resizable-handle1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vanish/>
      <w:sz w:val="2"/>
      <w:szCs w:val="2"/>
      <w:lang w:val="hr-HR"/>
    </w:rPr>
  </w:style>
  <w:style w:customStyle="1" w:styleId="x-toolbar12" w:type="paragraph">
    <w:name w:val="x-toolbar12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3" w:type="paragraph">
    <w:name w:val="x-toolbar13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2" w:type="paragraph">
    <w:name w:val="x-btn2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panel-btns-center1" w:type="paragraph">
    <w:name w:val="x-panel-btns-center1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window-header1" w:type="paragraph">
    <w:name w:val="x-window-header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color w:val="555555"/>
      <w:sz w:val="17"/>
      <w:szCs w:val="17"/>
      <w:lang w:val="hr-HR"/>
    </w:rPr>
  </w:style>
  <w:style w:customStyle="1" w:styleId="x-window-footer1" w:type="paragraph">
    <w:name w:val="x-window-footer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window-bl1" w:type="paragraph">
    <w:name w:val="x-window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r1" w:type="paragraph">
    <w:name w:val="x-window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l1" w:type="paragraph">
    <w:name w:val="x-window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r1" w:type="paragraph">
    <w:name w:val="x-window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1" w:type="paragraph">
    <w:name w:val="x-window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r1" w:type="paragraph">
    <w:name w:val="x-window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footer2" w:type="paragraph">
    <w:name w:val="x-window-foot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c1" w:type="paragraph">
    <w:name w:val="x-window-tc1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1" w:type="paragraph">
    <w:name w:val="x-window-mc1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toolbar14" w:type="paragraph">
    <w:name w:val="x-toolbar14"/>
    <w:basedOn w:val="Normal"/>
    <w:rsid w:val="006C5B01"/>
    <w:pPr>
      <w:pBdr>
        <w:top w:color="D0D0D0" w:space="2" w:sz="2" w:val="single"/>
        <w:bottom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5" w:type="paragraph">
    <w:name w:val="x-toolbar15"/>
    <w:basedOn w:val="Normal"/>
    <w:rsid w:val="006C5B01"/>
    <w:pPr>
      <w:pBdr>
        <w:top w:color="99BBE8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2" w:type="paragraph">
    <w:name w:val="x-window-tl2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3" w:type="paragraph">
    <w:name w:val="x-window-tl3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2" w:type="paragraph">
    <w:name w:val="x-resizable-handle2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vanish/>
      <w:sz w:val="2"/>
      <w:szCs w:val="2"/>
      <w:lang w:val="hr-HR"/>
    </w:rPr>
  </w:style>
  <w:style w:customStyle="1" w:styleId="x-window-mc2" w:type="paragraph">
    <w:name w:val="x-window-mc2"/>
    <w:basedOn w:val="Normal"/>
    <w:rsid w:val="006C5B01"/>
    <w:pPr>
      <w:pBdr>
        <w:top w:color="D0D0D0" w:space="0" w:sz="6" w:val="single"/>
        <w:left w:color="D0D0D0" w:space="0" w:sz="6" w:val="single"/>
        <w:bottom w:color="EEEEEE" w:space="0" w:sz="6" w:val="single"/>
        <w:right w:color="EEEEEE" w:space="0" w:sz="6" w:val="single"/>
      </w:pBdr>
      <w:shd w:color="auto" w:fill="E8E8E8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body1" w:type="paragraph">
    <w:name w:val="x-window-body1"/>
    <w:basedOn w:val="Normal"/>
    <w:rsid w:val="006C5B01"/>
    <w:pPr>
      <w:pBdr>
        <w:top w:color="EEEEEE" w:space="0" w:sz="6" w:val="single"/>
        <w:left w:color="EEEEEE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3" w:type="paragraph">
    <w:name w:val="x-window-mc3"/>
    <w:basedOn w:val="Normal"/>
    <w:rsid w:val="006C5B01"/>
    <w:pPr>
      <w:pBdr>
        <w:top w:color="D0D0D0" w:space="0" w:sz="6" w:val="single"/>
        <w:left w:color="D0D0D0" w:space="0" w:sz="6" w:val="single"/>
        <w:bottom w:color="EEEEEE" w:space="0" w:sz="6" w:val="single"/>
        <w:right w:color="EEEEEE" w:space="0" w:sz="6" w:val="single"/>
      </w:pBdr>
      <w:shd w:color="auto" w:fill="E4E4E4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text5" w:type="paragraph">
    <w:name w:val="x-btn-text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inner1" w:type="paragraph">
    <w:name w:val="x-tip-bd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border1" w:type="paragraph">
    <w:name w:val="x-panel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-noborder1" w:type="paragraph">
    <w:name w:val="x-panel-header-noborder1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6" w:type="paragraph">
    <w:name w:val="x-toolbar16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7" w:type="paragraph">
    <w:name w:val="x-toolbar17"/>
    <w:basedOn w:val="Normal"/>
    <w:rsid w:val="006C5B01"/>
    <w:pPr>
      <w:pBdr>
        <w:top w:color="D0D0D0" w:space="2" w:sz="6" w:val="single"/>
        <w:left w:color="D0D0D0" w:space="2" w:sz="2" w:val="single"/>
        <w:bottom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4" w:type="paragraph">
    <w:name w:val="x-window-mc4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body-noborder1" w:type="paragraph">
    <w:name w:val="x-window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noborder1" w:type="paragraph">
    <w:name w:val="x-tab-panel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-noborder1" w:type="paragraph">
    <w:name w:val="x-tab-panel-header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-noborder1" w:type="paragraph">
    <w:name w:val="x-tab-panel-footer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8" w:type="paragraph">
    <w:name w:val="x-toolbar18"/>
    <w:basedOn w:val="Normal"/>
    <w:rsid w:val="006C5B01"/>
    <w:pPr>
      <w:pBdr>
        <w:top w:color="D0D0D0" w:space="2" w:sz="6" w:val="single"/>
        <w:left w:color="D0D0D0" w:space="2" w:sz="2" w:val="single"/>
        <w:bottom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9" w:type="paragraph">
    <w:name w:val="x-toolbar19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1" w:type="paragraph">
    <w:name w:val="x-layout-collapsed1"/>
    <w:basedOn w:val="Normal"/>
    <w:rsid w:val="006C5B01"/>
    <w:pPr>
      <w:pBdr>
        <w:top w:color="E0E0E0" w:space="0" w:sz="6" w:val="single"/>
        <w:left w:color="E0E0E0" w:space="0" w:sz="6" w:val="single"/>
        <w:bottom w:color="E0E0E0" w:space="0" w:sz="6" w:val="single"/>
        <w:right w:color="E0E0E0" w:space="0" w:sz="6" w:val="single"/>
      </w:pBd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1" w:type="paragraph">
    <w:name w:val="x-layout-collapsed-tools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2" w:type="paragraph">
    <w:name w:val="x-layout-collapsed-tools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1" w:type="paragraph">
    <w:name w:val="x-layout-mini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2" w:type="paragraph">
    <w:name w:val="x-layout-mini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3" w:type="paragraph">
    <w:name w:val="x-layout-mini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4" w:type="paragraph">
    <w:name w:val="x-layout-mini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5" w:type="paragraph">
    <w:name w:val="x-layout-mini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6" w:type="paragraph">
    <w:name w:val="x-layout-mini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7" w:type="paragraph">
    <w:name w:val="x-layout-mini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8" w:type="paragraph">
    <w:name w:val="x-layout-mini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text-back1" w:type="paragraph">
    <w:name w:val="x-progress-text-back1"/>
    <w:basedOn w:val="Normal"/>
    <w:rsid w:val="006C5B01"/>
    <w:pPr>
      <w:spacing w:after="100" w:afterAutospacing="1" w:before="100" w:beforeAutospacing="1" w:line="225" w:lineRule="atLeast"/>
    </w:pPr>
    <w:rPr>
      <w:rFonts w:ascii="Times New Roman" w:hAnsi="Times New Roman"/>
      <w:color w:val="396095"/>
      <w:sz w:val="26"/>
      <w:szCs w:val="26"/>
      <w:lang w:val="hr-HR"/>
    </w:rPr>
  </w:style>
  <w:style w:customStyle="1" w:styleId="x-window-body2" w:type="paragraph">
    <w:name w:val="x-window-body2"/>
    <w:basedOn w:val="Normal"/>
    <w:rsid w:val="006C5B01"/>
    <w:pPr>
      <w:pBdr>
        <w:top w:color="CCCCCC" w:space="0" w:sz="6" w:val="single"/>
        <w:bottom w:color="CCCCCC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1" w:type="paragraph">
    <w:name w:val="ext-mb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x-window-header-text1" w:type="paragraph">
    <w:name w:val="x-window-header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ext-mb-input1" w:type="paragraph">
    <w:name w:val="ext-mb-input1"/>
    <w:basedOn w:val="Normal"/>
    <w:rsid w:val="006C5B01"/>
    <w:pPr>
      <w:spacing w:after="100" w:afterAutospacing="1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area1" w:type="paragraph">
    <w:name w:val="ext-mb-textarea1"/>
    <w:basedOn w:val="Normal"/>
    <w:rsid w:val="006C5B01"/>
    <w:pPr>
      <w:spacing w:after="100" w:afterAutospacing="1" w:before="60" w:line="432" w:lineRule="atLeast"/>
    </w:pPr>
    <w:rPr>
      <w:rFonts w:ascii="Tahoma" w:cs="Tahoma" w:hAnsi="Tahoma"/>
      <w:sz w:val="18"/>
      <w:szCs w:val="18"/>
      <w:lang w:val="hr-HR"/>
    </w:rPr>
  </w:style>
  <w:style w:customStyle="1" w:styleId="x-progress-wrap1" w:type="paragraph">
    <w:name w:val="x-progress-wrap1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wrap2" w:type="paragraph">
    <w:name w:val="x-progress-wrap2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9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sg-box-wait1" w:type="paragraph">
    <w:name w:val="x-msg-box-wait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ext-mb-icon1" w:type="paragraph">
    <w:name w:val="ext-mb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con2" w:type="paragraph">
    <w:name w:val="ext-mb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fo1" w:type="paragraph">
    <w:name w:val="ext-mb-info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warning1" w:type="paragraph">
    <w:name w:val="ext-mb-warning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question1" w:type="paragraph">
    <w:name w:val="ext-mb-questi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error1" w:type="paragraph">
    <w:name w:val="ext-mb-erro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1" w:type="paragraph">
    <w:name w:val="x-slider-en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1" w:type="paragraph">
    <w:name w:val="x-slider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1" w:type="paragraph">
    <w:name w:val="x-slider-thumb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2" w:type="paragraph">
    <w:name w:val="x-slider-end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2" w:type="paragraph">
    <w:name w:val="x-slider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2" w:type="paragraph">
    <w:name w:val="x-slider-thumb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loat-right1" w:type="paragraph">
    <w:name w:val="x-float-right1"/>
    <w:basedOn w:val="Normal"/>
    <w:rsid w:val="006C5B01"/>
    <w:pPr>
      <w:spacing w:after="100" w:afterAutospacing="1" w:before="100" w:beforeAutospacing="1" w:line="432" w:lineRule="atLeast"/>
      <w:ind w:right="60"/>
    </w:pPr>
    <w:rPr>
      <w:rFonts w:ascii="Times New Roman" w:hAnsi="Times New Roman"/>
      <w:sz w:val="26"/>
      <w:szCs w:val="26"/>
      <w:lang w:val="hr-HR"/>
    </w:rPr>
  </w:style>
  <w:style w:customStyle="1" w:styleId="x-panel-header2" w:type="paragraph">
    <w:name w:val="x-panel-header2"/>
    <w:basedOn w:val="Normal"/>
    <w:rsid w:val="006C5B01"/>
    <w:pPr>
      <w:pBdr>
        <w:bottom w:color="D0D0D0" w:space="3" w:sz="6" w:val="single"/>
      </w:pBd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tool1" w:type="paragraph">
    <w:name w:val="x-tool1"/>
    <w:basedOn w:val="Normal"/>
    <w:rsid w:val="006C5B01"/>
    <w:pPr>
      <w:spacing w:line="432" w:lineRule="atLeast"/>
      <w:ind w:left="-60"/>
    </w:pPr>
    <w:rPr>
      <w:rFonts w:ascii="Times New Roman" w:hAnsi="Times New Roman"/>
      <w:sz w:val="26"/>
      <w:szCs w:val="26"/>
      <w:lang w:val="hr-HR"/>
    </w:rPr>
  </w:style>
  <w:style w:customStyle="1" w:styleId="x-date-header1" w:type="paragraph">
    <w:name w:val="x-date-hea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6" w:type="paragraph">
    <w:name w:val="x-btn-text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FFFF"/>
      <w:sz w:val="26"/>
      <w:szCs w:val="26"/>
      <w:lang w:val="hr-HR"/>
    </w:rPr>
  </w:style>
  <w:style w:customStyle="1" w:styleId="x-toolbar20" w:type="paragraph">
    <w:name w:val="x-toolbar20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-hover1" w:type="paragraph">
    <w:name w:val="x-date-active-hover1"/>
    <w:basedOn w:val="Normal"/>
    <w:rsid w:val="006C5B01"/>
    <w:pPr>
      <w:shd w:color="auto" w:fill="DDECF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ext8" w:type="paragraph">
    <w:name w:val="x-form-text8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check-wrap4" w:type="paragraph">
    <w:name w:val="x-form-check-wrap4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4" w:type="paragraph">
    <w:name w:val="x-form-radio-wrap4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file1" w:type="paragraph">
    <w:name w:val="x-form-fil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text1" w:type="paragraph">
    <w:name w:val="x-form-file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777777"/>
      <w:sz w:val="26"/>
      <w:szCs w:val="26"/>
      <w:lang w:val="hr-HR"/>
    </w:rPr>
  </w:style>
  <w:style w:customStyle="1" w:styleId="x-info-header1" w:type="paragraph">
    <w:name w:val="x-info-header1"/>
    <w:basedOn w:val="Normal"/>
    <w:rsid w:val="006C5B01"/>
    <w:pPr>
      <w:spacing w:after="100" w:afterAutospacing="1" w:before="100" w:beforeAutospacing="1"/>
    </w:pPr>
    <w:rPr>
      <w:rFonts w:ascii="Tahoma" w:cs="Tahoma" w:hAnsi="Tahoma"/>
      <w:b/>
      <w:bCs/>
      <w:color w:val="555555"/>
      <w:sz w:val="20"/>
      <w:lang w:val="hr-HR"/>
    </w:rPr>
  </w:style>
  <w:style w:customStyle="1" w:styleId="x-info-icon1" w:type="paragraph">
    <w:name w:val="x-info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icon2" w:type="paragraph">
    <w:name w:val="x-info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ody1" w:type="paragraph">
    <w:name w:val="x-info-body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color w:val="555555"/>
      <w:sz w:val="18"/>
      <w:szCs w:val="18"/>
      <w:lang w:val="hr-HR"/>
    </w:rPr>
  </w:style>
  <w:style w:customStyle="1" w:styleId="x-info-footer1" w:type="paragraph">
    <w:name w:val="x-info-foot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c1" w:type="paragraph">
    <w:name w:val="x-info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info-bc2" w:type="paragraph">
    <w:name w:val="x-info-bc2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my-list-notchecked1" w:type="paragraph">
    <w:name w:val="my-list-notchecked1"/>
    <w:basedOn w:val="Normal"/>
    <w:rsid w:val="006C5B01"/>
    <w:pPr>
      <w:spacing w:before="3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checked1" w:type="paragraph">
    <w:name w:val="my-list-checked1"/>
    <w:basedOn w:val="Normal"/>
    <w:rsid w:val="006C5B01"/>
    <w:pPr>
      <w:spacing w:before="3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1" w:type="paragraph">
    <w:name w:val="my-list-item1"/>
    <w:basedOn w:val="Normal"/>
    <w:rsid w:val="006C5B01"/>
    <w:pPr>
      <w:pBdr>
        <w:top w:color="FFFFFF" w:space="0" w:sz="6" w:val="single"/>
        <w:left w:color="FFFFFF" w:space="0" w:sz="6" w:val="single"/>
        <w:bottom w:color="FFFFFF" w:space="0" w:sz="6" w:val="single"/>
        <w:right w:color="FFFFFF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over1" w:type="paragraph">
    <w:name w:val="my-list-item-over1"/>
    <w:basedOn w:val="Normal"/>
    <w:rsid w:val="006C5B01"/>
    <w:pPr>
      <w:pBdr>
        <w:top w:color="B5B4B4" w:space="0" w:sz="6" w:val="dotted"/>
        <w:left w:color="B5B4B4" w:space="0" w:sz="6" w:val="dotted"/>
        <w:bottom w:color="B5B4B4" w:space="0" w:sz="6" w:val="dotted"/>
        <w:right w:color="B5B4B4" w:space="0" w:sz="6" w:val="dotted"/>
      </w:pBdr>
      <w:shd w:color="auto" w:fill="F1F1F1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sel1" w:type="paragraph">
    <w:name w:val="my-list-item-sel1"/>
    <w:basedOn w:val="Normal"/>
    <w:rsid w:val="006C5B01"/>
    <w:pPr>
      <w:pBdr>
        <w:top w:color="9EB8ED" w:space="0" w:sz="6" w:val="dotted"/>
        <w:left w:color="9EB8ED" w:space="0" w:sz="6" w:val="dotted"/>
        <w:bottom w:color="9EB8ED" w:space="0" w:sz="6" w:val="dotted"/>
        <w:right w:color="9EB8ED" w:space="0" w:sz="6" w:val="dotted"/>
      </w:pBd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1" w:type="paragraph">
    <w:name w:val="my-list-item-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1" w:type="paragraph">
    <w:name w:val="my-list-item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ml1" w:type="paragraph">
    <w:name w:val="my-list-item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1" w:type="paragraph">
    <w:name w:val="my-list-item-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1" w:type="paragraph">
    <w:name w:val="my-list-item-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2" w:type="paragraph">
    <w:name w:val="my-list-item-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2" w:type="paragraph">
    <w:name w:val="my-list-item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ml2" w:type="paragraph">
    <w:name w:val="my-list-item-m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2" w:type="paragraph">
    <w:name w:val="my-list-item-c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2" w:type="paragraph">
    <w:name w:val="my-list-item-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1" w:type="paragraph">
    <w:name w:val="my-tbl-item-cell-overflow1"/>
    <w:basedOn w:val="Normal"/>
    <w:rsid w:val="006C5B01"/>
    <w:pPr>
      <w:pBdr>
        <w:right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2" w:type="paragraph">
    <w:name w:val="my-tbl-item-cell-overflow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text1" w:type="paragraph">
    <w:name w:val="my-tbl-item-cell-text1"/>
    <w:basedOn w:val="Normal"/>
    <w:rsid w:val="006C5B01"/>
    <w:pPr>
      <w:spacing w:after="100" w:afterAutospacing="1" w:before="100" w:beforeAutospacing="1" w:line="432" w:lineRule="atLeast"/>
    </w:pPr>
    <w:rPr>
      <w:rFonts w:cs="Arial"/>
      <w:sz w:val="17"/>
      <w:szCs w:val="17"/>
      <w:lang w:val="hr-HR"/>
    </w:rPr>
  </w:style>
  <w:style w:customStyle="1" w:styleId="my-tbl-item-cell-widget1" w:type="paragraph">
    <w:name w:val="my-tbl-item-cell-widge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open1" w:type="paragraph">
    <w:name w:val="my-tree-ope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close1" w:type="paragraph">
    <w:name w:val="my-tree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1" w:type="paragraph">
    <w:name w:val="tree-fol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con1" w:type="paragraph">
    <w:name w:val="my-treetbl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open1" w:type="paragraph">
    <w:name w:val="my-treetbl-ope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lose1" w:type="paragraph">
    <w:name w:val="my-treetbl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2" w:type="paragraph">
    <w:name w:val="tree-fold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1" w:type="paragraph">
    <w:name w:val="my-treetbl-cel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overflow1" w:type="paragraph">
    <w:name w:val="my-treetbl-cell-overflow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text1" w:type="paragraph">
    <w:name w:val="my-treetbl-cell-text1"/>
    <w:basedOn w:val="Normal"/>
    <w:rsid w:val="006C5B01"/>
    <w:pPr>
      <w:spacing w:after="100" w:afterAutospacing="1" w:before="100" w:beforeAutospacing="1" w:line="432" w:lineRule="atLeast"/>
    </w:pPr>
    <w:rPr>
      <w:rFonts w:cs="Arial"/>
      <w:sz w:val="18"/>
      <w:szCs w:val="18"/>
      <w:lang w:val="hr-HR"/>
    </w:rPr>
  </w:style>
  <w:style w:customStyle="1" w:styleId="x-tip-top1" w:type="paragraph">
    <w:name w:val="x-tip-top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left1" w:type="paragraph">
    <w:name w:val="x-tip-top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right1" w:type="paragraph">
    <w:name w:val="x-tip-top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1" w:type="paragraph">
    <w:name w:val="x-tip-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left1" w:type="paragraph">
    <w:name w:val="x-tip-ft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right1" w:type="paragraph">
    <w:name w:val="x-tip-ft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left1" w:type="paragraph">
    <w:name w:val="x-tip-bd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right1" w:type="paragraph">
    <w:name w:val="x-tip-bd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5" w:type="paragraph">
    <w:name w:val="x-window-mc5"/>
    <w:basedOn w:val="Normal"/>
    <w:rsid w:val="006C5B01"/>
    <w:pPr>
      <w:shd w:color="auto" w:fill="E4E4E4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center12" w:type="paragraph">
    <w:name w:val="x-btn-center12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CCCCCC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13" w:type="paragraph">
    <w:name w:val="x-btn-center13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window-mc6" w:type="paragraph">
    <w:name w:val="x-window-mc6"/>
    <w:basedOn w:val="Normal"/>
    <w:rsid w:val="006C5B01"/>
    <w:pPr>
      <w:pBdr>
        <w:top w:color="CCCCCC" w:space="0" w:sz="6" w:val="single"/>
        <w:bottom w:color="CCCCCC" w:space="0" w:sz="6" w:val="single"/>
      </w:pBd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form-trigger6" w:type="paragraph">
    <w:name w:val="x-form-trigger6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5" w:type="paragraph">
    <w:name w:val="x-grid3-cell-inner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8" w:type="paragraph">
    <w:name w:val="x-grid3-hd-inner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styleId="Reetkatablice" w:type="table">
    <w:name w:val="Table Grid"/>
    <w:basedOn w:val="Obinatablica"/>
    <w:rsid w:val="00F63F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190421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90421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7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D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D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D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D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69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4661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1494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52172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546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01434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501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685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0227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7894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53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8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04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9585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69722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38035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52666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7266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299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0864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9251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84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94342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233589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481401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0074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42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736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416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0974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1316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697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05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ref.
preslika na VTS-u povodom žalbe</izvorni_sadrzaj>
    <derivirana_varijabla naziv="DomainObject.Predmet.Opis_1">original spis u ref.
preslika na VTS-u povodom žalbe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ožujka 2017.</izvorni_sadrzaj>
    <derivirana_varijabla naziv="DomainObject.Predmet.SpisIzvanSuda.DatumIzlazaSpisa_1">13.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Formated>
  <DomainObject.Predmet.OstaliList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FormatedOIB>
  <DomainObject.Predmet.OstaliListFormatedWithAdress>
    <izvorni_sadrzaj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_1"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OIB_1"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NazivFormated>
  <DomainObject.Predmet.OstaliListNaziv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Naziv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887</properties:Words>
  <properties:Characters>4985</properties:Characters>
  <properties:Lines>113</properties:Lines>
  <properties:Paragraphs>29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2017-03-22T12:54:00Z</dcterms:created>
  <dc:creator>rsticn</dc:creator>
  <cp:lastModifiedBy>Monika Grbac</cp:lastModifiedBy>
  <cp:lastPrinted>2017-03-23T06:44:00Z</cp:lastPrinted>
  <dcterms:modified xmlns:xsi="http://www.w3.org/2001/XMLSchema-instance" xsi:type="dcterms:W3CDTF">2017-03-23T06:44:00Z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