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44ac" w14:paraId="caf44ac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0C03D9">
        <w:rPr>
          <w:b/>
        </w:rPr>
        <w:t>205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28557B">
        <w:t xml:space="preserve"> AUSPUH EŠ j.d.o.o. za trgovinu, proizvodnju i usluge</w:t>
      </w:r>
      <w:r w:rsidR="00BA7881" w:rsidRPr="00BA7881">
        <w:t xml:space="preserve">, skraćena tvrtka: </w:t>
      </w:r>
      <w:r w:rsidR="0028557B" w:rsidRPr="0028557B">
        <w:t>AUSPUH EŠ j.d.o.o.</w:t>
      </w:r>
      <w:r w:rsidR="00BA7881" w:rsidRPr="00BA7881">
        <w:t xml:space="preserve">, </w:t>
      </w:r>
      <w:proofErr w:type="spellStart"/>
      <w:r w:rsidR="0028557B">
        <w:t>Hrušćica</w:t>
      </w:r>
      <w:proofErr w:type="spellEnd"/>
      <w:r w:rsidR="00C342FA">
        <w:t xml:space="preserve">, </w:t>
      </w:r>
      <w:r w:rsidR="0028557B">
        <w:t>Savska 100A</w:t>
      </w:r>
      <w:r w:rsidR="00C342FA">
        <w:t>,</w:t>
      </w:r>
      <w:r w:rsidR="00BA7881" w:rsidRPr="00BA7881">
        <w:t xml:space="preserve"> OIB </w:t>
      </w:r>
      <w:r w:rsidR="0028557B">
        <w:t>39638977818</w:t>
      </w:r>
      <w:r w:rsidR="00C342FA">
        <w:t xml:space="preserve"> </w:t>
      </w:r>
      <w:r w:rsidRPr="00690169">
        <w:t xml:space="preserve">dana </w:t>
      </w:r>
      <w:r w:rsidR="00C77142">
        <w:t>19</w:t>
      </w:r>
      <w:r w:rsidR="007C4FD3">
        <w:t>. ožujka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C342FA" w:rsidP="003D7F32" w:rsidR="007B218F" w:rsidRPr="003D7F32">
      <w:pPr>
        <w:ind w:left="360"/>
        <w:jc w:val="center"/>
        <w:rPr>
          <w:b/>
        </w:rPr>
      </w:pPr>
      <w:r>
        <w:rPr>
          <w:b/>
        </w:rPr>
        <w:t>11</w:t>
      </w:r>
      <w:r w:rsidR="003D7F32">
        <w:rPr>
          <w:b/>
        </w:rPr>
        <w:t xml:space="preserve">. </w:t>
      </w:r>
      <w:r w:rsidR="007C4FD3">
        <w:rPr>
          <w:b/>
        </w:rPr>
        <w:t>travnja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>
        <w:rPr>
          <w:b/>
        </w:rPr>
        <w:t>09</w:t>
      </w:r>
      <w:r w:rsidR="007B218F" w:rsidRPr="003D7F32">
        <w:rPr>
          <w:b/>
        </w:rPr>
        <w:t>:</w:t>
      </w:r>
      <w:r w:rsidR="006D5AFA"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>, da</w:t>
      </w:r>
      <w:r w:rsidR="00AC47CD">
        <w:t xml:space="preserve"> ima </w:t>
      </w:r>
      <w:r w:rsidR="000C03D9">
        <w:t>pet</w:t>
      </w:r>
      <w:r w:rsidR="000225E2">
        <w:t xml:space="preserve"> zaposlen</w:t>
      </w:r>
      <w:r w:rsidR="000C03D9">
        <w:t>ih</w:t>
      </w:r>
      <w:r w:rsidR="000225E2">
        <w:t xml:space="preserve"> osob</w:t>
      </w:r>
      <w:r w:rsidR="000C03D9">
        <w:t>a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proofErr w:type="spellStart"/>
      <w:r w:rsidR="000C03D9">
        <w:t>Raiffeisenbank</w:t>
      </w:r>
      <w:proofErr w:type="spellEnd"/>
      <w:r w:rsidR="000C03D9">
        <w:t xml:space="preserve"> </w:t>
      </w:r>
      <w:proofErr w:type="spellStart"/>
      <w:r w:rsidR="000C03D9">
        <w:t>Austria</w:t>
      </w:r>
      <w:proofErr w:type="spellEnd"/>
      <w:r w:rsidR="000C03D9">
        <w:t xml:space="preserve"> d.d.</w:t>
      </w:r>
      <w:r w:rsidR="002849FF">
        <w:t>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lastRenderedPageBreak/>
        <w:t>Broj: 7/St-</w:t>
      </w:r>
      <w:r w:rsidR="00B91DE2">
        <w:rPr>
          <w:b/>
        </w:rPr>
        <w:t>1</w:t>
      </w:r>
      <w:r w:rsidR="000C03D9">
        <w:rPr>
          <w:b/>
        </w:rPr>
        <w:t>205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C77142">
        <w:t>19</w:t>
      </w:r>
      <w:r w:rsidR="008E65B7">
        <w:t>. ožujka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422C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2FB">
        <w:t xml:space="preserve">                 </w:t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8762FB">
        <w:t xml:space="preserve">                  </w:t>
      </w:r>
      <w:r w:rsidR="000118EA">
        <w:t xml:space="preserve">   </w:t>
      </w:r>
      <w:r w:rsidR="00953C42">
        <w:t>Mirna Vujčić</w:t>
      </w:r>
    </w:p>
    <w:p w:rsidRDefault="008762FB" w:rsidP="000118EA" w:rsidR="008762FB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0C03D9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57DB"/>
    <w:rsid w:val="00264613"/>
    <w:rsid w:val="00272BD2"/>
    <w:rsid w:val="00275370"/>
    <w:rsid w:val="002849FF"/>
    <w:rsid w:val="0028557B"/>
    <w:rsid w:val="002A0407"/>
    <w:rsid w:val="002B3BFE"/>
    <w:rsid w:val="002B723F"/>
    <w:rsid w:val="002D4792"/>
    <w:rsid w:val="002D575C"/>
    <w:rsid w:val="002F0551"/>
    <w:rsid w:val="002F2279"/>
    <w:rsid w:val="002F6B48"/>
    <w:rsid w:val="00312489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6D5AFA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762FB"/>
    <w:rsid w:val="00880A21"/>
    <w:rsid w:val="008861F7"/>
    <w:rsid w:val="008B6134"/>
    <w:rsid w:val="008C0ABB"/>
    <w:rsid w:val="008C5FDB"/>
    <w:rsid w:val="008E3CD8"/>
    <w:rsid w:val="008E478D"/>
    <w:rsid w:val="008E65B7"/>
    <w:rsid w:val="008F0165"/>
    <w:rsid w:val="009405CF"/>
    <w:rsid w:val="00942FE6"/>
    <w:rsid w:val="00953C42"/>
    <w:rsid w:val="00970631"/>
    <w:rsid w:val="009711D6"/>
    <w:rsid w:val="00971B45"/>
    <w:rsid w:val="009F1D0D"/>
    <w:rsid w:val="00A25D5E"/>
    <w:rsid w:val="00A27058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91DE2"/>
    <w:rsid w:val="00BA7881"/>
    <w:rsid w:val="00BC00F5"/>
    <w:rsid w:val="00BF0BC9"/>
    <w:rsid w:val="00BF6EAE"/>
    <w:rsid w:val="00BF6F6C"/>
    <w:rsid w:val="00BF7463"/>
    <w:rsid w:val="00C342FA"/>
    <w:rsid w:val="00C77142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St-1205/2017</izvorni_sadrzaj>
    <derivirana_varijabla naziv="DomainObject.Predmet.OznakaBroj_1">St-1205/2017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AUSPUH EŠ j.d.o.o. za trgovinu, proizvodnju i usluge</izvorni_sadrzaj>
    <derivirana_varijabla naziv="DomainObject.Predmet.ProtustrankaFormated_1">  AUSPUH EŠ j.d.o.o. za trgovinu, proizvodnju i usluge</derivirana_varijabla>
  </DomainObject.Predmet.ProtustrankaFormated>
  <DomainObject.Predmet.ProtustrankaFormatedOIB>
    <izvorni_sadrzaj>  AUSPUH EŠ j.d.o.o. za trgovinu, proizvodnju i usluge, OIB 39638977818</izvorni_sadrzaj>
    <derivirana_varijabla naziv="DomainObject.Predmet.ProtustrankaFormatedOIB_1">  AUSPUH EŠ j.d.o.o. za trgovinu, proizvodnju i usluge, OIB 39638977818</derivirana_varijabla>
  </DomainObject.Predmet.ProtustrankaFormatedOIB>
  <DomainObject.Predmet.ProtustrankaFormatedWithAdress>
    <izvorni_sadrzaj> AUSPUH EŠ j.d.o.o. za trgovinu, proizvodnju i usluge, Savska 100A , 10360 Hrušćica</izvorni_sadrzaj>
    <derivirana_varijabla naziv="DomainObject.Predmet.ProtustrankaFormatedWithAdress_1"> AUSPUH EŠ j.d.o.o. za trgovinu, proizvodnju i usluge, Savska 100A , 10360 Hrušćica</derivirana_varijabla>
  </DomainObject.Predmet.ProtustrankaFormatedWithAdress>
  <DomainObject.Predmet.ProtustrankaFormatedWithAdressOIB>
    <izvorni_sadrzaj> AUSPUH EŠ j.d.o.o. za trgovinu, proizvodnju i usluge, OIB 39638977818, Savska 100A , 10360 Hrušćica</izvorni_sadrzaj>
    <derivirana_varijabla naziv="DomainObject.Predmet.ProtustrankaFormatedWithAdressOIB_1"> AUSPUH EŠ j.d.o.o. za trgovinu, proizvodnju i usluge, OIB 39638977818, Savska 100A , 10360 Hrušćica</derivirana_varijabla>
  </DomainObject.Predmet.ProtustrankaFormatedWithAdressOIB>
  <DomainObject.Predmet.ProtustrankaWithAdress>
    <izvorni_sadrzaj>AUSPUH EŠ j.d.o.o. za trgovinu, proizvodnju i usluge Savska 100A , 10360 Hrušćica</izvorni_sadrzaj>
    <derivirana_varijabla naziv="DomainObject.Predmet.ProtustrankaWithAdress_1">AUSPUH EŠ j.d.o.o. za trgovinu, proizvodnju i usluge Savska 100A , 10360 Hrušćica</derivirana_varijabla>
  </DomainObject.Predmet.ProtustrankaWithAdress>
  <DomainObject.Predmet.ProtustrankaWithAdressOIB>
    <izvorni_sadrzaj>AUSPUH EŠ j.d.o.o. za trgovinu, proizvodnju i usluge, OIB 39638977818, Savska 100A , 10360 Hrušćica</izvorni_sadrzaj>
    <derivirana_varijabla naziv="DomainObject.Predmet.ProtustrankaWithAdressOIB_1">AUSPUH EŠ j.d.o.o. za trgovinu, proizvodnju i usluge, OIB 39638977818, Savska 100A , 10360 Hrušćica</derivirana_varijabla>
  </DomainObject.Predmet.ProtustrankaWithAdressOIB>
  <DomainObject.Predmet.ProtustrankaNazivFormated>
    <izvorni_sadrzaj>AUSPUH EŠ j.d.o.o. za trgovinu, proizvodnju i usluge</izvorni_sadrzaj>
    <derivirana_varijabla naziv="DomainObject.Predmet.ProtustrankaNazivFormated_1">AUSPUH EŠ j.d.o.o. za trgovinu, proizvodnju i usluge</derivirana_varijabla>
  </DomainObject.Predmet.ProtustrankaNazivFormated>
  <DomainObject.Predmet.ProtustrankaNazivFormatedOIB>
    <izvorni_sadrzaj>AUSPUH EŠ j.d.o.o. za trgovinu, proizvodnju i usluge, OIB 39638977818</izvorni_sadrzaj>
    <derivirana_varijabla naziv="DomainObject.Predmet.ProtustrankaNazivFormatedOIB_1">AUSPUH EŠ j.d.o.o. za trgovinu, proizvodnju i usluge, OIB 39638977818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AUSPUH EŠ j.d.o.o. za trgovinu, proizvodnju i usluge</item>
    </izvorni_sadrzaj>
    <derivirana_varijabla naziv="DomainObject.Predmet.ProtuStrankaListFormated_1">
      <item>AUSPUH EŠ j.d.o.o. za trgovinu, proizvodnju i usluge</item>
    </derivirana_varijabla>
  </DomainObject.Predmet.ProtuStrankaListFormated>
  <DomainObject.Predmet.ProtuStrankaListFormatedOIB>
    <izvorni_sadrzaj>
      <item>AUSPUH EŠ j.d.o.o. za trgovinu, proizvodnju i usluge, OIB 39638977818</item>
    </izvorni_sadrzaj>
    <derivirana_varijabla naziv="DomainObject.Predmet.ProtuStrankaListFormatedOIB_1">
      <item>AUSPUH EŠ j.d.o.o. za trgovinu, proizvodnju i usluge, OIB 39638977818</item>
    </derivirana_varijabla>
  </DomainObject.Predmet.ProtuStrankaListFormatedOIB>
  <DomainObject.Predmet.ProtuStrankaListFormatedWithAdress>
    <izvorni_sadrzaj>
      <item>AUSPUH EŠ j.d.o.o. za trgovinu, proizvodnju i usluge, Savska 100A , 10360 Hrušćica</item>
    </izvorni_sadrzaj>
    <derivirana_varijabla naziv="DomainObject.Predmet.ProtuStrankaListFormatedWithAdress_1">
      <item>AUSPUH EŠ j.d.o.o. za trgovinu, proizvodnju i usluge, Savska 100A , 10360 Hrušćica</item>
    </derivirana_varijabla>
  </DomainObject.Predmet.ProtuStrankaListFormatedWithAdress>
  <DomainObject.Predmet.ProtuStrankaListFormatedWithAdressOIB>
    <izvorni_sadrzaj>
      <item>AUSPUH EŠ j.d.o.o. za trgovinu, proizvodnju i usluge, OIB 39638977818, Savska 100A , 10360 Hrušćica</item>
    </izvorni_sadrzaj>
    <derivirana_varijabla naziv="DomainObject.Predmet.ProtuStrankaListFormatedWithAdressOIB_1">
      <item>AUSPUH EŠ j.d.o.o. za trgovinu, proizvodnju i usluge, OIB 39638977818, Savska 100A , 10360 Hrušćica</item>
    </derivirana_varijabla>
  </DomainObject.Predmet.ProtuStrankaListFormatedWithAdressOIB>
  <DomainObject.Predmet.ProtuStrankaListNazivFormated>
    <izvorni_sadrzaj>
      <item>AUSPUH EŠ j.d.o.o. za trgovinu, proizvodnju i usluge</item>
    </izvorni_sadrzaj>
    <derivirana_varijabla naziv="DomainObject.Predmet.ProtuStrankaListNazivFormated_1">
      <item>AUSPUH EŠ j.d.o.o. za trgovinu, proizvodnju i usluge</item>
    </derivirana_varijabla>
  </DomainObject.Predmet.ProtuStrankaListNazivFormated>
  <DomainObject.Predmet.ProtuStrankaListNazivFormatedOIB>
    <izvorni_sadrzaj>
      <item>AUSPUH EŠ j.d.o.o. za trgovinu, proizvodnju i usluge, OIB 39638977818</item>
    </izvorni_sadrzaj>
    <derivirana_varijabla naziv="DomainObject.Predmet.ProtuStrankaListNazivFormatedOIB_1">
      <item>AUSPUH EŠ j.d.o.o. za trgovinu, proizvodnju i usluge, OIB 39638977818</item>
    </derivirana_varijabla>
  </DomainObject.Predmet.ProtuStrankaListNazivFormatedOIB>
  <DomainObject.Predmet.OstaliListFormated>
    <izvorni_sadrzaj>
      <item>Patrik Kljaić</item>
    </izvorni_sadrzaj>
    <derivirana_varijabla naziv="DomainObject.Predmet.OstaliListFormated_1">
      <item>Patrik Kljaić</item>
    </derivirana_varijabla>
  </DomainObject.Predmet.OstaliListFormated>
  <DomainObject.Predmet.OstaliListFormatedOIB>
    <izvorni_sadrzaj>
      <item>Patrik Kljaić, OIB 40922191450</item>
    </izvorni_sadrzaj>
    <derivirana_varijabla naziv="DomainObject.Predmet.OstaliListFormatedOIB_1">
      <item>Patrik Kljaić, OIB 40922191450</item>
    </derivirana_varijabla>
  </DomainObject.Predmet.OstaliListFormatedOIB>
  <DomainObject.Predmet.OstaliListFormatedWithAdress>
    <izvorni_sadrzaj>
      <item>Patrik Kljaić, Savska Ulica 100 A, 10360 Hrušćica</item>
    </izvorni_sadrzaj>
    <derivirana_varijabla naziv="DomainObject.Predmet.OstaliListFormatedWithAdress_1">
      <item>Patrik Kljaić, Savska Ulica 100 A, 10360 Hrušćica</item>
    </derivirana_varijabla>
  </DomainObject.Predmet.OstaliListFormatedWithAdress>
  <DomainObject.Predmet.OstaliListFormatedWithAdressOIB>
    <izvorni_sadrzaj>
      <item>Patrik Kljaić, OIB 40922191450, Savska Ulica 100 A, 10360 Hrušćica</item>
    </izvorni_sadrzaj>
    <derivirana_varijabla naziv="DomainObject.Predmet.OstaliListFormatedWithAdressOIB_1">
      <item>Patrik Kljaić, OIB 40922191450, Savska Ulica 100 A, 10360 Hrušćica</item>
    </derivirana_varijabla>
  </DomainObject.Predmet.OstaliListFormatedWithAdressOIB>
  <DomainObject.Predmet.OstaliListNazivFormated>
    <izvorni_sadrzaj>
      <item>Patrik Kljaić</item>
    </izvorni_sadrzaj>
    <derivirana_varijabla naziv="DomainObject.Predmet.OstaliListNazivFormated_1">
      <item>Patrik Kljaić</item>
    </derivirana_varijabla>
  </DomainObject.Predmet.OstaliListNazivFormated>
  <DomainObject.Predmet.OstaliListNazivFormatedOIB>
    <izvorni_sadrzaj>
      <item>Patrik Kljaić, OIB 40922191450</item>
    </izvorni_sadrzaj>
    <derivirana_varijabla naziv="DomainObject.Predmet.OstaliListNazivFormatedOIB_1">
      <item>Patrik Kljaić, OIB 40922191450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AUSPUH EŠ j.d.o.o. za trgovinu, proizvodnju i usluge</izvorni_sadrzaj>
    <derivirana_varijabla naziv="DomainObject.Predmet.ProtustrankaIDrugi_1">AUSPUH EŠ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AUSPUH EŠ j.d.o.o. za trgovinu, proizvodnju i usluge, OIB 39638977818, Savska 100A , 10360 Hrušćica</izvorni_sadrzaj>
    <derivirana_varijabla naziv="DomainObject.Predmet.ProtustrankaIDrugiAdressOIB_1">AUSPUH EŠ j.d.o.o. za trgovinu, proizvodnju i usluge, OIB 39638977818, Savska 100A 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AUSPUH EŠ j.d.o.o. za trgovinu, proizvodnju i usluge</item>
      <item>FINA Regionalni centar Zagreb</item>
      <item>Patrik Kljaić</item>
    </izvorni_sadrzaj>
    <derivirana_varijabla naziv="DomainObject.Predmet.SudioniciListNaziv_1">
      <item>AUSPUH EŠ j.d.o.o. za trgovinu, proizvodnju i usluge</item>
      <item>FINA Regionalni centar Zagreb</item>
      <item>Patrik Kljaić</item>
    </derivirana_varijabla>
  </DomainObject.Predmet.SudioniciListNaziv>
  <DomainObject.Predmet.SudioniciListAdressOIB>
    <izvorni_sadrzaj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izvorni_sadrzaj>
    <derivirana_varijabla naziv="DomainObject.Predmet.SudioniciListAdressOIB_1">
      <item>AUSPUH EŠ j.d.o.o. za trgovinu, proizvodnju i usluge, OIB 39638977818, Savska 100A ,10360 Hrušćica</item>
      <item>FINA Regionalni centar Zagreb, OIB 85821130368, Trg svibanjskih žrtava 1995. br. 1,10000 Zagreb</item>
      <item>Patrik Kljaić, OIB 40922191450, Savska Ulica 100 A,10360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39638977818</item>
      <item>, OIB 85821130368</item>
      <item>, OIB 40922191450</item>
    </izvorni_sadrzaj>
    <derivirana_varijabla naziv="DomainObject.Predmet.SudioniciListNazivOIB_1">
      <item>, OIB 39638977818</item>
      <item>, OIB 85821130368</item>
      <item>, OIB 40922191450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421</properties:Words>
  <properties:Characters>2388</properties:Characters>
  <properties:Lines>77</properties:Lines>
  <properties:Paragraphs>27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2018-03-16T09:03:00Z</dcterms:created>
  <dc:creator>zbiondic</dc:creator>
  <cp:lastModifiedBy>wsadmin</cp:lastModifiedBy>
  <cp:lastPrinted>2018-03-15T11:52:00Z</cp:lastPrinted>
  <dcterms:modified xmlns:xsi="http://www.w3.org/2001/XMLSchema-instance" xsi:type="dcterms:W3CDTF">2018-03-19T07:28:00Z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(St-1205-2017-16.3.2018.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