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80fcf" w14:paraId="2880fcf"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BA4941" w:rsidRPr="00070D63">
        <w:rPr>
          <w:sz w:val="24"/>
          <w:szCs w:val="24"/>
        </w:rPr>
        <w:t>2</w:t>
      </w:r>
      <w:r w:rsidR="00527EC8">
        <w:rPr>
          <w:sz w:val="24"/>
          <w:szCs w:val="24"/>
        </w:rPr>
        <w:t>757</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BA4941" w:rsidRPr="00070D63">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500C65" w:rsidR="00E0445B" w:rsidRPr="00070D63">
      <w:pPr>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527EC8">
        <w:rPr>
          <w:sz w:val="24"/>
          <w:szCs w:val="24"/>
        </w:rPr>
        <w:t>J.A.M.A.- GRAD j.d.o.o. za trgovinu, usluge i građenje, OIB 42701451097, Lonjica (Grad Vrbovec), Lonjica 139</w:t>
      </w:r>
      <w:r w:rsidR="00E0445B" w:rsidRPr="00070D63">
        <w:rPr>
          <w:sz w:val="24"/>
          <w:szCs w:val="24"/>
        </w:rPr>
        <w:t xml:space="preserve">, </w:t>
      </w:r>
      <w:r w:rsidR="00BA4941" w:rsidRPr="00070D63">
        <w:rPr>
          <w:sz w:val="24"/>
          <w:szCs w:val="24"/>
        </w:rPr>
        <w:t>2.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527EC8">
        <w:rPr>
          <w:sz w:val="24"/>
          <w:szCs w:val="24"/>
        </w:rPr>
        <w:t>J.A.M.A.- GRAD j.d.o.o. za trgovinu, usluge i građenje, OIB 42701451097, Lonjica (Grad Vrbovec), Lonjica 139</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527EC8">
        <w:rPr>
          <w:sz w:val="24"/>
          <w:szCs w:val="24"/>
        </w:rPr>
        <w:t>Josipu Brezickom, OIB 79114414355, Lonjica, Lonjica 139</w:t>
      </w:r>
      <w:r w:rsidR="00DA5FA3" w:rsidRPr="00070D63">
        <w:rPr>
          <w:sz w:val="24"/>
          <w:szCs w:val="24"/>
        </w:rPr>
        <w:t>,</w:t>
      </w:r>
      <w:r w:rsidRPr="00070D63">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BA4941" w:rsidP="007B593F" w:rsidR="007B593F" w:rsidRPr="00070D63">
      <w:pPr>
        <w:ind w:left="1003"/>
        <w:jc w:val="both"/>
        <w:rPr>
          <w:sz w:val="24"/>
          <w:szCs w:val="24"/>
        </w:rPr>
      </w:pPr>
      <w:r w:rsidRPr="00070D63">
        <w:rPr>
          <w:sz w:val="24"/>
          <w:szCs w:val="24"/>
        </w:rPr>
        <w:t>5. listopada</w:t>
      </w:r>
      <w:r w:rsidR="00EE116A" w:rsidRPr="00070D63">
        <w:rPr>
          <w:sz w:val="24"/>
          <w:szCs w:val="24"/>
        </w:rPr>
        <w:t xml:space="preserve"> 2016</w:t>
      </w:r>
      <w:r w:rsidR="000F32D6" w:rsidRPr="00070D63">
        <w:rPr>
          <w:sz w:val="24"/>
          <w:szCs w:val="24"/>
        </w:rPr>
        <w:t xml:space="preserve">. u </w:t>
      </w:r>
      <w:r w:rsidRPr="00070D63">
        <w:rPr>
          <w:sz w:val="24"/>
          <w:szCs w:val="24"/>
        </w:rPr>
        <w:t>09</w:t>
      </w:r>
      <w:r w:rsidR="007D336F" w:rsidRPr="00070D63">
        <w:rPr>
          <w:sz w:val="24"/>
          <w:szCs w:val="24"/>
        </w:rPr>
        <w:t>:</w:t>
      </w:r>
      <w:r w:rsidR="00527EC8">
        <w:rPr>
          <w:sz w:val="24"/>
          <w:szCs w:val="24"/>
        </w:rPr>
        <w:t>4</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7D336F" w:rsidR="007D336F" w:rsidRPr="00070D63">
      <w:pPr>
        <w:ind w:firstLine="720" w:left="283"/>
        <w:jc w:val="both"/>
        <w:rPr>
          <w:sz w:val="24"/>
          <w:szCs w:val="24"/>
        </w:rPr>
      </w:pPr>
      <w:r w:rsidRPr="00070D63">
        <w:rPr>
          <w:sz w:val="24"/>
          <w:szCs w:val="24"/>
        </w:rPr>
        <w:t xml:space="preserve">- </w:t>
      </w:r>
      <w:r w:rsidR="00527EC8">
        <w:rPr>
          <w:sz w:val="24"/>
          <w:szCs w:val="24"/>
        </w:rPr>
        <w:t>Raiffeisenbank Austria</w:t>
      </w:r>
      <w:r w:rsidR="00126D61">
        <w:rPr>
          <w:sz w:val="24"/>
          <w:szCs w:val="24"/>
        </w:rPr>
        <w:t xml:space="preserve"> </w:t>
      </w:r>
      <w:r w:rsidRPr="00070D63">
        <w:rPr>
          <w:sz w:val="24"/>
          <w:szCs w:val="24"/>
        </w:rPr>
        <w:t>d.d.</w:t>
      </w:r>
    </w:p>
    <w:p w:rsidRDefault="007B593F" w:rsidP="007B593F" w:rsidR="007B593F" w:rsidRPr="00070D63">
      <w:pPr>
        <w:ind w:firstLine="283" w:left="720"/>
        <w:jc w:val="both"/>
        <w:rPr>
          <w:sz w:val="24"/>
          <w:szCs w:val="24"/>
        </w:rPr>
      </w:pPr>
      <w:r w:rsidRPr="00070D63">
        <w:rPr>
          <w:sz w:val="24"/>
          <w:szCs w:val="24"/>
        </w:rPr>
        <w:t xml:space="preserve">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527EC8">
        <w:rPr>
          <w:sz w:val="24"/>
          <w:szCs w:val="24"/>
        </w:rPr>
        <w:t>J.A.M.A.- GRAD j.d.o.o. za trgovinu, usluge i građenje, OIB 42701451097, Lonjica (Grad Vrbovec), Lonjica 139</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BA4941" w:rsidRPr="00070D63">
        <w:rPr>
          <w:sz w:val="24"/>
          <w:szCs w:val="24"/>
        </w:rPr>
        <w:t>1</w:t>
      </w:r>
      <w:r w:rsidR="00527EC8">
        <w:rPr>
          <w:sz w:val="24"/>
          <w:szCs w:val="24"/>
        </w:rPr>
        <w:t>7</w:t>
      </w:r>
      <w:r w:rsidR="00BA4941" w:rsidRPr="00070D63">
        <w:rPr>
          <w:sz w:val="24"/>
          <w:szCs w:val="24"/>
        </w:rPr>
        <w:t>. ožujka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527EC8">
        <w:rPr>
          <w:sz w:val="24"/>
          <w:szCs w:val="24"/>
        </w:rPr>
        <w:t>94.735,66</w:t>
      </w:r>
      <w:r w:rsidRPr="00070D63">
        <w:rPr>
          <w:sz w:val="24"/>
          <w:szCs w:val="24"/>
        </w:rPr>
        <w:t xml:space="preserve"> kn, kao i da dužnik ima 1 zaposlenog.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BA4941" w:rsidRPr="00070D63">
        <w:rPr>
          <w:sz w:val="24"/>
          <w:szCs w:val="24"/>
        </w:rPr>
        <w:t>2.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142C65">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BA4941" w:rsidR="00BA4941">
      <w:pPr>
        <w:jc w:val="both"/>
        <w:rPr>
          <w:sz w:val="24"/>
          <w:szCs w:val="24"/>
        </w:rPr>
      </w:pPr>
    </w:p>
    <w:p w:rsidRDefault="00142C65" w:rsidR="00142C65" w:rsidRPr="00694D64">
      <w:pPr>
        <w:rPr>
          <w:sz w:val="24"/>
          <w:szCs w:val="24"/>
        </w:rPr>
      </w:pPr>
      <w:r w:rsidRPr="00694D64">
        <w:rPr>
          <w:sz w:val="24"/>
          <w:szCs w:val="24"/>
        </w:rPr>
        <w:t>Za točnost otpravka-ovlašteni službenik:</w:t>
      </w:r>
    </w:p>
    <w:p w:rsidRDefault="00142C65" w:rsidR="00142C65" w:rsidRPr="00694D64">
      <w:pPr>
        <w:rPr>
          <w:sz w:val="24"/>
          <w:szCs w:val="24"/>
        </w:rPr>
      </w:pPr>
      <w:r w:rsidRPr="00694D64">
        <w:rPr>
          <w:sz w:val="24"/>
          <w:szCs w:val="24"/>
        </w:rPr>
        <w:t>Karmela Dolenc</w:t>
      </w:r>
    </w:p>
    <w:p w:rsidRDefault="00142C65" w:rsidR="00142C65">
      <w:pPr>
        <w:jc w:val="both"/>
        <w:rPr>
          <w:sz w:val="24"/>
          <w:szCs w:val="24"/>
        </w:rPr>
      </w:pPr>
    </w:p>
    <w:sectPr w:rsidSect="0031046B" w:rsidR="00142C65">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1212147685"/>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851A37">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BA4941">
      <w:rPr>
        <w:sz w:val="24"/>
        <w:szCs w:val="24"/>
      </w:rPr>
      <w:t>2</w:t>
    </w:r>
    <w:r w:rsidR="00527EC8">
      <w:rPr>
        <w:sz w:val="24"/>
        <w:szCs w:val="24"/>
      </w:rPr>
      <w:t>757</w:t>
    </w:r>
    <w:r w:rsidR="00BA4941">
      <w:rPr>
        <w:sz w:val="24"/>
        <w:szCs w:val="24"/>
      </w:rPr>
      <w:t>/16-3</w:t>
    </w:r>
    <w:r>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61021"/>
    <w:rsid w:val="00070D63"/>
    <w:rsid w:val="000867BC"/>
    <w:rsid w:val="000A0821"/>
    <w:rsid w:val="000B49A9"/>
    <w:rsid w:val="000F32D6"/>
    <w:rsid w:val="00111454"/>
    <w:rsid w:val="00113EC7"/>
    <w:rsid w:val="00126D61"/>
    <w:rsid w:val="00131E99"/>
    <w:rsid w:val="00142C65"/>
    <w:rsid w:val="001662C4"/>
    <w:rsid w:val="001A1A7F"/>
    <w:rsid w:val="001B44D2"/>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BFA"/>
    <w:rsid w:val="004E2FD0"/>
    <w:rsid w:val="004E5FEF"/>
    <w:rsid w:val="004F7CE3"/>
    <w:rsid w:val="00500C65"/>
    <w:rsid w:val="00516616"/>
    <w:rsid w:val="00527EC8"/>
    <w:rsid w:val="0056098A"/>
    <w:rsid w:val="0056765A"/>
    <w:rsid w:val="005B3F73"/>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03B29"/>
    <w:rsid w:val="0075681B"/>
    <w:rsid w:val="007B593F"/>
    <w:rsid w:val="007D336F"/>
    <w:rsid w:val="008366A0"/>
    <w:rsid w:val="00851A37"/>
    <w:rsid w:val="0085270F"/>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05261"/>
    <w:rsid w:val="00B200AA"/>
    <w:rsid w:val="00B32E61"/>
    <w:rsid w:val="00B35218"/>
    <w:rsid w:val="00B844BF"/>
    <w:rsid w:val="00B93B9A"/>
    <w:rsid w:val="00BA4941"/>
    <w:rsid w:val="00BC4571"/>
    <w:rsid w:val="00C356A1"/>
    <w:rsid w:val="00C72FD0"/>
    <w:rsid w:val="00CC43BC"/>
    <w:rsid w:val="00CC4B41"/>
    <w:rsid w:val="00CC7D07"/>
    <w:rsid w:val="00CE3890"/>
    <w:rsid w:val="00CE3B7D"/>
    <w:rsid w:val="00CE4F52"/>
    <w:rsid w:val="00D10A4F"/>
    <w:rsid w:val="00D31451"/>
    <w:rsid w:val="00D448E9"/>
    <w:rsid w:val="00D60187"/>
    <w:rsid w:val="00D60476"/>
    <w:rsid w:val="00D959BC"/>
    <w:rsid w:val="00DA5FA3"/>
    <w:rsid w:val="00DD67BA"/>
    <w:rsid w:val="00DE479D"/>
    <w:rsid w:val="00E0445B"/>
    <w:rsid w:val="00E4676E"/>
    <w:rsid w:val="00E64D32"/>
    <w:rsid w:val="00E815AE"/>
    <w:rsid w:val="00E94B09"/>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851A37"/>
    <w:rPr>
      <w:color w:val="808080"/>
      <w:bdr w:space="0" w:sz="0" w:color="auto" w:val="none"/>
      <w:shd w:fill="auto" w:color="auto" w:val="clear"/>
    </w:rPr>
  </w:style>
  <w:style w:customStyle="true" w:styleId="eSPISCCParagraphDefaultFont" w:type="character">
    <w:name w:val="eSPIS_CC_Paragraph Default Font"/>
    <w:basedOn w:val="Zadanifontodlomka"/>
    <w:rsid w:val="00851A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1A3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51A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1A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St-2757/2016-3</izvorni_sadrzaj>
    <derivirana_varijabla naziv="DomainObject.Oznaka_1">St-2757/2016-3</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2757</izvorni_sadrzaj>
    <derivirana_varijabla naziv="DomainObject.Predmet.Broj_1">2757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St-2757/2016</izvorni_sadrzaj>
    <derivirana_varijabla naziv="DomainObject.Predmet.OznakaBroj_1">St-2757/2016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J.A.M.A.-GRAD jednostavno društvo s ograničenom odgovornošću za trgovinu, usluge i građenje zastupanog po punomoćniku Josip Brezicki</izvorni_sadrzaj>
    <derivirana_varijabla naziv="DomainObject.Predmet.ProtustrankaFormated_1">  J.A.M.A.-GRAD jednostavno društvo s ograničenom odgovornošću za trgovinu, usluge i građenje zastupanog po punomoćniku Josip Brezicki</derivirana_varijabla>
  </DomainObject.Predmet.ProtustrankaFormated>
  <DomainObject.Predmet.ProtustrankaFormatedOIB>
    <izvorni_sadrzaj>  J.A.M.A.-GRAD jednostavno društvo s ograničenom odgovornošću za trgovinu, usluge i građenje, OIB 42701451097 zastupanog po punomoćniku Josip Brezicki</izvorni_sadrzaj>
    <derivirana_varijabla naziv="DomainObject.Predmet.ProtustrankaFormatedOIB_1">  J.A.M.A.-GRAD jednostavno društvo s ograničenom odgovornošću za trgovinu, usluge i građenje, OIB 42701451097 zastupanog po punomoćniku Josip Brezicki</derivirana_varijabla>
  </DomainObject.Predmet.ProtustrankaFormatedOIB>
  <DomainObject.Predmet.ProtustrankaFormatedWithAdress>
    <izvorni_sadrzaj> J.A.M.A.-GRAD jednostavno društvo s ograničenom odgovornošću za trgovinu, usluge i građenje, Lonjica 139, 10340 Lonjica zastupanog po punomoćniku Josip Brezicki</izvorni_sadrzaj>
    <derivirana_varijabla naziv="DomainObject.Predmet.ProtustrankaFormatedWithAdress_1"> J.A.M.A.-GRAD jednostavno društvo s ograničenom odgovornošću za trgovinu, usluge i građenje, Lonjica 139, 10340 Lonjica zastupanog po punomoćniku Josip Brezicki</derivirana_varijabla>
  </DomainObject.Predmet.ProtustrankaFormatedWithAdress>
  <DomainObject.Predmet.ProtustrankaFormatedWithAdressOIB>
    <izvorni_sadrzaj> J.A.M.A.-GRAD jednostavno društvo s ograničenom odgovornošću za trgovinu, usluge i građenje, OIB 42701451097, Lonjica 139, 10340 Lonjica zastupanog po punomoćniku Josip Brezicki</izvorni_sadrzaj>
    <derivirana_varijabla naziv="DomainObject.Predmet.ProtustrankaFormatedWithAdressOIB_1"> J.A.M.A.-GRAD jednostavno društvo s ograničenom odgovornošću za trgovinu, usluge i građenje, OIB 42701451097, Lonjica 139, 10340 Lonjica zastupanog po punomoćniku Josip Brezicki</derivirana_varijabla>
  </DomainObject.Predmet.ProtustrankaFormatedWithAdressOIB>
  <DomainObject.Predmet.ProtustrankaWithAdress>
    <izvorni_sadrzaj>J.A.M.A.-GRAD jednostavno društvo s ograničenom odgovornošću za trgovinu, usluge i građenje Lonjica 139, 10340 Lonjica</izvorni_sadrzaj>
    <derivirana_varijabla naziv="DomainObject.Predmet.ProtustrankaWithAdress_1">J.A.M.A.-GRAD jednostavno društvo s ograničenom odgovornošću za trgovinu, usluge i građenje Lonjica 139, 10340 Lonjica</derivirana_varijabla>
  </DomainObject.Predmet.ProtustrankaWithAdress>
  <DomainObject.Predmet.ProtustrankaWithAdressOIB>
    <izvorni_sadrzaj>J.A.M.A.-GRAD jednostavno društvo s ograničenom odgovornošću za trgovinu, usluge i građenje, OIB 42701451097, Lonjica 139, 10340 Lonjica</izvorni_sadrzaj>
    <derivirana_varijabla naziv="DomainObject.Predmet.ProtustrankaWithAdressOIB_1">J.A.M.A.-GRAD jednostavno društvo s ograničenom odgovornošću za trgovinu, usluge i građenje, OIB 42701451097, Lonjica 139, 10340 Lonjica</derivirana_varijabla>
  </DomainObject.Predmet.ProtustrankaWithAdressOIB>
  <DomainObject.Predmet.ProtustrankaNazivFormated>
    <izvorni_sadrzaj>J.A.M.A.-GRAD jednostavno društvo s ograničenom odgovornošću za trgovinu, usluge i građenje</izvorni_sadrzaj>
    <derivirana_varijabla naziv="DomainObject.Predmet.ProtustrankaNazivFormated_1">J.A.M.A.-GRAD jednostavno društvo s ograničenom odgovornošću za trgovinu, usluge i građenje</derivirana_varijabla>
  </DomainObject.Predmet.ProtustrankaNazivFormated>
  <DomainObject.Predmet.ProtustrankaNazivFormatedOIB>
    <izvorni_sadrzaj>J.A.M.A.-GRAD jednostavno društvo s ograničenom odgovornošću za trgovinu, usluge i građenje, OIB 42701451097</izvorni_sadrzaj>
    <derivirana_varijabla naziv="DomainObject.Predmet.ProtustrankaNazivFormatedOIB_1">J.A.M.A.-GRAD jednostavno društvo s ograničenom odgovornošću za trgovinu, usluge i građenje, OIB 42701451097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J.A.M.A.-GRAD jednostavno društvo s ograničenom odgovornošću za trgovinu, usluge i građenje zastupanog po punomoćniku Josip Brezicki</item>
    </izvorni_sadrzaj>
    <derivirana_varijabla naziv="DomainObject.Predmet.ProtuStrankaListFormated_1">
      <item>J.A.M.A.-GRAD jednostavno društvo s ograničenom odgovornošću za trgovinu, usluge i građenje zastupanog po punomoćniku Josip Brezicki</item>
    </derivirana_varijabla>
  </DomainObject.Predmet.ProtuStrankaListFormated>
  <DomainObject.Predmet.ProtuStrankaListFormatedOIB>
    <izvorni_sadrzaj>
      <item>J.A.M.A.-GRAD jednostavno društvo s ograničenom odgovornošću za trgovinu, usluge i građenje, OIB 42701451097 zastupanog po punomoćniku Josip Brezicki</item>
    </izvorni_sadrzaj>
    <derivirana_varijabla naziv="DomainObject.Predmet.ProtuStrankaListFormatedOIB_1">
      <item>J.A.M.A.-GRAD jednostavno društvo s ograničenom odgovornošću za trgovinu, usluge i građenje, OIB 42701451097 zastupanog po punomoćniku Josip Brezicki</item>
    </derivirana_varijabla>
  </DomainObject.Predmet.ProtuStrankaListFormatedOIB>
  <DomainObject.Predmet.ProtuStrankaListFormatedWithAdress>
    <izvorni_sadrzaj>
      <item>J.A.M.A.-GRAD jednostavno društvo s ograničenom odgovornošću za trgovinu, usluge i građenje, Lonjica 139, 10340 Lonjica zastupanog po punomoćniku Josip Brezicki</item>
    </izvorni_sadrzaj>
    <derivirana_varijabla naziv="DomainObject.Predmet.ProtuStrankaListFormatedWithAdress_1">
      <item>J.A.M.A.-GRAD jednostavno društvo s ograničenom odgovornošću za trgovinu, usluge i građenje, Lonjica 139, 10340 Lonjica zastupanog po punomoćniku Josip Brezicki</item>
    </derivirana_varijabla>
  </DomainObject.Predmet.ProtuStrankaListFormatedWithAdress>
  <DomainObject.Predmet.ProtuStrankaListFormatedWithAdressOIB>
    <izvorni_sadrzaj>
      <item>J.A.M.A.-GRAD jednostavno društvo s ograničenom odgovornošću za trgovinu, usluge i građenje, OIB 42701451097, Lonjica 139, 10340 Lonjica zastupanog po punomoćniku Josip Brezicki</item>
    </izvorni_sadrzaj>
    <derivirana_varijabla naziv="DomainObject.Predmet.ProtuStrankaListFormatedWithAdressOIB_1">
      <item>J.A.M.A.-GRAD jednostavno društvo s ograničenom odgovornošću za trgovinu, usluge i građenje, OIB 42701451097, Lonjica 139, 10340 Lonjica zastupanog po punomoćniku Josip Brezicki</item>
    </derivirana_varijabla>
  </DomainObject.Predmet.ProtuStrankaListFormatedWithAdressOIB>
  <DomainObject.Predmet.ProtuStrankaListNazivFormated>
    <izvorni_sadrzaj>
      <item>J.A.M.A.-GRAD jednostavno društvo s ograničenom odgovornošću za trgovinu, usluge i građenje</item>
    </izvorni_sadrzaj>
    <derivirana_varijabla naziv="DomainObject.Predmet.ProtuStrankaListNazivFormated_1">
      <item>J.A.M.A.-GRAD jednostavno društvo s ograničenom odgovornošću za trgovinu, usluge i građenje</item>
    </derivirana_varijabla>
  </DomainObject.Predmet.ProtuStrankaListNazivFormated>
  <DomainObject.Predmet.ProtuStrankaListNazivFormatedOIB>
    <izvorni_sadrzaj>
      <item>J.A.M.A.-GRAD jednostavno društvo s ograničenom odgovornošću za trgovinu, usluge i građenje, OIB 42701451097</item>
    </izvorni_sadrzaj>
    <derivirana_varijabla naziv="DomainObject.Predmet.ProtuStrankaListNazivFormatedOIB_1">
      <item>J.A.M.A.-GRAD jednostavno društvo s ograničenom odgovornošću za trgovinu, usluge i građenje, OIB 42701451097</item>
    </derivirana_varijabla>
  </DomainObject.Predmet.ProtuStrankaListNazivFormatedOIB>
  <DomainObject.Predmet.OstaliListFormated>
    <izvorni_sadrzaj>
      <item>Josip Brezicki punomoćnik sudionika u postupku J.A.M.A.-GRAD jednostavno društvo s ograničenom odgovornošću za trgovinu, usluge i građenje</item>
      <item>Raiffeisenbank Austria d.d.</item>
    </izvorni_sadrzaj>
    <derivirana_varijabla naziv="DomainObject.Predmet.OstaliListFormated_1">
      <item>Josip Brezicki punomoćnik sudionika u postupku J.A.M.A.-GRAD jednostavno društvo s ograničenom odgovornošću za trgovinu, usluge i građenje</item>
      <item>Raiffeisenbank Austria d.d.</item>
    </derivirana_varijabla>
  </DomainObject.Predmet.OstaliListFormated>
  <DomainObject.Predmet.OstaliListFormatedOIB>
    <izvorni_sadrzaj>
      <item>Josip Brezicki, OIB 79114414355 punomoćnik sudionika u postupku J.A.M.A.-GRAD jednostavno društvo s ograničenom odgovornošću za trgovinu, usluge i građenje</item>
      <item>Raiffeisenbank Austria d.d., OIB 53056966535</item>
    </izvorni_sadrzaj>
    <derivirana_varijabla naziv="DomainObject.Predmet.OstaliListFormatedOIB_1">
      <item>Josip Brezicki, OIB 79114414355 punomoćnik sudionika u postupku J.A.M.A.-GRAD jednostavno društvo s ograničenom odgovornošću za trgovinu, usluge i građenje</item>
      <item>Raiffeisenbank Austria d.d., OIB 53056966535</item>
    </derivirana_varijabla>
  </DomainObject.Predmet.OstaliListFormatedOIB>
  <DomainObject.Predmet.OstaliListFormatedWithAdress>
    <izvorni_sadrzaj>
      <item>Josip Brezicki, Lonjica 139, 10340 Lonjica punomoćnik sudionika u postupku J.A.M.A.-GRAD jednostavno društvo s ograničenom odgovornošću za trgovinu, usluge i građenje</item>
      <item>Raiffeisenbank Austria d.d., Petrinjska 59, 10000 Zagreb</item>
    </izvorni_sadrzaj>
    <derivirana_varijabla naziv="DomainObject.Predmet.OstaliListFormatedWithAdress_1">
      <item>Josip Brezicki, Lonjica 139, 10340 Lonjica punomoćnik sudionika u postupku J.A.M.A.-GRAD jednostavno društvo s ograničenom odgovornošću za trgovinu, usluge i građenje</item>
      <item>Raiffeisenbank Austria d.d., Petrinjska 59, 10000 Zagreb</item>
    </derivirana_varijabla>
  </DomainObject.Predmet.OstaliListFormatedWithAdress>
  <DomainObject.Predmet.OstaliListFormatedWithAdressOIB>
    <izvorni_sadrzaj>
      <item>Josip Brezicki, OIB 79114414355, Lonjica 139, 10340 Lonjica punomoćnik sudionika u postupku J.A.M.A.-GRAD jednostavno društvo s ograničenom odgovornošću za trgovinu, usluge i građenje</item>
      <item>Raiffeisenbank Austria d.d., OIB 53056966535, Petrinjska 59, 10000 Zagreb</item>
    </izvorni_sadrzaj>
    <derivirana_varijabla naziv="DomainObject.Predmet.OstaliListFormatedWithAdressOIB_1">
      <item>Josip Brezicki, OIB 79114414355, Lonjica 139, 10340 Lonjica punomoćnik sudionika u postupku J.A.M.A.-GRAD jednostavno društvo s ograničenom odgovornošću za trgovinu, usluge i građenje</item>
      <item>Raiffeisenbank Austria d.d., OIB 53056966535, Petrinjska 59, 10000 Zagreb</item>
    </derivirana_varijabla>
  </DomainObject.Predmet.OstaliListFormatedWithAdressOIB>
  <DomainObject.Predmet.OstaliListNazivFormated>
    <izvorni_sadrzaj>
      <item>Josip Brezicki</item>
      <item>Raiffeisenbank Austria d.d.</item>
    </izvorni_sadrzaj>
    <derivirana_varijabla naziv="DomainObject.Predmet.OstaliListNazivFormated_1">
      <item>Josip Brezicki</item>
      <item>Raiffeisenbank Austria d.d.</item>
    </derivirana_varijabla>
  </DomainObject.Predmet.OstaliListNazivFormated>
  <DomainObject.Predmet.OstaliListNazivFormatedOIB>
    <izvorni_sadrzaj>
      <item>Josip Brezicki, OIB 79114414355</item>
      <item>Raiffeisenbank Austria d.d., OIB 53056966535</item>
    </izvorni_sadrzaj>
    <derivirana_varijabla naziv="DomainObject.Predmet.OstaliListNazivFormatedOIB_1">
      <item>Josip Brezicki, OIB 79114414355</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St-2757/2016-3</izvorni_sadrzaj>
    <derivirana_varijabla naziv="DomainObject.PoslovniBrojDokumenta_1">St-2757/2016-3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J.A.M.A.-GRAD jednostavno društvo s ograničenom odgovornošću za trgovinu, usluge i građenje</izvorni_sadrzaj>
    <derivirana_varijabla naziv="DomainObject.Predmet.ProtustrankaIDrugi_1">J.A.M.A.-GRAD jednostavno društvo s ograničenom odgovornošću za trgovinu, usluge i građenje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J.A.M.A.-GRAD jednostavno društvo s ograničenom odgovornošću za trgovinu, usluge i građenje, OIB 42701451097, Lonjica 139, 10340 Lonjica</izvorni_sadrzaj>
    <derivirana_varijabla naziv="DomainObject.Predmet.ProtustrankaIDrugiAdressOIB_1">J.A.M.A.-GRAD jednostavno društvo s ograničenom odgovornošću za trgovinu, usluge i građenje, OIB 42701451097, Lonjica 139, 10340 Lonjica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J.A.M.A.-GRAD jednostavno društvo s ograničenom odgovornošću za trgovinu, usluge i građenje</item>
      <item>FINA Regionalni centar Zagreb</item>
      <item>Josip Brezicki</item>
      <item>Raiffeisenbank Austria d.d.</item>
    </izvorni_sadrzaj>
    <derivirana_varijabla naziv="DomainObject.Predmet.SudioniciListNaziv_1">
      <item>J.A.M.A.-GRAD jednostavno društvo s ograničenom odgovornošću za trgovinu, usluge i građenje</item>
      <item>FINA Regionalni centar Zagreb</item>
      <item>Josip Brezicki</item>
      <item>Raiffeisenbank Austria d.d.</item>
    </derivirana_varijabla>
  </DomainObject.Predmet.SudioniciListNaziv>
  <DomainObject.Predmet.SudioniciListAdressOIB>
    <izvorni_sadrzaj>
      <item>J.A.M.A.-GRAD jednostavno društvo s ograničenom odgovornošću za trgovinu, usluge i građenje, OIB 42701451097, Lonjica 139,10340 Lonjica</item>
      <item>FINA Regionalni centar Zagreb, OIB 85821130368, Trg svibanjskih žrtava 1995. br. 1,10000 Zagreb</item>
      <item>Josip Brezicki, OIB 79114414355, Lonjica 139,10340 Lonjica</item>
      <item>Raiffeisenbank Austria d.d., OIB 53056966535, Petrinjska 59,10000 Zagreb</item>
    </izvorni_sadrzaj>
    <derivirana_varijabla naziv="DomainObject.Predmet.SudioniciListAdressOIB_1">
      <item>J.A.M.A.-GRAD jednostavno društvo s ograničenom odgovornošću za trgovinu, usluge i građenje, OIB 42701451097, Lonjica 139,10340 Lonjica</item>
      <item>FINA Regionalni centar Zagreb, OIB 85821130368, Trg svibanjskih žrtava 1995. br. 1,10000 Zagreb</item>
      <item>Josip Brezicki, OIB 79114414355, Lonjica 139,10340 Lonjica</item>
      <item>Raiffeisenbank Austria d.d., OIB 53056966535, Petrinjska 59,10000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42701451097</item>
      <item>, OIB 85821130368</item>
      <item>, OIB 79114414355</item>
      <item>, OIB 53056966535</item>
    </izvorni_sadrzaj>
    <derivirana_varijabla naziv="DomainObject.Predmet.SudioniciListNazivOIB_1">
      <item>, OIB 42701451097</item>
      <item>, OIB 85821130368</item>
      <item>, OIB 79114414355</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104A78-5D2F-4A39-8DDE-E6EC0736B2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1003</properties:Words>
  <properties:Characters>5482</properties:Characters>
  <properties:Lines>127</properties:Lines>
  <properties:Paragraphs>44</properties:Paragraphs>
  <properties:TotalTime>104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2016-09-02T08:32:00Z</cp:lastPrinted>
  <dcterms:modified xmlns:xsi="http://www.w3.org/2001/XMLSchema-instance" xsi:type="dcterms:W3CDTF">2016-09-02T08:33:00Z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St-2757/2016-3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