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0952" w14:paraId="3590952" w:rsidRDefault="0064685B" w:rsidP="0064685B" w:rsidR="0064685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85B" w:rsidP="0064685B" w:rsidR="0064685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685B" w:rsidP="0064685B" w:rsidR="006468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685B" w:rsidP="0064685B" w:rsidR="006468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685B" w:rsidP="0064685B" w:rsidR="0064685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685B" w:rsidP="0064685B" w:rsidR="006468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685B" w:rsidP="0064685B" w:rsidR="0064685B" w:rsidRPr="005D578C">
      <w:pPr>
        <w:jc w:val="center"/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CE07B8" w:rsidP="0064685B" w:rsidR="0064685B">
      <w:pPr>
        <w:ind w:firstLine="708"/>
        <w:rPr>
          <w:rFonts w:cs="Times New Roman" w:eastAsia="Times New Roman"/>
          <w:szCs w:val="24"/>
        </w:rPr>
      </w:pPr>
      <w:r w:rsidRPr="00CE07B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4685B" w:rsidRPr="00CE07B8">
        <w:rPr>
          <w:rFonts w:cs="Times New Roman" w:eastAsia="Times New Roman"/>
          <w:szCs w:val="24"/>
        </w:rPr>
        <w:t>,</w:t>
      </w:r>
      <w:r w:rsidR="0064685B" w:rsidRPr="00CE07B8">
        <w:t xml:space="preserve"> </w:t>
      </w:r>
      <w:r w:rsidR="0064685B" w:rsidRPr="00CE07B8">
        <w:rPr>
          <w:rFonts w:cs="Times New Roman" w:eastAsia="Times New Roman"/>
          <w:szCs w:val="24"/>
        </w:rPr>
        <w:t>u skraćenom stečajnom postupku nad pravnom osobom (dužnikom) CARBONERA d. o. o. Novigrad, A</w:t>
      </w:r>
      <w:r w:rsidR="0064685B">
        <w:rPr>
          <w:rFonts w:cs="Times New Roman" w:eastAsia="Times New Roman"/>
          <w:szCs w:val="24"/>
        </w:rPr>
        <w:t>. Smareglie 9, OIB 10688985052</w:t>
      </w:r>
      <w:r w:rsidR="0064685B" w:rsidRPr="00D04320">
        <w:rPr>
          <w:rFonts w:cs="Times New Roman" w:eastAsia="Times New Roman"/>
          <w:szCs w:val="24"/>
        </w:rPr>
        <w:t>,</w:t>
      </w:r>
      <w:r w:rsidR="0064685B">
        <w:rPr>
          <w:rFonts w:cs="Times New Roman" w:eastAsia="Times New Roman"/>
          <w:szCs w:val="24"/>
        </w:rPr>
        <w:t xml:space="preserve"> MBS 040106841, povodom zahtjeva </w:t>
      </w:r>
      <w:r w:rsidR="0064685B" w:rsidRPr="008C0525">
        <w:rPr>
          <w:rFonts w:cs="Times New Roman" w:eastAsia="Times New Roman"/>
          <w:szCs w:val="24"/>
        </w:rPr>
        <w:t xml:space="preserve">Financijske agencije, </w:t>
      </w:r>
      <w:r w:rsidR="0064685B">
        <w:rPr>
          <w:rFonts w:cs="Times New Roman" w:eastAsia="Times New Roman"/>
          <w:szCs w:val="24"/>
        </w:rPr>
        <w:t xml:space="preserve">OIB 85821130368, </w:t>
      </w:r>
      <w:r w:rsidR="0064685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4685B">
        <w:rPr>
          <w:rFonts w:cs="Times New Roman" w:eastAsia="Times New Roman"/>
          <w:szCs w:val="24"/>
        </w:rPr>
        <w:t xml:space="preserve">Pula, </w:t>
      </w:r>
      <w:r w:rsidR="0064685B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64685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64685B">
        <w:rPr>
          <w:rFonts w:cs="Times New Roman" w:eastAsia="Times New Roman"/>
          <w:szCs w:val="24"/>
        </w:rPr>
        <w:t xml:space="preserve"> 2016.</w:t>
      </w: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CARBONERA d. o. o. Novigrad, A. Smareglie 9, OIB 10688985052</w:t>
      </w:r>
      <w:r w:rsidRPr="00D04320">
        <w:rPr>
          <w:rFonts w:cs="Times New Roman" w:eastAsia="Times New Roman"/>
          <w:szCs w:val="24"/>
        </w:rPr>
        <w:t>,</w:t>
      </w:r>
      <w:r w:rsidR="009675CA">
        <w:rPr>
          <w:rFonts w:cs="Times New Roman" w:eastAsia="Times New Roman"/>
          <w:szCs w:val="24"/>
        </w:rPr>
        <w:t xml:space="preserve"> MBS 040106841.</w:t>
      </w: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4685B" w:rsidP="0064685B" w:rsidR="0064685B">
      <w:pPr>
        <w:rPr>
          <w:rFonts w:cs="Times New Roman" w:eastAsia="Times New Roman"/>
          <w:szCs w:val="20"/>
        </w:rPr>
      </w:pPr>
    </w:p>
    <w:p w:rsidRDefault="0064685B" w:rsidP="0064685B" w:rsidR="006468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CARBONERA d. o. o. Novigrad, A. Smareglie 9, OIB 10688985052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040106841.</w:t>
      </w:r>
    </w:p>
    <w:p w:rsidRDefault="0064685B" w:rsidP="0064685B" w:rsidR="0064685B">
      <w:pPr>
        <w:ind w:firstLine="709"/>
        <w:rPr>
          <w:rFonts w:cs="Times New Roman" w:eastAsia="Times New Roman"/>
          <w:szCs w:val="24"/>
        </w:rPr>
      </w:pPr>
    </w:p>
    <w:p w:rsidRDefault="0064685B" w:rsidP="0064685B" w:rsidR="006468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CARBONERA d. o. o. Novigrad, A. Smareglie 9, OIB 10688985052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040106841.</w:t>
      </w:r>
    </w:p>
    <w:p w:rsidRDefault="0064685B" w:rsidP="0064685B" w:rsidR="0064685B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685B" w:rsidP="0064685B" w:rsidR="0064685B">
      <w:pPr>
        <w:ind w:firstLine="708"/>
        <w:rPr>
          <w:rFonts w:cs="Times New Roman" w:eastAsia="Times New Roman"/>
          <w:szCs w:val="24"/>
        </w:rPr>
      </w:pPr>
    </w:p>
    <w:p w:rsidRDefault="0064685B" w:rsidP="0064685B" w:rsidR="006468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CARBONERA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4685B" w:rsidP="0064685B" w:rsidR="006468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318B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0318B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685B" w:rsidP="0064685B" w:rsidR="0064685B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685B" w:rsidP="0064685B" w:rsidR="006468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21AB1">
        <w:rPr>
          <w:rFonts w:cs="Times New Roman" w:eastAsia="Times New Roman"/>
          <w:szCs w:val="24"/>
        </w:rPr>
        <w:t>, v.r.</w:t>
      </w:r>
    </w:p>
    <w:p w:rsidRDefault="0064685B" w:rsidP="0064685B" w:rsidR="0064685B">
      <w:pPr>
        <w:jc w:val="left"/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left"/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C46B1" w:rsidP="00EC46B1" w:rsidR="00EC46B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C46B1" w:rsidP="00EC46B1" w:rsidR="00EC46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4685B" w:rsidP="0064685B" w:rsidR="0064685B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rPr>
          <w:rFonts w:cs="Times New Roman" w:eastAsia="Times New Roman"/>
          <w:szCs w:val="24"/>
        </w:rPr>
      </w:pPr>
    </w:p>
    <w:p w:rsidRDefault="0064685B" w:rsidP="0064685B" w:rsidR="006468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11E52">
        <w:rPr>
          <w:rFonts w:cs="Times New Roman" w:eastAsia="Times New Roman"/>
          <w:szCs w:val="24"/>
        </w:rPr>
        <w:t>CARBONERA d. o. o. Novigrad, A. Smareglie 9</w:t>
      </w:r>
      <w:r>
        <w:rPr>
          <w:rFonts w:cs="Times New Roman" w:eastAsia="Times New Roman"/>
          <w:szCs w:val="24"/>
        </w:rPr>
        <w:t>,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F11E52">
        <w:rPr>
          <w:rFonts w:cs="Times New Roman" w:eastAsia="Times New Roman"/>
          <w:szCs w:val="24"/>
        </w:rPr>
        <w:t>Valdi Balos, Novigrad, Antonia Smareglie 9</w:t>
      </w:r>
      <w:r>
        <w:rPr>
          <w:rFonts w:cs="Times New Roman" w:eastAsia="Times New Roman"/>
          <w:szCs w:val="24"/>
        </w:rPr>
        <w:t xml:space="preserve">, </w:t>
      </w:r>
    </w:p>
    <w:p w:rsidRDefault="0064685B" w:rsidP="0064685B" w:rsidR="006468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11E52">
        <w:rPr>
          <w:rFonts w:cs="Times New Roman" w:eastAsia="Times New Roman"/>
          <w:szCs w:val="20"/>
        </w:rPr>
        <w:t>Poreč – Parenzo, Poreč, M. Vlašića 20,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4685B" w:rsidP="0064685B" w:rsidR="006468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F11E52"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0"/>
        </w:rPr>
        <w:t xml:space="preserve">, </w:t>
      </w:r>
    </w:p>
    <w:p w:rsidRDefault="0064685B" w:rsidP="0064685B" w:rsidR="006468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4685B" w:rsidP="0064685B" w:rsidR="006468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4685B" w:rsidP="0064685B" w:rsidR="0064685B"/>
    <w:p w:rsidRDefault="0064685B" w:rsidP="0064685B" w:rsidR="0064685B"/>
    <w:p w:rsidRDefault="0064685B" w:rsidP="0064685B" w:rsidR="0064685B"/>
    <w:p w:rsidRDefault="0064685B" w:rsidP="0064685B" w:rsidR="0064685B"/>
    <w:p w:rsidRDefault="0064685B" w:rsidP="0064685B" w:rsidR="0064685B"/>
    <w:p w:rsidRDefault="00D21AB1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85B" w:rsidP="0064685B" w:rsidR="0064685B">
      <w:r>
        <w:separator/>
      </w:r>
    </w:p>
  </w:endnote>
  <w:endnote w:id="0" w:type="continuationSeparator">
    <w:p w:rsidRDefault="0064685B" w:rsidP="0064685B" w:rsidR="0064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85B" w:rsidP="0064685B" w:rsidR="0064685B">
      <w:r>
        <w:separator/>
      </w:r>
    </w:p>
  </w:footnote>
  <w:footnote w:id="0" w:type="continuationSeparator">
    <w:p w:rsidRDefault="0064685B" w:rsidP="0064685B" w:rsidR="00646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E5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21A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</w:t>
    </w:r>
    <w:r w:rsidR="0064685B">
      <w:rPr>
        <w:szCs w:val="24"/>
      </w:rPr>
      <w:t>817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E5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</w:t>
    </w:r>
    <w:r w:rsidR="0064685B">
      <w:rPr>
        <w:szCs w:val="24"/>
      </w:rPr>
      <w:t>817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A2"/>
    <w:rsid w:val="000318B2"/>
    <w:rsid w:val="005612A2"/>
    <w:rsid w:val="0064685B"/>
    <w:rsid w:val="0075528E"/>
    <w:rsid w:val="0079403F"/>
    <w:rsid w:val="009675CA"/>
    <w:rsid w:val="00CE07B8"/>
    <w:rsid w:val="00D21AB1"/>
    <w:rsid w:val="00EC46B1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8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8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68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8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68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1A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1A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1A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8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8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68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8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8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68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1A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1A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1A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CARBONERA d.o.o. NOVIGRAD</izvorni_sadrzaj>
    <derivirana_varijabla naziv="DomainObject.Predmet.ProtustrankaFormated_1">  CARBONERA d.o.o. NOVIGRAD</derivirana_varijabla>
  </DomainObject.Predmet.ProtustrankaFormated>
  <DomainObject.Predmet.ProtustrankaFormatedOIB>
    <izvorni_sadrzaj>  CARBONERA d.o.o. NOVIGRAD, OIB 10688985052</izvorni_sadrzaj>
    <derivirana_varijabla naziv="DomainObject.Predmet.ProtustrankaFormatedOIB_1">  CARBONERA d.o.o. NOVIGRAD, OIB 10688985052</derivirana_varijabla>
  </DomainObject.Predmet.ProtustrankaFormatedOIB>
  <DomainObject.Predmet.ProtustrankaFormatedWithAdress>
    <izvorni_sadrzaj> CARBONERA d.o.o. NOVIGRAD, A. Smareglie 9, 52466 Novigrad</izvorni_sadrzaj>
    <derivirana_varijabla naziv="DomainObject.Predmet.ProtustrankaFormatedWithAdress_1"> CARBONERA d.o.o. NOVIGRAD, A. Smareglie 9, 52466 Novigrad</derivirana_varijabla>
  </DomainObject.Predmet.ProtustrankaFormatedWithAdress>
  <DomainObject.Predmet.ProtustrankaFormatedWithAdressOIB>
    <izvorni_sadrzaj> CARBONERA d.o.o. NOVIGRAD, OIB 10688985052, A. Smareglie 9, 52466 Novigrad</izvorni_sadrzaj>
    <derivirana_varijabla naziv="DomainObject.Predmet.ProtustrankaFormatedWithAdressOIB_1"> CARBONERA d.o.o. NOVIGRAD, OIB 10688985052, A. Smareglie 9, 52466 Novigrad</derivirana_varijabla>
  </DomainObject.Predmet.ProtustrankaFormatedWithAdressOIB>
  <DomainObject.Predmet.ProtustrankaWithAdress>
    <izvorni_sadrzaj>CARBONERA d.o.o. NOVIGRAD A. Smareglie 9, 52466 Novigrad</izvorni_sadrzaj>
    <derivirana_varijabla naziv="DomainObject.Predmet.ProtustrankaWithAdress_1">CARBONERA d.o.o. NOVIGRAD A. Smareglie 9, 52466 Novigrad</derivirana_varijabla>
  </DomainObject.Predmet.ProtustrankaWithAdress>
  <DomainObject.Predmet.ProtustrankaWithAdressOIB>
    <izvorni_sadrzaj>CARBONERA d.o.o. NOVIGRAD, OIB 10688985052, A. Smareglie 9, 52466 Novigrad</izvorni_sadrzaj>
    <derivirana_varijabla naziv="DomainObject.Predmet.ProtustrankaWithAdressOIB_1">CARBONERA d.o.o. NOVIGRAD, OIB 10688985052, A. Smareglie 9, 52466 Novigrad</derivirana_varijabla>
  </DomainObject.Predmet.ProtustrankaWithAdressOIB>
  <DomainObject.Predmet.ProtustrankaNazivFormated>
    <izvorni_sadrzaj>CARBONERA d.o.o. NOVIGRAD</izvorni_sadrzaj>
    <derivirana_varijabla naziv="DomainObject.Predmet.ProtustrankaNazivFormated_1">CARBONERA d.o.o. NOVIGRAD</derivirana_varijabla>
  </DomainObject.Predmet.ProtustrankaNazivFormated>
  <DomainObject.Predmet.ProtustrankaNazivFormatedOIB>
    <izvorni_sadrzaj>CARBONERA d.o.o. NOVIGRAD, OIB 10688985052</izvorni_sadrzaj>
    <derivirana_varijabla naziv="DomainObject.Predmet.ProtustrankaNazivFormatedOIB_1">CARBONERA d.o.o. NOVIGRAD, OIB 10688985052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103073.54</izvorni_sadrzaj>
    <derivirana_varijabla naziv="DomainObject.Predmet.TrenutnaVrijednost_1">103073.54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CARBONERA d.o.o. NOVIGRAD</item>
    </izvorni_sadrzaj>
    <derivirana_varijabla naziv="DomainObject.Predmet.ProtuStrankaListFormated_1">
      <item>CARBONERA d.o.o. NOVIGRAD</item>
    </derivirana_varijabla>
  </DomainObject.Predmet.ProtuStrankaListFormated>
  <DomainObject.Predmet.ProtuStrankaListFormatedOIB>
    <izvorni_sadrzaj>
      <item>CARBONERA d.o.o. NOVIGRAD, OIB 10688985052</item>
    </izvorni_sadrzaj>
    <derivirana_varijabla naziv="DomainObject.Predmet.ProtuStrankaListFormatedOIB_1">
      <item>CARBONERA d.o.o. NOVIGRAD, OIB 10688985052</item>
    </derivirana_varijabla>
  </DomainObject.Predmet.ProtuStrankaListFormatedOIB>
  <DomainObject.Predmet.ProtuStrankaListFormatedWithAdress>
    <izvorni_sadrzaj>
      <item>CARBONERA d.o.o. NOVIGRAD, A. Smareglie 9, 52466 Novigrad</item>
    </izvorni_sadrzaj>
    <derivirana_varijabla naziv="DomainObject.Predmet.ProtuStrankaListFormatedWithAdress_1">
      <item>CARBONERA d.o.o. NOVIGRAD, A. Smareglie 9, 52466 Novigrad</item>
    </derivirana_varijabla>
  </DomainObject.Predmet.ProtuStrankaListFormatedWithAdress>
  <DomainObject.Predmet.ProtuStrankaListFormatedWithAdressOIB>
    <izvorni_sadrzaj>
      <item>CARBONERA d.o.o. NOVIGRAD, OIB 10688985052, A. Smareglie 9, 52466 Novigrad</item>
    </izvorni_sadrzaj>
    <derivirana_varijabla naziv="DomainObject.Predmet.ProtuStrankaListFormatedWithAdressOIB_1">
      <item>CARBONERA d.o.o. NOVIGRAD, OIB 10688985052, A. Smareglie 9, 52466 Novigrad</item>
    </derivirana_varijabla>
  </DomainObject.Predmet.ProtuStrankaListFormatedWithAdressOIB>
  <DomainObject.Predmet.ProtuStrankaListNazivFormated>
    <izvorni_sadrzaj>
      <item>CARBONERA d.o.o. NOVIGRAD</item>
    </izvorni_sadrzaj>
    <derivirana_varijabla naziv="DomainObject.Predmet.ProtuStrankaListNazivFormated_1">
      <item>CARBONERA d.o.o. NOVIGRAD</item>
    </derivirana_varijabla>
  </DomainObject.Predmet.ProtuStrankaListNazivFormated>
  <DomainObject.Predmet.ProtuStrankaListNazivFormatedOIB>
    <izvorni_sadrzaj>
      <item>CARBONERA d.o.o. NOVIGRAD, OIB 10688985052</item>
    </izvorni_sadrzaj>
    <derivirana_varijabla naziv="DomainObject.Predmet.ProtuStrankaListNazivFormatedOIB_1">
      <item>CARBONERA d.o.o. NOVIGRAD, OIB 10688985052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CARBONERA d.o.o. NOVIGRAD</izvorni_sadrzaj>
    <derivirana_varijabla naziv="DomainObject.Predmet.ProtustrankaIDrugi_1">CARBONERA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CARBONERA d.o.o. NOVIGRAD, OIB 10688985052, A. Smareglie 9, 52466 Novigrad</izvorni_sadrzaj>
    <derivirana_varijabla naziv="DomainObject.Predmet.ProtustrankaIDrugiAdressOIB_1">CARBONERA d.o.o. NOVIGRAD, OIB 10688985052, A. Smareglie 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CARBONERA d.o.o. NOVIGRAD</item>
    </izvorni_sadrzaj>
    <derivirana_varijabla naziv="DomainObject.Predmet.SudioniciListNaziv_1">
      <item>FINANCIJSKA AGENCIJA, RC RIJEKA, PODRUŽNICA PULA, PULA</item>
      <item>CARBONERA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CARBONERA d.o.o. NOVIGRAD, OIB 10688985052, A. Smareglie 9,52466 Novigrad</item>
    </izvorni_sadrzaj>
    <derivirana_varijabla naziv="DomainObject.Predmet.SudioniciListAdressOIB_1">
      <item>FINANCIJSKA AGENCIJA, RC RIJEKA, PODRUŽNICA PULA, PULA, OIB 85821130368, GIARDINI 5,52100 Pula</item>
      <item>CARBONERA d.o.o. NOVIGRAD, OIB 10688985052, A. Smareglie 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10688985052</item>
    </izvorni_sadrzaj>
    <derivirana_varijabla naziv="DomainObject.Predmet.SudioniciListNazivOIB_1">
      <item>, OIB 85821130368</item>
      <item>, OIB 10688985052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3092</properties:Characters>
  <properties:Lines>81</properties:Lines>
  <properties:Paragraphs>30</properties:Paragraphs>
  <properties:TotalTime>10</properties:TotalTime>
  <properties:ScaleCrop>false</properties:ScaleCrop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2016-03-18T12:21:00Z</dcterms:created>
  <dc:creator>Mihaela Kaligari</dc:creator>
  <dc:description/>
  <cp:keywords/>
  <cp:lastModifiedBy>Ana Jeromela</cp:lastModifiedBy>
  <cp:lastPrinted>2016-04-12T12:10:00Z</cp:lastPrinted>
  <dcterms:modified xmlns:xsi="http://www.w3.org/2001/XMLSchema-instance" xsi:type="dcterms:W3CDTF">2016-04-12T12:10:00Z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