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9c74" w14:paraId="9619c74" w:rsidRDefault="003905FB" w:rsidP="003905FB" w:rsidR="003905FB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C77FF1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905FB" w:rsidP="003905FB" w:rsidR="003905FB" w:rsidRPr="006F44C4">
      <w:pPr>
        <w:jc w:val="both"/>
      </w:pPr>
      <w:r w:rsidRPr="006F44C4">
        <w:t xml:space="preserve">       REPUBLIKA HRVATSKA</w:t>
      </w:r>
    </w:p>
    <w:p w:rsidRDefault="003905FB" w:rsidP="003905FB" w:rsidR="003905FB" w:rsidRPr="006F44C4">
      <w:pPr>
        <w:jc w:val="both"/>
      </w:pPr>
      <w:r w:rsidRPr="006F44C4">
        <w:t>TRGOVAČKI SUD U VARAŽDINU</w:t>
      </w:r>
    </w:p>
    <w:p w:rsidRDefault="003905FB" w:rsidP="003905FB" w:rsidR="00D7033C" w:rsidRPr="001C7EE6">
      <w:pPr>
        <w:rPr>
          <w:sz w:val="22"/>
          <w:szCs w:val="22"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7033C" w:rsidP="00AE3FAE" w:rsidR="00D7033C" w:rsidRPr="001C7EE6">
      <w:pPr>
        <w:jc w:val="right"/>
        <w:rPr>
          <w:sz w:val="22"/>
          <w:szCs w:val="22"/>
        </w:rPr>
      </w:pPr>
    </w:p>
    <w:p w:rsidRDefault="00AE3FAE" w:rsidP="00AE3FAE" w:rsidR="00AE3FAE" w:rsidRPr="001C7EE6">
      <w:pPr>
        <w:jc w:val="right"/>
        <w:rPr>
          <w:sz w:val="22"/>
          <w:szCs w:val="22"/>
        </w:rPr>
      </w:pPr>
    </w:p>
    <w:p w:rsidRDefault="00691A0C" w:rsidP="00AE3FAE" w:rsidR="00691A0C" w:rsidRPr="001C7EE6">
      <w:pPr>
        <w:jc w:val="right"/>
        <w:rPr>
          <w:sz w:val="22"/>
          <w:szCs w:val="22"/>
        </w:rPr>
      </w:pPr>
    </w:p>
    <w:p w:rsidRDefault="008056C4" w:rsidP="003905FB" w:rsidR="008056C4" w:rsidRPr="001C7EE6">
      <w:pPr>
        <w:rPr>
          <w:sz w:val="22"/>
          <w:szCs w:val="22"/>
        </w:rPr>
      </w:pPr>
    </w:p>
    <w:p w:rsidRDefault="00AE3FAE" w:rsidP="008D208F" w:rsidR="00AE3FAE" w:rsidRPr="00CB28B5">
      <w:pPr>
        <w:ind w:firstLine="708"/>
        <w:jc w:val="both"/>
      </w:pPr>
      <w:r w:rsidRPr="001C7EE6">
        <w:rPr>
          <w:sz w:val="22"/>
          <w:szCs w:val="22"/>
        </w:rPr>
        <w:tab/>
      </w:r>
      <w:r w:rsidR="005E0B53" w:rsidRPr="00CB28B5">
        <w:t>Trgovački sud u Varaždinu,</w:t>
      </w:r>
      <w:r w:rsidR="005E0B53" w:rsidRPr="00CB28B5">
        <w:rPr>
          <w:b/>
          <w:bCs/>
        </w:rPr>
        <w:t xml:space="preserve"> </w:t>
      </w:r>
      <w:r w:rsidR="005E0B53" w:rsidRPr="00CB28B5">
        <w:t>po sucu toga suda Kseniji Flack-Makitan, kao stečajnom sucu, u stečajnom postupku nad stečajnim dužnikom</w:t>
      </w:r>
      <w:r w:rsidR="00680073">
        <w:t xml:space="preserve"> </w:t>
      </w:r>
      <w:r w:rsidR="008D208F">
        <w:t>FRČAK d.o.o.</w:t>
      </w:r>
      <w:r w:rsidR="00130D73">
        <w:t xml:space="preserve"> u stečaju</w:t>
      </w:r>
      <w:r w:rsidR="008D208F">
        <w:t xml:space="preserve">, Kloštar Podravski, Matije Gupca 15, OIB: 47564783318, </w:t>
      </w:r>
      <w:r w:rsidR="005E0B53" w:rsidRPr="00CB28B5">
        <w:t xml:space="preserve">nakon održanog </w:t>
      </w:r>
      <w:r w:rsidR="00CB28B5" w:rsidRPr="00CB28B5">
        <w:t>ispitnog</w:t>
      </w:r>
      <w:r w:rsidR="00680073">
        <w:t xml:space="preserve"> i izvještajnog</w:t>
      </w:r>
      <w:r w:rsidR="005E0B53" w:rsidRPr="00CB28B5">
        <w:t xml:space="preserve"> ročišta</w:t>
      </w:r>
      <w:r w:rsidR="00680073">
        <w:t xml:space="preserve"> </w:t>
      </w:r>
      <w:r w:rsidR="00130D73">
        <w:t>10</w:t>
      </w:r>
      <w:r w:rsidR="003905FB">
        <w:t>. studenog 2015</w:t>
      </w:r>
      <w:r w:rsidR="00CB28B5" w:rsidRPr="00CB28B5">
        <w:t>.</w:t>
      </w:r>
      <w:r w:rsidR="005E0B53" w:rsidRPr="00CB28B5">
        <w:t xml:space="preserve"> </w:t>
      </w:r>
      <w:r w:rsidR="006556BE" w:rsidRPr="00CB28B5">
        <w:t>donosi slijedeći</w:t>
      </w:r>
    </w:p>
    <w:p w:rsidRDefault="006556BE" w:rsidP="001A6AF4" w:rsidR="006556BE">
      <w:pPr>
        <w:jc w:val="both"/>
      </w:pPr>
    </w:p>
    <w:p w:rsidRDefault="004F665B" w:rsidP="001A6AF4" w:rsidR="004F665B" w:rsidRPr="00CB28B5">
      <w:pPr>
        <w:jc w:val="both"/>
      </w:pPr>
    </w:p>
    <w:p w:rsidRDefault="00AE3FAE" w:rsidP="00AE3FAE" w:rsidR="00AE3FAE" w:rsidRPr="00CB28B5"/>
    <w:p w:rsidRDefault="006556BE" w:rsidP="00AE3FAE" w:rsidR="00AE3FAE" w:rsidRPr="00CB28B5">
      <w:pPr>
        <w:jc w:val="center"/>
      </w:pPr>
      <w:r w:rsidRPr="00CB28B5">
        <w:t>IZVADAK IZ RJEŠENJA O UTVRĐIVANJU TRAŽBINA</w:t>
      </w:r>
    </w:p>
    <w:p w:rsidRDefault="006556BE" w:rsidP="00AE3FAE" w:rsidR="005E0B53" w:rsidRPr="00CB28B5">
      <w:pPr>
        <w:jc w:val="center"/>
      </w:pPr>
      <w:r w:rsidRPr="00CB28B5">
        <w:t xml:space="preserve">od </w:t>
      </w:r>
      <w:r w:rsidR="00130D73">
        <w:t>10</w:t>
      </w:r>
      <w:r w:rsidR="003905FB">
        <w:t>. studenog 2015</w:t>
      </w:r>
      <w:r w:rsidR="00CB28B5" w:rsidRPr="00CB28B5">
        <w:t>.</w:t>
      </w:r>
      <w:r w:rsidRPr="00CB28B5">
        <w:t xml:space="preserve">, broj </w:t>
      </w:r>
      <w:r w:rsidR="002F7C24" w:rsidRPr="00CB28B5">
        <w:t>5 St-</w:t>
      </w:r>
      <w:r w:rsidR="008D208F">
        <w:t>249/14-19</w:t>
      </w:r>
    </w:p>
    <w:p w:rsidRDefault="00D9211C" w:rsidP="00AE3FAE" w:rsidR="00AE3FAE">
      <w:pPr>
        <w:jc w:val="center"/>
        <w:rPr>
          <w:sz w:val="22"/>
          <w:szCs w:val="22"/>
        </w:rPr>
      </w:pPr>
      <w:r w:rsidRPr="001C7EE6">
        <w:rPr>
          <w:sz w:val="22"/>
          <w:szCs w:val="22"/>
        </w:rPr>
        <w:tab/>
      </w:r>
    </w:p>
    <w:p w:rsidRDefault="00DB0291" w:rsidP="00751783" w:rsidR="00DB0291">
      <w:pPr>
        <w:rPr>
          <w:sz w:val="22"/>
          <w:szCs w:val="22"/>
        </w:rPr>
      </w:pPr>
    </w:p>
    <w:p w:rsidRDefault="004F665B" w:rsidP="00751783" w:rsidR="004F665B">
      <w:pPr>
        <w:rPr>
          <w:sz w:val="22"/>
          <w:szCs w:val="22"/>
        </w:rPr>
      </w:pPr>
    </w:p>
    <w:p w:rsidRDefault="00751783" w:rsidP="00751783" w:rsidR="00751783">
      <w:pPr>
        <w:rPr>
          <w:sz w:val="22"/>
          <w:szCs w:val="22"/>
        </w:rPr>
      </w:pPr>
    </w:p>
    <w:p w:rsidRDefault="006556BE" w:rsidP="006556BE" w:rsidR="006556BE">
      <w:r w:rsidRPr="00DB0291">
        <w:rPr>
          <w:b/>
        </w:rPr>
        <w:t>I./</w:t>
      </w:r>
      <w:r w:rsidRPr="00CB28B5">
        <w:t xml:space="preserve"> Utvrđuju se tražbine vjerovnika </w:t>
      </w:r>
      <w:r w:rsidR="00CB28B5" w:rsidRPr="00CB28B5">
        <w:t>drugog</w:t>
      </w:r>
      <w:r w:rsidR="005E0B53" w:rsidRPr="00CB28B5">
        <w:t xml:space="preserve"> v</w:t>
      </w:r>
      <w:r w:rsidR="002F7C24" w:rsidRPr="00CB28B5">
        <w:t xml:space="preserve">išeg </w:t>
      </w:r>
      <w:r w:rsidRPr="00CB28B5">
        <w:t>isplatnog reda:</w:t>
      </w:r>
    </w:p>
    <w:p w:rsidRDefault="00680073" w:rsidP="005E0B53" w:rsidR="00680073"/>
    <w:p w:rsidRDefault="004F665B" w:rsidP="005E0B53" w:rsidR="004F665B">
      <w:pPr>
        <w:rPr>
          <w:b/>
          <w:sz w:val="22"/>
          <w:szCs w:val="22"/>
        </w:rPr>
      </w:pPr>
    </w:p>
    <w:p w:rsidRDefault="00680073" w:rsidP="00680073" w:rsidR="00680073" w:rsidRPr="00B274D0">
      <w:pPr>
        <w:rPr>
          <w:b/>
        </w:rPr>
      </w:pPr>
      <w:r w:rsidRPr="00B274D0">
        <w:rPr>
          <w:b/>
        </w:rPr>
        <w:t>II/ DRUGI VIŠI ISPLATNI RED</w:t>
      </w:r>
    </w:p>
    <w:p w:rsidRDefault="00680073" w:rsidP="00680073" w:rsidR="00680073" w:rsidRPr="00B274D0">
      <w:pPr>
        <w:rPr>
          <w:b/>
        </w:rPr>
      </w:pPr>
    </w:p>
    <w:p w:rsidRDefault="003905FB" w:rsidP="005E0B53" w:rsidR="00680073">
      <w:pPr>
        <w:rPr>
          <w:b/>
        </w:rPr>
      </w:pPr>
      <w:r>
        <w:rPr>
          <w:b/>
        </w:rPr>
        <w:t>b</w:t>
      </w:r>
      <w:r w:rsidR="00680073" w:rsidRPr="00B274D0">
        <w:rPr>
          <w:b/>
        </w:rPr>
        <w:t xml:space="preserve">) DJELOMIČNO </w:t>
      </w:r>
      <w:r w:rsidR="00680073">
        <w:rPr>
          <w:b/>
        </w:rPr>
        <w:t xml:space="preserve">PRIZNATE I </w:t>
      </w:r>
      <w:r w:rsidR="00680073" w:rsidRPr="00B274D0">
        <w:rPr>
          <w:b/>
        </w:rPr>
        <w:t>OSPORENE TRAŽBINE</w:t>
      </w:r>
    </w:p>
    <w:p w:rsidRDefault="004F665B" w:rsidP="005E0B53" w:rsidR="004F665B">
      <w:pPr>
        <w:rPr>
          <w:b/>
        </w:rPr>
      </w:pPr>
    </w:p>
    <w:p w:rsidRDefault="008D208F" w:rsidP="005E0B53" w:rsidR="008D208F" w:rsidRPr="00680073">
      <w:pPr>
        <w:rPr>
          <w:b/>
        </w:rPr>
      </w:pPr>
    </w:p>
    <w:p w:rsidRDefault="00680073" w:rsidP="005E0B53" w:rsidR="003905F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W w:type="dxa" w:w="9654"/>
        <w:tblInd w:type="dxa" w:w="93"/>
        <w:tblLayout w:type="fixed"/>
        <w:tblLook w:val="0000" w:noVBand="0" w:noHBand="0" w:lastColumn="0" w:firstColumn="0" w:lastRow="0" w:firstRow="0"/>
      </w:tblPr>
      <w:tblGrid>
        <w:gridCol w:w="555"/>
        <w:gridCol w:w="3996"/>
        <w:gridCol w:w="1985"/>
        <w:gridCol w:w="1559"/>
        <w:gridCol w:w="1559"/>
      </w:tblGrid>
      <w:tr w:rsidTr="009E3D9E" w:rsidR="008D208F" w:rsidRPr="00B92F7D">
        <w:trPr>
          <w:trHeight w:val="303"/>
        </w:trPr>
        <w:tc>
          <w:tcPr>
            <w:tcW w:type="dxa" w:w="555"/>
          </w:tcPr>
          <w:p w:rsidRDefault="008D208F" w:rsidP="009E3D9E" w:rsidR="008D208F" w:rsidRPr="00B92F7D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</w:p>
        </w:tc>
        <w:tc>
          <w:tcPr>
            <w:tcW w:type="dxa" w:w="3996"/>
            <w:shd w:fill="auto" w:color="auto" w:val="clear"/>
          </w:tcPr>
          <w:p w:rsidRDefault="008D208F" w:rsidP="009E3D9E" w:rsidR="008D208F" w:rsidRPr="00B92F7D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NAZIV I ADRESA VJEROVNIKA</w:t>
            </w:r>
          </w:p>
        </w:tc>
        <w:tc>
          <w:tcPr>
            <w:tcW w:type="dxa" w:w="1985"/>
            <w:shd w:fill="auto" w:color="auto" w:val="clear"/>
            <w:noWrap/>
          </w:tcPr>
          <w:p w:rsidRDefault="008D208F" w:rsidP="009E3D9E" w:rsidR="008D208F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PRIJAVLJENO</w:t>
            </w:r>
          </w:p>
        </w:tc>
        <w:tc>
          <w:tcPr>
            <w:tcW w:type="dxa" w:w="1559"/>
          </w:tcPr>
          <w:p w:rsidRDefault="008D208F" w:rsidP="009E3D9E" w:rsidR="008D208F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  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PRIZNATO</w:t>
            </w:r>
          </w:p>
        </w:tc>
        <w:tc>
          <w:tcPr>
            <w:tcW w:type="dxa" w:w="1559"/>
          </w:tcPr>
          <w:p w:rsidRDefault="008D208F" w:rsidP="009E3D9E" w:rsidR="008D208F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 xml:space="preserve"> OSPORENO</w:t>
            </w:r>
          </w:p>
        </w:tc>
      </w:tr>
      <w:tr w:rsidTr="009E3D9E" w:rsidR="008D208F" w:rsidRPr="00557F9F">
        <w:trPr>
          <w:trHeight w:val="303"/>
        </w:trPr>
        <w:tc>
          <w:tcPr>
            <w:tcW w:type="dxa" w:w="555"/>
          </w:tcPr>
          <w:p w:rsidRDefault="008D208F" w:rsidP="009E3D9E" w:rsidR="008D208F" w:rsidRPr="002D0F53">
            <w:pPr>
              <w:jc w:val="right"/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2D0F53">
              <w:rPr>
                <w:rFonts w:cs="Arial" w:hAnsi="Arial" w:ascii="Arial"/>
                <w:sz w:val="22"/>
                <w:szCs w:val="22"/>
                <w:u w:val="single"/>
              </w:rPr>
              <w:t>3.</w:t>
            </w:r>
          </w:p>
        </w:tc>
        <w:tc>
          <w:tcPr>
            <w:tcW w:type="dxa" w:w="3996"/>
            <w:shd w:fill="auto" w:color="auto" w:val="clear"/>
          </w:tcPr>
          <w:p w:rsidRDefault="008D208F" w:rsidP="009E3D9E" w:rsidR="008D208F" w:rsidRPr="002D0F53">
            <w:pPr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2D0F53">
              <w:rPr>
                <w:rFonts w:cs="Arial" w:hAnsi="Arial" w:ascii="Arial"/>
                <w:sz w:val="22"/>
                <w:szCs w:val="22"/>
                <w:u w:val="single"/>
              </w:rPr>
              <w:t>HRVATSKO DRUŠTVO SKLADATELJA, Berislavićeva 9, 10000 Zagreb</w:t>
            </w:r>
          </w:p>
        </w:tc>
        <w:tc>
          <w:tcPr>
            <w:tcW w:type="dxa" w:w="1985"/>
            <w:shd w:fill="auto" w:color="auto" w:val="clear"/>
            <w:noWrap/>
          </w:tcPr>
          <w:p w:rsidRDefault="008D208F" w:rsidP="009E3D9E" w:rsidR="008D208F" w:rsidRPr="002D0F53">
            <w:pPr>
              <w:jc w:val="center"/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2D0F53">
              <w:rPr>
                <w:rFonts w:cs="Arial" w:hAnsi="Arial" w:ascii="Arial"/>
                <w:sz w:val="22"/>
                <w:szCs w:val="22"/>
                <w:u w:val="single"/>
              </w:rPr>
              <w:t>764,83</w:t>
            </w:r>
          </w:p>
        </w:tc>
        <w:tc>
          <w:tcPr>
            <w:tcW w:type="dxa" w:w="1559"/>
          </w:tcPr>
          <w:p w:rsidRDefault="008D208F" w:rsidP="009E3D9E" w:rsidR="008D208F" w:rsidRPr="002D0F53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2D0F53">
              <w:rPr>
                <w:rFonts w:cs="Arial" w:hAnsi="Arial" w:ascii="Arial"/>
                <w:sz w:val="22"/>
                <w:szCs w:val="22"/>
              </w:rPr>
              <w:t>395,70</w:t>
            </w:r>
          </w:p>
        </w:tc>
        <w:tc>
          <w:tcPr>
            <w:tcW w:type="dxa" w:w="1559"/>
          </w:tcPr>
          <w:p w:rsidRDefault="008D208F" w:rsidP="009E3D9E" w:rsidR="008D208F" w:rsidRPr="002D0F53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2D0F53">
              <w:rPr>
                <w:rFonts w:cs="Arial" w:hAnsi="Arial" w:ascii="Arial"/>
                <w:sz w:val="22"/>
                <w:szCs w:val="22"/>
              </w:rPr>
              <w:t>369,13</w:t>
            </w:r>
          </w:p>
        </w:tc>
      </w:tr>
    </w:tbl>
    <w:p w:rsidRDefault="003905FB" w:rsidP="005E0B53" w:rsidR="003905FB">
      <w:pPr>
        <w:rPr>
          <w:b/>
          <w:sz w:val="22"/>
          <w:szCs w:val="22"/>
          <w:u w:val="single"/>
        </w:rPr>
      </w:pPr>
    </w:p>
    <w:p w:rsidRDefault="008D208F" w:rsidP="005E0B53" w:rsidR="008D208F">
      <w:pPr>
        <w:rPr>
          <w:b/>
          <w:sz w:val="22"/>
          <w:szCs w:val="22"/>
          <w:u w:val="single"/>
        </w:rPr>
      </w:pPr>
    </w:p>
    <w:p w:rsidRDefault="004F665B" w:rsidP="005E0B53" w:rsidR="004F665B">
      <w:pPr>
        <w:rPr>
          <w:b/>
          <w:sz w:val="22"/>
          <w:szCs w:val="22"/>
        </w:rPr>
      </w:pPr>
    </w:p>
    <w:p w:rsidRDefault="00DB0291" w:rsidP="005E0B53" w:rsidR="00DB0291" w:rsidRPr="00CB28B5">
      <w:pPr>
        <w:rPr>
          <w:b/>
          <w:bCs/>
          <w:sz w:val="20"/>
        </w:rPr>
      </w:pPr>
    </w:p>
    <w:p w:rsidRDefault="00CB28B5" w:rsidP="00CB28B5" w:rsidR="00CB28B5" w:rsidRPr="00B274D0">
      <w:pPr>
        <w:jc w:val="both"/>
        <w:rPr>
          <w:b/>
        </w:rPr>
      </w:pPr>
      <w:r w:rsidRPr="00B274D0">
        <w:t xml:space="preserve">III. Vjerovnici čije su tražbine djelomično </w:t>
      </w:r>
      <w:r w:rsidR="00F77056">
        <w:t xml:space="preserve">i u cijelosti </w:t>
      </w:r>
      <w:r w:rsidRPr="00B274D0">
        <w:t>osporene upućuju se na pokretanje parnice protiv stečajnog dužnika, radi utvrđivanja osporenog iznosa tražbine.</w:t>
      </w:r>
    </w:p>
    <w:p w:rsidRDefault="00CB28B5" w:rsidP="00CB28B5" w:rsidR="00CB28B5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t>IV. Vjerovniku čija je tražbina osporena, odnosno koji je upućen na parnicu dostavit će se izvadak iz ovog rješenja s točnim iznosom osporene tražbine, razlogom osporavanja i naznakom isplatnog reda kojemu tražbina pripada.</w:t>
      </w:r>
    </w:p>
    <w:p w:rsidRDefault="00CB28B5" w:rsidP="00CB28B5" w:rsidR="00CB28B5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t>V. Ako osoba koja je upućena na parnicu ne pokrene parnicu u roku od 8 dana od dana primitka rješenja o upućivanju na parnicu,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Stečajnog zakona).</w:t>
      </w:r>
    </w:p>
    <w:p w:rsidRDefault="00751783" w:rsidP="00CB28B5" w:rsidR="00751783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lastRenderedPageBreak/>
        <w:t>VI.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Stečajnog zakona (Narodne novine broj 44/96, 29/99, 129/00, 123/03, 82/06, 116/10, 125/12 i 133/12; dalje SZ).</w:t>
      </w:r>
    </w:p>
    <w:p w:rsidRDefault="00DB0291" w:rsidP="00CB28B5" w:rsidR="00DB0291"/>
    <w:p w:rsidRDefault="00751783" w:rsidP="00CB28B5" w:rsidR="00751783" w:rsidRPr="00B274D0"/>
    <w:p w:rsidRDefault="00CB28B5" w:rsidP="00CB28B5" w:rsidR="00CB28B5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CB28B5" w:rsidP="00680073" w:rsidR="00680073" w:rsidRPr="00B274D0">
      <w:pPr>
        <w:jc w:val="both"/>
      </w:pPr>
      <w:r w:rsidRPr="00B274D0">
        <w:tab/>
      </w:r>
    </w:p>
    <w:p w:rsidRDefault="00DB0291" w:rsidP="00DB0291" w:rsidR="00DB0291">
      <w:pPr>
        <w:jc w:val="both"/>
      </w:pPr>
    </w:p>
    <w:p w:rsidRDefault="00DB0291" w:rsidP="00DB0291" w:rsidR="00DB0291" w:rsidRPr="00B274D0">
      <w:pPr>
        <w:ind w:firstLine="708"/>
        <w:jc w:val="both"/>
      </w:pPr>
      <w:r w:rsidRPr="00B274D0">
        <w:t xml:space="preserve">U ovom stečajnom postupku, na ispitnom ročištu održanom </w:t>
      </w:r>
      <w:r w:rsidR="003905FB">
        <w:t>6. studenog 2015</w:t>
      </w:r>
      <w:r w:rsidRPr="00B274D0">
        <w:t xml:space="preserve">. </w:t>
      </w:r>
      <w:r>
        <w:t xml:space="preserve">stečajni upravitelj </w:t>
      </w:r>
      <w:r w:rsidR="004F665B">
        <w:t>Dražen Vidman</w:t>
      </w:r>
      <w:r w:rsidR="003905FB">
        <w:t xml:space="preserve"> iz Ivanca</w:t>
      </w:r>
      <w:r>
        <w:t xml:space="preserve"> očitovao </w:t>
      </w:r>
      <w:r w:rsidRPr="00B274D0">
        <w:t xml:space="preserve">se o svim prijavljenim tražbinama, na način da ih priznaje, odnosno osporava. </w:t>
      </w:r>
    </w:p>
    <w:p w:rsidRDefault="003905FB" w:rsidP="003905FB" w:rsidR="003905FB">
      <w:pPr>
        <w:jc w:val="both"/>
      </w:pPr>
    </w:p>
    <w:p w:rsidRDefault="004F665B" w:rsidP="008D208F" w:rsidR="008D208F">
      <w:pPr>
        <w:ind w:firstLine="708"/>
        <w:jc w:val="both"/>
      </w:pPr>
      <w:r w:rsidRPr="002B179B">
        <w:t xml:space="preserve">Stečajni upravitelj osporio je tražbinu drugog višeg isplatnog reda </w:t>
      </w:r>
      <w:r>
        <w:t xml:space="preserve">stečajnog vjerovnika </w:t>
      </w:r>
      <w:r w:rsidR="008D208F">
        <w:t>Hrvatskog društva skladatelja, Zagreb, Berislavićeva 9, za iznos od 369,13 kn, zbog toga što je tražbina u zastari.</w:t>
      </w:r>
    </w:p>
    <w:p w:rsidRDefault="004F665B" w:rsidP="00DB0291" w:rsidR="004F665B" w:rsidRPr="00B274D0">
      <w:pPr>
        <w:jc w:val="both"/>
      </w:pPr>
    </w:p>
    <w:p w:rsidRDefault="00DB0291" w:rsidP="00DB0291" w:rsidR="00DB0291" w:rsidRPr="00B274D0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2. SZ, s time da je u tablicu unijeta svaka prijavljena tražbina u kojoj je mjeri tražbina utvrđena prema svom iznosu i svom redu, odnosno tko je tražbinu osporio.</w:t>
      </w:r>
    </w:p>
    <w:p w:rsidRDefault="00DB0291" w:rsidP="00DB0291" w:rsidR="00DB0291" w:rsidRPr="00B274D0">
      <w:pPr>
        <w:jc w:val="both"/>
      </w:pPr>
    </w:p>
    <w:p w:rsidRDefault="00DB0291" w:rsidP="00DB0291" w:rsidR="00DB0291" w:rsidRPr="00B274D0">
      <w:pPr>
        <w:ind w:firstLine="708"/>
        <w:jc w:val="both"/>
      </w:pPr>
      <w:r w:rsidRPr="00B274D0">
        <w:t>Na temelju tako sastavljenih tablica, stečajni sudac donio je rješenje kojim odlučuje o tome u kojem su iznosu i u kojem isplatnom redu utvrđene, odnosno osporene pojedine tražbine.</w:t>
      </w:r>
    </w:p>
    <w:p w:rsidRDefault="001E6DD7" w:rsidP="001E6DD7" w:rsidR="001E6DD7">
      <w:pPr>
        <w:jc w:val="both"/>
      </w:pPr>
    </w:p>
    <w:p w:rsidRDefault="001E6DD7" w:rsidP="001E6DD7" w:rsidR="001E6DD7">
      <w:pPr>
        <w:ind w:firstLine="708"/>
        <w:jc w:val="both"/>
      </w:pPr>
      <w:r>
        <w:t xml:space="preserve">Odluka o objavljivanju rješenja na oglasnoj ploči suda i dostavljanju vjerovnicima čije su tražbine osporene, temelji se na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4. SZ.</w:t>
      </w:r>
    </w:p>
    <w:p w:rsidRDefault="001E6DD7" w:rsidP="001E6DD7" w:rsidR="001E6DD7">
      <w:pPr>
        <w:jc w:val="both"/>
      </w:pPr>
    </w:p>
    <w:p w:rsidRDefault="001E6DD7" w:rsidP="001E6DD7" w:rsidR="001E6DD7">
      <w:pPr>
        <w:ind w:firstLine="708"/>
        <w:jc w:val="both"/>
      </w:pPr>
      <w:r>
        <w:t xml:space="preserve">Odluka o upućivanju na parnicu stečajnih vjerovnika čije su tražbine osporene temelji se na čl. </w:t>
      </w:r>
      <w:smartTag w:element="metricconverter" w:uri="urn:schemas-microsoft-com:office:smarttags">
        <w:smartTagPr>
          <w:attr w:val="178. st" w:name="ProductID"/>
        </w:smartTagPr>
        <w:r>
          <w:t>178. st</w:t>
        </w:r>
      </w:smartTag>
      <w:r>
        <w:t>. 1. i 6. SZ.</w:t>
      </w:r>
    </w:p>
    <w:p w:rsidRDefault="00751783" w:rsidP="00680073" w:rsidR="00751783" w:rsidRPr="00CB28B5">
      <w:pPr>
        <w:jc w:val="both"/>
      </w:pPr>
    </w:p>
    <w:p w:rsidRDefault="005E0B53" w:rsidP="003905FB" w:rsidR="00DB0291" w:rsidRPr="00CB28B5">
      <w:pPr>
        <w:jc w:val="center"/>
      </w:pPr>
      <w:r w:rsidRPr="00CB28B5">
        <w:t xml:space="preserve">U Varaždinu, </w:t>
      </w:r>
      <w:r w:rsidR="00130D73">
        <w:t>10</w:t>
      </w:r>
      <w:r w:rsidR="003905FB">
        <w:t>. studenog 2015</w:t>
      </w:r>
      <w:r w:rsidR="00CB28B5" w:rsidRPr="00CB28B5">
        <w:t>.</w:t>
      </w:r>
      <w:r w:rsidRPr="00CB28B5">
        <w:t xml:space="preserve"> godine.</w:t>
      </w:r>
    </w:p>
    <w:p w:rsidRDefault="00610C79" w:rsidP="002B0A39" w:rsidR="00610C79" w:rsidRPr="00CB28B5"/>
    <w:p w:rsidRDefault="00130D73" w:rsidP="00130D73" w:rsidR="00130D73" w:rsidRPr="006F44C4">
      <w:pPr>
        <w:ind w:firstLine="708" w:left="5664"/>
        <w:jc w:val="both"/>
      </w:pPr>
      <w:r w:rsidRPr="006F44C4">
        <w:t>SUDAC</w:t>
      </w:r>
    </w:p>
    <w:p w:rsidRDefault="00130D73" w:rsidP="00130D73" w:rsidR="00130D73" w:rsidRPr="006F44C4">
      <w:pPr>
        <w:ind w:firstLine="708" w:left="5664"/>
        <w:jc w:val="both"/>
      </w:pPr>
    </w:p>
    <w:p w:rsidRDefault="00130D73" w:rsidP="00130D73" w:rsidR="00130D73" w:rsidRPr="006F44C4">
      <w:pPr>
        <w:ind w:firstLine="708" w:left="4956"/>
        <w:jc w:val="both"/>
      </w:pPr>
      <w:r w:rsidRPr="006F44C4">
        <w:t>Ksenija Flack-Makitan, v.r.</w:t>
      </w:r>
    </w:p>
    <w:p w:rsidRDefault="00130D73" w:rsidP="00130D73" w:rsidR="00130D73" w:rsidRPr="006F44C4">
      <w:pPr>
        <w:ind w:firstLine="708" w:left="4956"/>
        <w:jc w:val="both"/>
      </w:pPr>
    </w:p>
    <w:p w:rsidRDefault="00130D73" w:rsidP="00130D73" w:rsidR="00130D73" w:rsidRPr="006F44C4">
      <w:pPr>
        <w:ind w:left="4956"/>
        <w:jc w:val="both"/>
      </w:pPr>
      <w:r w:rsidRPr="006F44C4">
        <w:t>Za točnost otpravka – ovlašteni službenik:</w:t>
      </w:r>
    </w:p>
    <w:p w:rsidRDefault="00610C79" w:rsidP="003905FB" w:rsidR="00610C79"/>
    <w:p w:rsidRDefault="00130D73" w:rsidP="003905FB" w:rsidR="00130D73" w:rsidRPr="00CB28B5"/>
    <w:p w:rsidRDefault="00C73A94" w:rsidP="0087395F" w:rsidR="005E0B53" w:rsidRPr="00CB28B5">
      <w:r w:rsidRPr="00CB28B5">
        <w:t>POUKA O PRAVNOM LIJEKU:</w:t>
      </w:r>
    </w:p>
    <w:p w:rsidRDefault="00C73A94" w:rsidP="0087395F" w:rsidR="00C73A94" w:rsidRPr="00CB28B5">
      <w:pPr>
        <w:ind w:firstLine="708"/>
        <w:jc w:val="both"/>
      </w:pPr>
      <w:r w:rsidRPr="00CB28B5">
        <w:t>Protiv ovog rješenja pravo na žalbu ima stečajni upravitelj i svaki vjerovnik u dijelu koji se tiče njegove prijavljene tražbine kao i tražbine koju je osporio.</w:t>
      </w:r>
    </w:p>
    <w:p w:rsidRDefault="00C73A94" w:rsidP="0087395F" w:rsidR="00C73A94" w:rsidRPr="00CB28B5">
      <w:pPr>
        <w:ind w:firstLine="708"/>
        <w:jc w:val="both"/>
      </w:pPr>
      <w:r w:rsidRPr="00CB28B5">
        <w:t>Rok za žalbu iznosi osam dana računajući od dana dostave rješenja odnosno izvatka iz rješenja.</w:t>
      </w:r>
    </w:p>
    <w:p w:rsidRDefault="00C73A94" w:rsidP="0087395F" w:rsidR="00C73A94" w:rsidRPr="00CB28B5">
      <w:pPr>
        <w:ind w:firstLine="708"/>
        <w:jc w:val="both"/>
      </w:pPr>
      <w:r w:rsidRPr="00CB28B5">
        <w:t>Žalba se podnosi preporučeno poštom, ili se predaje neposredno ovome sudu u dva primjerka, a o žalbi odlučuje Visoki trgovački sud Republike Hrvatske u Zagrebu.</w:t>
      </w:r>
    </w:p>
    <w:p w:rsidRDefault="005E0B53" w:rsidP="003905FB" w:rsidR="005E0B53" w:rsidRPr="00CB28B5"/>
    <w:p w:rsidRDefault="00C73A94" w:rsidP="00C73A94" w:rsidR="005E0B53" w:rsidRPr="00CB28B5">
      <w:r w:rsidRPr="00CB28B5">
        <w:t>DNA:</w:t>
      </w:r>
    </w:p>
    <w:p w:rsidRDefault="00680073" w:rsidP="002B0A39" w:rsidR="002B0A39" w:rsidRPr="00CB28B5">
      <w:pPr>
        <w:numPr>
          <w:ilvl w:val="0"/>
          <w:numId w:val="3"/>
        </w:numPr>
      </w:pPr>
      <w:r>
        <w:t xml:space="preserve">Stečajni upravitelj </w:t>
      </w:r>
      <w:r w:rsidR="004F665B">
        <w:t>Dražen Vidman iz Ivanca, V. Nazora 77</w:t>
      </w:r>
    </w:p>
    <w:p w:rsidRDefault="00260518" w:rsidP="00260518" w:rsidR="00260518">
      <w:pPr>
        <w:numPr>
          <w:ilvl w:val="0"/>
          <w:numId w:val="3"/>
        </w:numPr>
      </w:pPr>
      <w:r w:rsidRPr="00CB28B5">
        <w:t xml:space="preserve">Svim vjerovnicima kojima su tražbine iz drugog višeg isplatnog reda </w:t>
      </w:r>
      <w:r w:rsidR="00E20694" w:rsidRPr="00CB28B5">
        <w:t>djelomično</w:t>
      </w:r>
      <w:r w:rsidRPr="00CB28B5">
        <w:t xml:space="preserve"> priznate</w:t>
      </w:r>
      <w:r w:rsidR="00CB28B5" w:rsidRPr="00CB28B5">
        <w:t xml:space="preserve"> i osporene</w:t>
      </w:r>
      <w:r w:rsidR="00680073">
        <w:t>,</w:t>
      </w:r>
    </w:p>
    <w:p w:rsidRDefault="00DB0291" w:rsidP="00DB0291" w:rsidR="00DB0291"/>
    <w:sectPr w:rsidSect="003905FB" w:rsidR="00DB0291">
      <w:headerReference w:type="even" r:id="rId10"/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6E2" w:rsidR="003B36E2">
      <w:r>
        <w:separator/>
      </w:r>
    </w:p>
  </w:endnote>
  <w:endnote w:id="0" w:type="continuationSeparator">
    <w:p w:rsidRDefault="003B36E2" w:rsidR="003B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6E2" w:rsidR="003B36E2">
      <w:r>
        <w:separator/>
      </w:r>
    </w:p>
  </w:footnote>
  <w:footnote w:id="0" w:type="continuationSeparator">
    <w:p w:rsidRDefault="003B36E2" w:rsidR="003B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8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056C4" w:rsidR="008056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B5" w:rsidR="00CB28B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102C">
      <w:rPr>
        <w:noProof/>
      </w:rPr>
      <w:t>2</w:t>
    </w:r>
    <w:r>
      <w:fldChar w:fldCharType="end"/>
    </w:r>
  </w:p>
  <w:p w:rsidRDefault="00CB28B5" w:rsidP="00CB28B5" w:rsidR="004F665B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="00680073">
      <w:t>Poslovni broj: 5 St-</w:t>
    </w:r>
    <w:r w:rsidR="008D208F">
      <w:t>249/14-20</w:t>
    </w:r>
  </w:p>
  <w:p w:rsidRDefault="004F665B" w:rsidP="00CB28B5" w:rsidR="004F665B" w:rsidRPr="00CB28B5">
    <w:pPr>
      <w:pStyle w:val="Zaglavlje"/>
    </w:pPr>
  </w:p>
  <w:p w:rsidRDefault="00527214" w:rsidR="00527214" w:rsidRPr="00527214">
    <w:pPr>
      <w:pStyle w:val="Zaglavlje"/>
      <w:rPr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R="008056C4">
    <w:pPr>
      <w:pStyle w:val="Zaglavlje"/>
    </w:pPr>
  </w:p>
  <w:p w:rsidRDefault="00CB28B5" w:rsidP="00CB28B5" w:rsidR="00CB28B5" w:rsidRPr="00CB28B5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Pr="00CB28B5">
      <w:t>Poslovni broj: 5 St-</w:t>
    </w:r>
    <w:r w:rsidR="008D208F">
      <w:t>249/14-20</w:t>
    </w:r>
  </w:p>
  <w:p w:rsidRDefault="00CB28B5" w:rsidR="00CB28B5" w:rsidRPr="00CB28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224755"/>
    <w:multiLevelType w:val="hybridMultilevel"/>
    <w:tmpl w:val="BB7CFB90"/>
    <w:lvl w:tplc="0BBC664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4B37F5"/>
    <w:multiLevelType w:val="hybridMultilevel"/>
    <w:tmpl w:val="55F657A4"/>
    <w:lvl w:tplc="98DCD1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E3636B1"/>
    <w:multiLevelType w:val="hybridMultilevel"/>
    <w:tmpl w:val="96DE65CE"/>
    <w:lvl w:tplc="E35AA55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FAE"/>
    <w:rsid w:val="00000944"/>
    <w:rsid w:val="00004861"/>
    <w:rsid w:val="00012CE0"/>
    <w:rsid w:val="00014DB6"/>
    <w:rsid w:val="0002369E"/>
    <w:rsid w:val="00027E52"/>
    <w:rsid w:val="00037EAC"/>
    <w:rsid w:val="0006152A"/>
    <w:rsid w:val="00072A6D"/>
    <w:rsid w:val="00076343"/>
    <w:rsid w:val="00077502"/>
    <w:rsid w:val="00082ABD"/>
    <w:rsid w:val="0009247B"/>
    <w:rsid w:val="000A2A1D"/>
    <w:rsid w:val="000A77A8"/>
    <w:rsid w:val="000C763B"/>
    <w:rsid w:val="000D57B3"/>
    <w:rsid w:val="000D7E14"/>
    <w:rsid w:val="000F12D7"/>
    <w:rsid w:val="00110816"/>
    <w:rsid w:val="00110A97"/>
    <w:rsid w:val="00121F27"/>
    <w:rsid w:val="00130D73"/>
    <w:rsid w:val="0013286E"/>
    <w:rsid w:val="0013414E"/>
    <w:rsid w:val="00143095"/>
    <w:rsid w:val="00152787"/>
    <w:rsid w:val="00154049"/>
    <w:rsid w:val="0017311D"/>
    <w:rsid w:val="001812BA"/>
    <w:rsid w:val="00184A2A"/>
    <w:rsid w:val="00194195"/>
    <w:rsid w:val="00196B88"/>
    <w:rsid w:val="00196CA6"/>
    <w:rsid w:val="001A324D"/>
    <w:rsid w:val="001A6AF4"/>
    <w:rsid w:val="001C7EE6"/>
    <w:rsid w:val="001D0D4F"/>
    <w:rsid w:val="001E59BF"/>
    <w:rsid w:val="001E6DD7"/>
    <w:rsid w:val="001F37CF"/>
    <w:rsid w:val="00207A95"/>
    <w:rsid w:val="00216141"/>
    <w:rsid w:val="0022781A"/>
    <w:rsid w:val="002337DD"/>
    <w:rsid w:val="002404C1"/>
    <w:rsid w:val="0024534C"/>
    <w:rsid w:val="00246192"/>
    <w:rsid w:val="00254C52"/>
    <w:rsid w:val="00260518"/>
    <w:rsid w:val="00272FA1"/>
    <w:rsid w:val="002910BA"/>
    <w:rsid w:val="002923DE"/>
    <w:rsid w:val="002A10E4"/>
    <w:rsid w:val="002A54C0"/>
    <w:rsid w:val="002A75C9"/>
    <w:rsid w:val="002B0A39"/>
    <w:rsid w:val="002B601C"/>
    <w:rsid w:val="002C073D"/>
    <w:rsid w:val="002C263A"/>
    <w:rsid w:val="002C78DB"/>
    <w:rsid w:val="002F0323"/>
    <w:rsid w:val="002F2597"/>
    <w:rsid w:val="002F7C24"/>
    <w:rsid w:val="00306AD5"/>
    <w:rsid w:val="003161AF"/>
    <w:rsid w:val="00324E15"/>
    <w:rsid w:val="00331EDF"/>
    <w:rsid w:val="00331F25"/>
    <w:rsid w:val="003328C9"/>
    <w:rsid w:val="00332FB5"/>
    <w:rsid w:val="003579A6"/>
    <w:rsid w:val="00375F39"/>
    <w:rsid w:val="003905FB"/>
    <w:rsid w:val="00392F12"/>
    <w:rsid w:val="003A3DB5"/>
    <w:rsid w:val="003B2856"/>
    <w:rsid w:val="003B36E2"/>
    <w:rsid w:val="003B7870"/>
    <w:rsid w:val="003D1F64"/>
    <w:rsid w:val="003D7968"/>
    <w:rsid w:val="003E31D2"/>
    <w:rsid w:val="003F036A"/>
    <w:rsid w:val="003F5E63"/>
    <w:rsid w:val="00403238"/>
    <w:rsid w:val="0040436A"/>
    <w:rsid w:val="004247CF"/>
    <w:rsid w:val="00426932"/>
    <w:rsid w:val="004269CC"/>
    <w:rsid w:val="00427186"/>
    <w:rsid w:val="004334A5"/>
    <w:rsid w:val="0047264A"/>
    <w:rsid w:val="00476CE7"/>
    <w:rsid w:val="00482ACA"/>
    <w:rsid w:val="00483A51"/>
    <w:rsid w:val="004968D3"/>
    <w:rsid w:val="004A2176"/>
    <w:rsid w:val="004A5396"/>
    <w:rsid w:val="004B5EE6"/>
    <w:rsid w:val="004B793A"/>
    <w:rsid w:val="004C16D2"/>
    <w:rsid w:val="004D152C"/>
    <w:rsid w:val="004E650D"/>
    <w:rsid w:val="004F102C"/>
    <w:rsid w:val="004F52F9"/>
    <w:rsid w:val="004F665B"/>
    <w:rsid w:val="005055A8"/>
    <w:rsid w:val="0051513D"/>
    <w:rsid w:val="00515210"/>
    <w:rsid w:val="005213F9"/>
    <w:rsid w:val="00527214"/>
    <w:rsid w:val="00527496"/>
    <w:rsid w:val="00534E72"/>
    <w:rsid w:val="0054656B"/>
    <w:rsid w:val="00551111"/>
    <w:rsid w:val="00564AF9"/>
    <w:rsid w:val="0056602F"/>
    <w:rsid w:val="00585987"/>
    <w:rsid w:val="005866EF"/>
    <w:rsid w:val="00587BFF"/>
    <w:rsid w:val="00594522"/>
    <w:rsid w:val="005A2AF0"/>
    <w:rsid w:val="005A7D7D"/>
    <w:rsid w:val="005B5725"/>
    <w:rsid w:val="005C18BF"/>
    <w:rsid w:val="005D2B73"/>
    <w:rsid w:val="005D7922"/>
    <w:rsid w:val="005E0B53"/>
    <w:rsid w:val="005F38AC"/>
    <w:rsid w:val="005F41BE"/>
    <w:rsid w:val="00600E26"/>
    <w:rsid w:val="006022E2"/>
    <w:rsid w:val="00602EFB"/>
    <w:rsid w:val="00610C79"/>
    <w:rsid w:val="00613BFE"/>
    <w:rsid w:val="006272DA"/>
    <w:rsid w:val="006451C1"/>
    <w:rsid w:val="00650965"/>
    <w:rsid w:val="006556BE"/>
    <w:rsid w:val="00670C92"/>
    <w:rsid w:val="00675E8B"/>
    <w:rsid w:val="00680073"/>
    <w:rsid w:val="00680632"/>
    <w:rsid w:val="006829D5"/>
    <w:rsid w:val="00690C97"/>
    <w:rsid w:val="00691A0C"/>
    <w:rsid w:val="0069660F"/>
    <w:rsid w:val="006A718D"/>
    <w:rsid w:val="006B2D84"/>
    <w:rsid w:val="006C07D6"/>
    <w:rsid w:val="006C4C1C"/>
    <w:rsid w:val="006D3BE2"/>
    <w:rsid w:val="006D6ABD"/>
    <w:rsid w:val="00701CF8"/>
    <w:rsid w:val="007055C4"/>
    <w:rsid w:val="007109FA"/>
    <w:rsid w:val="00711538"/>
    <w:rsid w:val="00713A1C"/>
    <w:rsid w:val="00724566"/>
    <w:rsid w:val="00731C6C"/>
    <w:rsid w:val="00733598"/>
    <w:rsid w:val="00733F7B"/>
    <w:rsid w:val="007502E8"/>
    <w:rsid w:val="00751783"/>
    <w:rsid w:val="0078012C"/>
    <w:rsid w:val="0078107C"/>
    <w:rsid w:val="0079548C"/>
    <w:rsid w:val="007A56A8"/>
    <w:rsid w:val="007C1B40"/>
    <w:rsid w:val="007C2C71"/>
    <w:rsid w:val="007D684F"/>
    <w:rsid w:val="00800BE1"/>
    <w:rsid w:val="008056C4"/>
    <w:rsid w:val="008066FB"/>
    <w:rsid w:val="0081315F"/>
    <w:rsid w:val="00820C3D"/>
    <w:rsid w:val="00824F73"/>
    <w:rsid w:val="00826CD2"/>
    <w:rsid w:val="00830534"/>
    <w:rsid w:val="00835ABF"/>
    <w:rsid w:val="008659F9"/>
    <w:rsid w:val="0087395F"/>
    <w:rsid w:val="00884741"/>
    <w:rsid w:val="008855C2"/>
    <w:rsid w:val="00894470"/>
    <w:rsid w:val="008B5823"/>
    <w:rsid w:val="008B6177"/>
    <w:rsid w:val="008C74F1"/>
    <w:rsid w:val="008D208F"/>
    <w:rsid w:val="008D2458"/>
    <w:rsid w:val="008E30CA"/>
    <w:rsid w:val="008F50E2"/>
    <w:rsid w:val="008F5DF1"/>
    <w:rsid w:val="00902784"/>
    <w:rsid w:val="0090512A"/>
    <w:rsid w:val="00910765"/>
    <w:rsid w:val="00911E66"/>
    <w:rsid w:val="00916E5C"/>
    <w:rsid w:val="00916EE0"/>
    <w:rsid w:val="00921865"/>
    <w:rsid w:val="00972AEF"/>
    <w:rsid w:val="009812C5"/>
    <w:rsid w:val="0099024A"/>
    <w:rsid w:val="00990B31"/>
    <w:rsid w:val="00995898"/>
    <w:rsid w:val="009B25EB"/>
    <w:rsid w:val="009C3891"/>
    <w:rsid w:val="009C3FC9"/>
    <w:rsid w:val="009C4010"/>
    <w:rsid w:val="009C6DD5"/>
    <w:rsid w:val="009D7F50"/>
    <w:rsid w:val="009E1E5E"/>
    <w:rsid w:val="009E1E95"/>
    <w:rsid w:val="009E2CE5"/>
    <w:rsid w:val="009E3D9E"/>
    <w:rsid w:val="009E6717"/>
    <w:rsid w:val="009E74A7"/>
    <w:rsid w:val="009F6379"/>
    <w:rsid w:val="00A03188"/>
    <w:rsid w:val="00A224C0"/>
    <w:rsid w:val="00A305BF"/>
    <w:rsid w:val="00A33F63"/>
    <w:rsid w:val="00A4262B"/>
    <w:rsid w:val="00A5012C"/>
    <w:rsid w:val="00A503FD"/>
    <w:rsid w:val="00A90DCF"/>
    <w:rsid w:val="00AB498D"/>
    <w:rsid w:val="00AE306C"/>
    <w:rsid w:val="00AE3FAE"/>
    <w:rsid w:val="00AE59BE"/>
    <w:rsid w:val="00AF073A"/>
    <w:rsid w:val="00AF1D7F"/>
    <w:rsid w:val="00AF53FE"/>
    <w:rsid w:val="00AF6FF6"/>
    <w:rsid w:val="00B137C4"/>
    <w:rsid w:val="00B304E4"/>
    <w:rsid w:val="00B3104C"/>
    <w:rsid w:val="00B345A1"/>
    <w:rsid w:val="00B47146"/>
    <w:rsid w:val="00B56797"/>
    <w:rsid w:val="00B5727D"/>
    <w:rsid w:val="00B6340B"/>
    <w:rsid w:val="00B81BA9"/>
    <w:rsid w:val="00B91111"/>
    <w:rsid w:val="00B9291A"/>
    <w:rsid w:val="00B94C57"/>
    <w:rsid w:val="00BB5AA7"/>
    <w:rsid w:val="00BC5FB3"/>
    <w:rsid w:val="00BC765F"/>
    <w:rsid w:val="00BC7B2F"/>
    <w:rsid w:val="00BD5064"/>
    <w:rsid w:val="00BE0A8E"/>
    <w:rsid w:val="00BE6C72"/>
    <w:rsid w:val="00C0145A"/>
    <w:rsid w:val="00C022E8"/>
    <w:rsid w:val="00C141FC"/>
    <w:rsid w:val="00C166E6"/>
    <w:rsid w:val="00C1765D"/>
    <w:rsid w:val="00C27ED3"/>
    <w:rsid w:val="00C45A41"/>
    <w:rsid w:val="00C45A87"/>
    <w:rsid w:val="00C47869"/>
    <w:rsid w:val="00C602AA"/>
    <w:rsid w:val="00C73A94"/>
    <w:rsid w:val="00C77FF1"/>
    <w:rsid w:val="00C80257"/>
    <w:rsid w:val="00C8371C"/>
    <w:rsid w:val="00C84987"/>
    <w:rsid w:val="00C9369F"/>
    <w:rsid w:val="00C94D7D"/>
    <w:rsid w:val="00C95A49"/>
    <w:rsid w:val="00C95CF5"/>
    <w:rsid w:val="00CB1AC7"/>
    <w:rsid w:val="00CB28B5"/>
    <w:rsid w:val="00CB3B3C"/>
    <w:rsid w:val="00CC3FCE"/>
    <w:rsid w:val="00CD358A"/>
    <w:rsid w:val="00CD5774"/>
    <w:rsid w:val="00CD60ED"/>
    <w:rsid w:val="00CF23DA"/>
    <w:rsid w:val="00CF4F45"/>
    <w:rsid w:val="00D02108"/>
    <w:rsid w:val="00D03BA3"/>
    <w:rsid w:val="00D1072E"/>
    <w:rsid w:val="00D176A4"/>
    <w:rsid w:val="00D2022F"/>
    <w:rsid w:val="00D25A98"/>
    <w:rsid w:val="00D41E90"/>
    <w:rsid w:val="00D46560"/>
    <w:rsid w:val="00D51E69"/>
    <w:rsid w:val="00D56D07"/>
    <w:rsid w:val="00D576B2"/>
    <w:rsid w:val="00D7033C"/>
    <w:rsid w:val="00D73E22"/>
    <w:rsid w:val="00D8406F"/>
    <w:rsid w:val="00D85565"/>
    <w:rsid w:val="00D90F5F"/>
    <w:rsid w:val="00D9211C"/>
    <w:rsid w:val="00DB0291"/>
    <w:rsid w:val="00DB09A7"/>
    <w:rsid w:val="00DC15AD"/>
    <w:rsid w:val="00DD2956"/>
    <w:rsid w:val="00DF6FC2"/>
    <w:rsid w:val="00E03DD3"/>
    <w:rsid w:val="00E10803"/>
    <w:rsid w:val="00E2054C"/>
    <w:rsid w:val="00E20694"/>
    <w:rsid w:val="00E23B09"/>
    <w:rsid w:val="00E2773A"/>
    <w:rsid w:val="00E3105D"/>
    <w:rsid w:val="00E40B32"/>
    <w:rsid w:val="00E5195E"/>
    <w:rsid w:val="00E63416"/>
    <w:rsid w:val="00E70613"/>
    <w:rsid w:val="00E76AD0"/>
    <w:rsid w:val="00E9200A"/>
    <w:rsid w:val="00E955E7"/>
    <w:rsid w:val="00EA1E58"/>
    <w:rsid w:val="00EA7972"/>
    <w:rsid w:val="00EB7B1C"/>
    <w:rsid w:val="00EC267D"/>
    <w:rsid w:val="00EC4A16"/>
    <w:rsid w:val="00EC4DF1"/>
    <w:rsid w:val="00ED535B"/>
    <w:rsid w:val="00ED5B20"/>
    <w:rsid w:val="00ED6794"/>
    <w:rsid w:val="00ED6C8D"/>
    <w:rsid w:val="00ED6E2C"/>
    <w:rsid w:val="00EE5886"/>
    <w:rsid w:val="00EF1B0F"/>
    <w:rsid w:val="00EF3087"/>
    <w:rsid w:val="00F01168"/>
    <w:rsid w:val="00F13700"/>
    <w:rsid w:val="00F14703"/>
    <w:rsid w:val="00F34D09"/>
    <w:rsid w:val="00F40EEE"/>
    <w:rsid w:val="00F55631"/>
    <w:rsid w:val="00F77056"/>
    <w:rsid w:val="00F812A2"/>
    <w:rsid w:val="00F83A09"/>
    <w:rsid w:val="00F95423"/>
    <w:rsid w:val="00FB3414"/>
    <w:rsid w:val="00FC69BE"/>
    <w:rsid w:val="00FC7744"/>
    <w:rsid w:val="00FD4ADA"/>
    <w:rsid w:val="00FD60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true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true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1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0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0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0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0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1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1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1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0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0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0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0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42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115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 St-1125/13</izvorni_sadrzaj>
    <derivirana_varijabla naziv="DomainObject.Predmet.Opis_1">ustup TS U Zagrebu St-1125/13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St-249/2014</izvorni_sadrzaj>
    <derivirana_varijabla naziv="DomainObject.Predmet.OznakaBroj_1">St-249/2014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06.7.2015. uplaćeno od strane HR 5.000,00 KN predujma za troškove prethodnog postupka</izvorni_sadrzaj>
    <derivirana_varijabla naziv="DomainObject.Predmet.PrimjedbaSuca_1">06.7.2015. uplaćeno od strane HR 5.000,00 KN predujma za troškove prethodnog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FRČAK d.o.o. za trgovinu i usluge</izvorni_sadrzaj>
    <derivirana_varijabla naziv="DomainObject.Predmet.ProtustrankaFormated_1">  FRČAK d.o.o. za trgovinu i usluge</derivirana_varijabla>
  </DomainObject.Predmet.ProtustrankaFormated>
  <DomainObject.Predmet.ProtustrankaFormatedOIB>
    <izvorni_sadrzaj>  FRČAK d.o.o. za trgovinu i usluge, OIB 47564783318</izvorni_sadrzaj>
    <derivirana_varijabla naziv="DomainObject.Predmet.ProtustrankaFormatedOIB_1">  FRČAK d.o.o. za trgovinu i usluge, OIB 47564783318</derivirana_varijabla>
  </DomainObject.Predmet.ProtustrankaFormatedOIB>
  <DomainObject.Predmet.ProtustrankaFormatedWithAdress>
    <izvorni_sadrzaj> FRČAK d.o.o. za trgovinu i usluge, Matije Gupca 15, 48362 Kloštar Podravski</izvorni_sadrzaj>
    <derivirana_varijabla naziv="DomainObject.Predmet.ProtustrankaFormatedWithAdress_1"> FRČAK d.o.o. za trgovinu i usluge, Matije Gupca 15, 48362 Kloštar Podravski</derivirana_varijabla>
  </DomainObject.Predmet.ProtustrankaFormatedWithAdress>
  <DomainObject.Predmet.ProtustrankaFormatedWithAdressOIB>
    <izvorni_sadrzaj> FRČAK d.o.o. za trgovinu i usluge, OIB 47564783318, Matije Gupca 15, 48362 Kloštar Podravski</izvorni_sadrzaj>
    <derivirana_varijabla naziv="DomainObject.Predmet.ProtustrankaFormatedWithAdressOIB_1"> FRČAK d.o.o. za trgovinu i usluge, OIB 47564783318, Matije Gupca 15, 48362 Kloštar Podravski</derivirana_varijabla>
  </DomainObject.Predmet.ProtustrankaFormatedWithAdressOIB>
  <DomainObject.Predmet.ProtustrankaWithAdress>
    <izvorni_sadrzaj>FRČAK d.o.o. za trgovinu i usluge Matije Gupca 15, 48362 Kloštar Podravski</izvorni_sadrzaj>
    <derivirana_varijabla naziv="DomainObject.Predmet.ProtustrankaWithAdress_1">FRČAK d.o.o. za trgovinu i usluge Matije Gupca 15, 48362 Kloštar Podravski</derivirana_varijabla>
  </DomainObject.Predmet.ProtustrankaWithAdress>
  <DomainObject.Predmet.ProtustrankaWithAdressOIB>
    <izvorni_sadrzaj>FRČAK d.o.o. za trgovinu i usluge, OIB 47564783318, Matije Gupca 15, 48362 Kloštar Podravski</izvorni_sadrzaj>
    <derivirana_varijabla naziv="DomainObject.Predmet.ProtustrankaWithAdressOIB_1">FRČAK d.o.o. za trgovinu i usluge, OIB 47564783318, Matije Gupca 15, 48362 Kloštar Podravski</derivirana_varijabla>
  </DomainObject.Predmet.ProtustrankaWithAdressOIB>
  <DomainObject.Predmet.ProtustrankaNazivFormated>
    <izvorni_sadrzaj>FRČAK d.o.o. za trgovinu i usluge</izvorni_sadrzaj>
    <derivirana_varijabla naziv="DomainObject.Predmet.ProtustrankaNazivFormated_1">FRČAK d.o.o. za trgovinu i usluge</derivirana_varijabla>
  </DomainObject.Predmet.ProtustrankaNazivFormated>
  <DomainObject.Predmet.ProtustrankaNazivFormatedOIB>
    <izvorni_sadrzaj>FRČAK d.o.o. za trgovinu i usluge, OIB 47564783318</izvorni_sadrzaj>
    <derivirana_varijabla naziv="DomainObject.Predmet.ProtustrankaNazivFormatedOIB_1">FRČAK d.o.o. za trgovinu i usluge, OIB 47564783318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1605361.00</izvorni_sadrzaj>
    <derivirana_varijabla naziv="DomainObject.Predmet.TrenutnaVrijednost_1">1605361.00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FRČAK d.o.o. za trgovinu i usluge</item>
    </izvorni_sadrzaj>
    <derivirana_varijabla naziv="DomainObject.Predmet.ProtuStrankaListFormated_1">
      <item>FRČAK d.o.o. za trgovinu i usluge</item>
    </derivirana_varijabla>
  </DomainObject.Predmet.ProtuStrankaListFormated>
  <DomainObject.Predmet.ProtuStrankaListFormatedOIB>
    <izvorni_sadrzaj>
      <item>FRČAK d.o.o. za trgovinu i usluge, OIB 47564783318</item>
    </izvorni_sadrzaj>
    <derivirana_varijabla naziv="DomainObject.Predmet.ProtuStrankaListFormatedOIB_1">
      <item>FRČAK d.o.o. za trgovinu i usluge, OIB 47564783318</item>
    </derivirana_varijabla>
  </DomainObject.Predmet.ProtuStrankaListFormatedOIB>
  <DomainObject.Predmet.ProtuStrankaListFormatedWithAdress>
    <izvorni_sadrzaj>
      <item>FRČAK d.o.o. za trgovinu i usluge, Matije Gupca 15, 48362 Kloštar Podravski</item>
    </izvorni_sadrzaj>
    <derivirana_varijabla naziv="DomainObject.Predmet.ProtuStrankaListFormatedWithAdress_1">
      <item>FRČAK d.o.o. za trgovinu i usluge, Matije Gupca 15, 48362 Kloštar Podravski</item>
    </derivirana_varijabla>
  </DomainObject.Predmet.ProtuStrankaListFormatedWithAdress>
  <DomainObject.Predmet.ProtuStrankaListFormatedWithAdressOIB>
    <izvorni_sadrzaj>
      <item>FRČAK d.o.o. za trgovinu i usluge, OIB 47564783318, Matije Gupca 15, 48362 Kloštar Podravski</item>
    </izvorni_sadrzaj>
    <derivirana_varijabla naziv="DomainObject.Predmet.ProtuStrankaListFormatedWithAdressOIB_1">
      <item>FRČAK d.o.o. za trgovinu i usluge, OIB 47564783318, Matije Gupca 15, 48362 Kloštar Podravski</item>
    </derivirana_varijabla>
  </DomainObject.Predmet.ProtuStrankaListFormatedWithAdressOIB>
  <DomainObject.Predmet.ProtuStrankaListNazivFormated>
    <izvorni_sadrzaj>
      <item>FRČAK d.o.o. za trgovinu i usluge</item>
    </izvorni_sadrzaj>
    <derivirana_varijabla naziv="DomainObject.Predmet.ProtuStrankaListNazivFormated_1">
      <item>FRČAK d.o.o. za trgovinu i usluge</item>
    </derivirana_varijabla>
  </DomainObject.Predmet.ProtuStrankaListNazivFormated>
  <DomainObject.Predmet.ProtuStrankaListNazivFormatedOIB>
    <izvorni_sadrzaj>
      <item>FRČAK d.o.o. za trgovinu i usluge, OIB 47564783318</item>
    </izvorni_sadrzaj>
    <derivirana_varijabla naziv="DomainObject.Predmet.ProtuStrankaListNazivFormatedOIB_1">
      <item>FRČAK d.o.o. za trgovinu i usluge, OIB 47564783318</item>
    </derivirana_varijabla>
  </DomainObject.Predmet.ProtuStrankaListNazivFormatedOIB>
  <DomainObject.Predmet.OstaliListFormated>
    <izvorni_sadrzaj>
      <item>RH Županijsko državno odvjetništvo u Varaždinu</item>
      <item>Dražen Vidman</item>
    </izvorni_sadrzaj>
    <derivirana_varijabla naziv="DomainObject.Predmet.OstaliListFormated_1">
      <item>RH Županijsko državno odvjetništvo u Varaždinu</item>
      <item>Dražen Vidman</item>
    </derivirana_varijabla>
  </DomainObject.Predmet.OstaliListFormated>
  <DomainObject.Predmet.OstaliListFormatedOIB>
    <izvorni_sadrzaj>
      <item>RH Županijsko državno odvjetništvo u Varaždinu</item>
      <item>Dražen Vidman, OIB 42883746819</item>
    </izvorni_sadrzaj>
    <derivirana_varijabla naziv="DomainObject.Predmet.OstaliListFormatedOIB_1">
      <item>RH Županijsko državno odvjetništvo u Varaždinu</item>
      <item>Dražen Vidman, OIB 42883746819</item>
    </derivirana_varijabla>
  </DomainObject.Predmet.OstaliListFormatedOIB>
  <DomainObject.Predmet.OstaliListFormatedWithAdress>
    <izvorni_sadrzaj>
      <item>RH Županijsko državno odvjetništvo u Varaždinu</item>
      <item>Dražen Vidman, Vladimira Nazora 77, 42240 Ivanec</item>
    </izvorni_sadrzaj>
    <derivirana_varijabla naziv="DomainObject.Predmet.OstaliListFormatedWithAdress_1">
      <item>RH Županijsko državno odvjetništvo u Varaždinu</item>
      <item>Dražen Vidman, Vladimira Nazora 77, 42240 Ivanec</item>
    </derivirana_varijabla>
  </DomainObject.Predmet.OstaliListFormatedWithAdress>
  <DomainObject.Predmet.OstaliListFormatedWithAdressOIB>
    <izvorni_sadrzaj>
      <item>RH Županijsko državno odvjetništvo u Varaždinu</item>
      <item>Dražen Vidman, OIB 42883746819, Vladimira Nazora 77, 42240 Ivanec</item>
    </izvorni_sadrzaj>
    <derivirana_varijabla naziv="DomainObject.Predmet.OstaliListFormatedWithAdressOIB_1">
      <item>RH Županijsko državno odvjetništvo u Varaždinu</item>
      <item>Dražen Vidman, OIB 42883746819, Vladimira Nazora 77, 42240 Ivanec</item>
    </derivirana_varijabla>
  </DomainObject.Predmet.OstaliListFormatedWithAdressOIB>
  <DomainObject.Predmet.OstaliListNazivFormated>
    <izvorni_sadrzaj>
      <item>RH Županijsko državno odvjetništvo u Varaždinu</item>
      <item>Dražen Vidman</item>
    </izvorni_sadrzaj>
    <derivirana_varijabla naziv="DomainObject.Predmet.OstaliListNazivFormated_1">
      <item>RH Županijsko državno odvjetništvo u Varaždinu</item>
      <item>Dražen Vidman</item>
    </derivirana_varijabla>
  </DomainObject.Predmet.OstaliListNazivFormated>
  <DomainObject.Predmet.OstaliListNazivFormatedOIB>
    <izvorni_sadrzaj>
      <item>RH Županijsko državno odvjetništvo u Varaždinu</item>
      <item>Dražen Vidman, OIB 42883746819</item>
    </izvorni_sadrzaj>
    <derivirana_varijabla naziv="DomainObject.Predmet.OstaliListNazivFormatedOIB_1">
      <item>RH Županijsko državno odvjetništvo u Varaždinu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FRČAK d.o.o. za trgovinu i usluge</izvorni_sadrzaj>
    <derivirana_varijabla naziv="DomainObject.Predmet.ProtustrankaIDrugi_1">FRČAK d.o.o. za trgovinu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FRČAK d.o.o. za trgovinu i usluge, OIB 47564783318, Matije Gupca 15, 48362 Kloštar Podravski</izvorni_sadrzaj>
    <derivirana_varijabla naziv="DomainObject.Predmet.ProtustrankaIDrugiAdressOIB_1">FRČAK d.o.o. za trgovinu i usluge, OIB 47564783318, Matije Gupca 15, 48362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FRČAK d.o.o. za trgovinu i usluge</item>
      <item>FINA ZAGREB</item>
      <item>RH Županijsko državno odvjetništvo u Varaždinu</item>
      <item>Dražen Vidman</item>
    </izvorni_sadrzaj>
    <derivirana_varijabla naziv="DomainObject.Predmet.SudioniciListNaziv_1">
      <item>FRČAK d.o.o. za trgovinu i usluge</item>
      <item>FINA ZAGREB</item>
      <item>RH Županijsko državno odvjetništvo u Varaždinu</item>
      <item>Dražen Vidman</item>
    </derivirana_varijabla>
  </DomainObject.Predmet.SudioniciListNaziv>
  <DomainObject.Predmet.SudioniciListAdressOIB>
    <izvorni_sadrzaj>
      <item>FRČAK d.o.o. za trgovinu i usluge,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izvorni_sadrzaj>
    <derivirana_varijabla naziv="DomainObject.Predmet.SudioniciListAdressOIB_1">
      <item>FRČAK d.o.o. za trgovinu i usluge,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47564783318</item>
      <item>, OIB 85821130368</item>
      <item>, OIB null</item>
      <item>, OIB 42883746819</item>
    </izvorni_sadrzaj>
    <derivirana_varijabla naziv="DomainObject.Predmet.SudioniciListNazivOIB_1">
      <item>, OIB 47564783318</item>
      <item>, OIB 85821130368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3492</properties:Characters>
  <properties:Lines>111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Ovr-36/05-9</vt:lpstr>
    </vt:vector>
  </properties:TitlesOfParts>
  <properties:LinksUpToDate>false</properties:LinksUpToDate>
  <properties:CharactersWithSpaces>4194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2015-11-10T11:51:00Z</dcterms:created>
  <dc:creator>Korisnik</dc:creator>
  <cp:lastModifiedBy>Lea Rogina</cp:lastModifiedBy>
  <cp:lastPrinted>2015-11-10T11:49:00Z</cp:lastPrinted>
  <dcterms:modified xmlns:xsi="http://www.w3.org/2001/XMLSchema-instance" xsi:type="dcterms:W3CDTF">2015-11-10T11:51:00Z</dcterms:modified>
  <cp:revision>3</cp:revision>
  <dc:title>Broj VIII Ovr-36/05-9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