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2a89" w14:paraId="2be2a89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A41A10">
        <w:t>890/16-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A41A10">
        <w:t>OSIJEK</w:t>
      </w:r>
      <w:r>
        <w:t xml:space="preserve">, Podružnica </w:t>
      </w:r>
      <w:r w:rsidR="00A41A10">
        <w:t>OSIJEK</w:t>
      </w:r>
      <w:r>
        <w:t xml:space="preserve">, </w:t>
      </w:r>
      <w:r w:rsidR="00A41A10">
        <w:t xml:space="preserve">L. </w:t>
      </w:r>
      <w:proofErr w:type="spellStart"/>
      <w:r w:rsidR="00A41A10">
        <w:t>Jagera</w:t>
      </w:r>
      <w:proofErr w:type="spellEnd"/>
      <w:r w:rsidR="00A41A10">
        <w:t xml:space="preserve"> 3</w:t>
      </w:r>
      <w:r>
        <w:t xml:space="preserve">, </w:t>
      </w:r>
      <w:r w:rsidR="00A41A10">
        <w:t xml:space="preserve">OIB 85821130368 </w:t>
      </w:r>
      <w:r>
        <w:t>za provedbom skraćenog stečajnog postupka nad dužnikom</w:t>
      </w:r>
      <w:r w:rsidR="004C6809">
        <w:t xml:space="preserve"> </w:t>
      </w:r>
      <w:r w:rsidR="00A41A10">
        <w:t xml:space="preserve">MANOJLOVIĆ društvo s ograničenom odgovornošću za trgovinu i usluge Darda, Sv. Ivana Krstitelja 83, </w:t>
      </w:r>
      <w:r w:rsidR="00DF40D4">
        <w:t>OIB</w:t>
      </w:r>
      <w:r w:rsidR="00A41A10">
        <w:t xml:space="preserve"> 88041617060, MBS 030135778</w:t>
      </w:r>
      <w:r w:rsidR="00332709">
        <w:t>, dana</w:t>
      </w:r>
      <w:r w:rsidR="00681776">
        <w:t xml:space="preserve"> 2</w:t>
      </w:r>
      <w:r w:rsidR="00AF51A6">
        <w:t>4</w:t>
      </w:r>
      <w:r w:rsidR="00681776">
        <w:t xml:space="preserve">. veljače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A41A10">
        <w:t>MANOJLOVIĆ društvo s ograničenom odgovornošću za trgovinu i usluge Darda, Sv. Ivana Krstitelja 83, OIB 88041617060, MBS 030135778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F21F86">
        <w:t xml:space="preserve"> </w:t>
      </w:r>
      <w:r w:rsidR="00AF51A6">
        <w:t xml:space="preserve">Ivan </w:t>
      </w:r>
      <w:proofErr w:type="spellStart"/>
      <w:r w:rsidR="00AF51A6">
        <w:t>Gjurašić</w:t>
      </w:r>
      <w:proofErr w:type="spellEnd"/>
      <w:r w:rsidR="00AF51A6">
        <w:t xml:space="preserve"> iz Zagreba, Petrinjska 28, OIB 66025260916.</w:t>
      </w:r>
      <w:r>
        <w:t xml:space="preserve"> </w:t>
      </w:r>
      <w:r w:rsidR="00681776">
        <w:t xml:space="preserve"> 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 w:rsidRPr="00841800">
      <w:pPr>
        <w:pStyle w:val="Odlomakpopisa"/>
        <w:numPr>
          <w:ilvl w:val="0"/>
          <w:numId w:val="1"/>
        </w:numPr>
        <w:jc w:val="both"/>
        <w:rPr>
          <w:bCs/>
        </w:rPr>
      </w:pPr>
      <w:r w:rsidRPr="00841800">
        <w:rPr>
          <w:bCs/>
        </w:rPr>
        <w:t xml:space="preserve">ZAKLJUČUJE SE stečajni postupak nad dužnikom </w:t>
      </w:r>
      <w:r w:rsidR="00A41A10">
        <w:t>MANOJLOVIĆ društvo s ograničenom odgovornošću za trgovinu i usluge Darda, Sv. Ivana Krstitelja 83, OIB 88041617060, MBS 030135778</w:t>
      </w:r>
      <w:r w:rsidR="00841800">
        <w:t>.</w:t>
      </w:r>
    </w:p>
    <w:p w:rsidRDefault="00841800" w:rsidP="00841800" w:rsidR="00841800" w:rsidRPr="00841800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332709" w:rsidR="00332709">
      <w:pPr>
        <w:ind w:firstLine="708"/>
        <w:jc w:val="both"/>
      </w:pPr>
      <w:r>
        <w:t xml:space="preserve">Financijska agencija Regionalni centar </w:t>
      </w:r>
      <w:r w:rsidR="00A41A10">
        <w:t>Osijek</w:t>
      </w:r>
      <w:r>
        <w:t xml:space="preserve">, Podružnica </w:t>
      </w:r>
      <w:r w:rsidR="00A41A10">
        <w:t>Osijek</w:t>
      </w:r>
      <w:r>
        <w:t xml:space="preserve"> podnijela je </w:t>
      </w:r>
      <w:r w:rsidR="00A41A10">
        <w:t xml:space="preserve">ovome sudu </w:t>
      </w:r>
      <w:r w:rsidR="00F27F0B">
        <w:t xml:space="preserve">30. studenoga </w:t>
      </w:r>
      <w:r w:rsidR="00081B23">
        <w:t>2</w:t>
      </w:r>
      <w:r>
        <w:t xml:space="preserve">016. zahtjev za provedbu skraćenog stečajnog postupka nad dužnikom </w:t>
      </w:r>
      <w:r w:rsidR="00F27F0B">
        <w:t xml:space="preserve">MANOJLOVIĆ d.o.o. OIB 88041617060 sa sjedištem u Sv. Ivana Krstitelja 83, Darda. 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t xml:space="preserve">Trgovački sud u Osijeku je dana </w:t>
      </w:r>
      <w:r w:rsidR="00081B23">
        <w:t>2</w:t>
      </w:r>
      <w:r w:rsidR="00F27F0B">
        <w:t>. prosinca</w:t>
      </w:r>
      <w:r>
        <w:t xml:space="preserve"> 2016.  godine objavio oglas na mrežnoj stranici e-Oglasna ploča sudova pod poslovnim brojem St-2</w:t>
      </w:r>
      <w:r w:rsidR="00F27F0B">
        <w:t>890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</w:t>
      </w:r>
      <w:r>
        <w:lastRenderedPageBreak/>
        <w:t xml:space="preserve">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9934A6">
        <w:t>2</w:t>
      </w:r>
      <w:r w:rsidR="00AF51A6">
        <w:t>4</w:t>
      </w:r>
      <w:r w:rsidR="009934A6">
        <w:t>. veljače</w:t>
      </w:r>
      <w:r w:rsidR="00D62F0A">
        <w:t xml:space="preserve">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8466C6" w:rsidP="00387471" w:rsidR="008466C6">
      <w:pPr>
        <w:ind w:firstLine="708"/>
      </w:pPr>
    </w:p>
    <w:p w:rsidRDefault="008466C6" w:rsidP="00387471" w:rsidR="008466C6">
      <w:pPr>
        <w:ind w:firstLine="708"/>
      </w:pPr>
    </w:p>
    <w:p w:rsidRDefault="008466C6" w:rsidP="00387471" w:rsidR="008466C6">
      <w:pPr>
        <w:ind w:firstLine="708"/>
      </w:pPr>
    </w:p>
    <w:p w:rsidRDefault="00387471" w:rsidP="00387471" w:rsidR="00387471" w:rsidRPr="00387471">
      <w:pPr>
        <w:ind w:firstLine="708"/>
      </w:pPr>
    </w:p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1AC" w:rsidP="00C02BFE" w:rsidR="003B31AC">
      <w:r>
        <w:separator/>
      </w:r>
    </w:p>
  </w:endnote>
  <w:endnote w:id="0" w:type="continuationSeparator">
    <w:p w:rsidRDefault="003B31AC" w:rsidP="00C02BFE" w:rsidR="003B3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1AC" w:rsidP="00C02BFE" w:rsidR="003B31AC">
      <w:r>
        <w:separator/>
      </w:r>
    </w:p>
  </w:footnote>
  <w:footnote w:id="0" w:type="continuationSeparator">
    <w:p w:rsidRDefault="003B31AC" w:rsidP="00C02BFE" w:rsidR="003B31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F27F0B">
      <w:t>890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50EBF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B31AC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2820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6809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1571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85EC4"/>
    <w:rsid w:val="00691113"/>
    <w:rsid w:val="00695B48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157A"/>
    <w:rsid w:val="008134D9"/>
    <w:rsid w:val="00827C72"/>
    <w:rsid w:val="00832F73"/>
    <w:rsid w:val="008415D2"/>
    <w:rsid w:val="00841800"/>
    <w:rsid w:val="008466C6"/>
    <w:rsid w:val="008529A7"/>
    <w:rsid w:val="00886ACB"/>
    <w:rsid w:val="00896E37"/>
    <w:rsid w:val="008A21DB"/>
    <w:rsid w:val="008C1F00"/>
    <w:rsid w:val="008F3926"/>
    <w:rsid w:val="0093136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41A10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AF51A6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2310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A7F91"/>
    <w:rsid w:val="00DC12DF"/>
    <w:rsid w:val="00DC1DED"/>
    <w:rsid w:val="00DF40D4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1F86"/>
    <w:rsid w:val="00F24ABD"/>
    <w:rsid w:val="00F2586D"/>
    <w:rsid w:val="00F27F0B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F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F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F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F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F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F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F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F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St-2890/2016</izvorni_sadrzaj>
    <derivirana_varijabla naziv="DomainObject.Predmet.OznakaBroj_1">St-2890/2016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MANOJLOVIĆ društvo s ograničenom odgovornošću za trgovinu i usluge</izvorni_sadrzaj>
    <derivirana_varijabla naziv="DomainObject.Predmet.ProtustrankaFormated_1">  MANOJLOVIĆ društvo s ograničenom odgovornošću za trgovinu i usluge</derivirana_varijabla>
  </DomainObject.Predmet.ProtustrankaFormated>
  <DomainObject.Predmet.ProtustrankaFormatedOIB>
    <izvorni_sadrzaj>  MANOJLOVIĆ društvo s ograničenom odgovornošću za trgovinu i usluge, OIB 88041617060</izvorni_sadrzaj>
    <derivirana_varijabla naziv="DomainObject.Predmet.ProtustrankaFormatedOIB_1">  MANOJLOVIĆ društvo s ograničenom odgovornošću za trgovinu i usluge, OIB 88041617060</derivirana_varijabla>
  </DomainObject.Predmet.ProtustrankaFormatedOIB>
  <DomainObject.Predmet.ProtustrankaFormatedWithAdress>
    <izvorni_sadrzaj> MANOJLOVIĆ društvo s ograničenom odgovornošću za trgovinu i usluge, Sv. Ivana Krstitelja 83, 31326 Darda</izvorni_sadrzaj>
    <derivirana_varijabla naziv="DomainObject.Predmet.ProtustrankaFormatedWithAdress_1"> MANOJLOVIĆ društvo s ograničenom odgovornošću za trgovinu i usluge, Sv. Ivana Krstitelja 83, 31326 Darda</derivirana_varijabla>
  </DomainObject.Predmet.ProtustrankaFormatedWithAdress>
  <DomainObject.Predmet.ProtustrankaFormatedWithAdressOIB>
    <izvorni_sadrzaj> MANOJLOVIĆ društvo s ograničenom odgovornošću za trgovinu i usluge, OIB 88041617060, Sv. Ivana Krstitelja 83, 31326 Darda</izvorni_sadrzaj>
    <derivirana_varijabla naziv="DomainObject.Predmet.ProtustrankaFormatedWithAdressOIB_1"> MANOJLOVIĆ društvo s ograničenom odgovornošću za trgovinu i usluge, OIB 88041617060, Sv. Ivana Krstitelja 83, 31326 Darda</derivirana_varijabla>
  </DomainObject.Predmet.ProtustrankaFormatedWithAdressOIB>
  <DomainObject.Predmet.ProtustrankaWithAdress>
    <izvorni_sadrzaj>MANOJLOVIĆ društvo s ograničenom odgovornošću za trgovinu i usluge Sv. Ivana Krstitelja 83, 31326 Darda</izvorni_sadrzaj>
    <derivirana_varijabla naziv="DomainObject.Predmet.ProtustrankaWithAdress_1">MANOJLOVIĆ društvo s ograničenom odgovornošću za trgovinu i usluge Sv. Ivana Krstitelja 83, 31326 Darda</derivirana_varijabla>
  </DomainObject.Predmet.ProtustrankaWithAdress>
  <DomainObject.Predmet.ProtustrankaWithAdressOIB>
    <izvorni_sadrzaj>MANOJLOVIĆ društvo s ograničenom odgovornošću za trgovinu i usluge, OIB 88041617060, Sv. Ivana Krstitelja 83, 31326 Darda</izvorni_sadrzaj>
    <derivirana_varijabla naziv="DomainObject.Predmet.ProtustrankaWithAdressOIB_1">MANOJLOVIĆ društvo s ograničenom odgovornošću za trgovinu i usluge, OIB 88041617060, Sv. Ivana Krstitelja 83, 31326 Darda</derivirana_varijabla>
  </DomainObject.Predmet.ProtustrankaWithAdressOIB>
  <DomainObject.Predmet.ProtustrankaNazivFormated>
    <izvorni_sadrzaj>MANOJLOVIĆ društvo s ograničenom odgovornošću za trgovinu i usluge</izvorni_sadrzaj>
    <derivirana_varijabla naziv="DomainObject.Predmet.ProtustrankaNazivFormated_1">MANOJLOVIĆ društvo s ograničenom odgovornošću za trgovinu i usluge</derivirana_varijabla>
  </DomainObject.Predmet.ProtustrankaNazivFormated>
  <DomainObject.Predmet.ProtustrankaNazivFormatedOIB>
    <izvorni_sadrzaj>MANOJLOVIĆ društvo s ograničenom odgovornošću za trgovinu i usluge, OIB 88041617060</izvorni_sadrzaj>
    <derivirana_varijabla naziv="DomainObject.Predmet.ProtustrankaNazivFormatedOIB_1">MANOJLOVIĆ društvo s ograničenom odgovornošću za trgovinu i usluge, OIB 88041617060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MANOJLOVIĆ društvo s ograničenom odgovornošću za trgovinu i usluge</item>
    </izvorni_sadrzaj>
    <derivirana_varijabla naziv="DomainObject.Predmet.ProtuStrankaListFormated_1">
      <item>MANOJLOVIĆ društvo s ograničenom odgovornošću za trgovinu i usluge</item>
    </derivirana_varijabla>
  </DomainObject.Predmet.ProtuStrankaListFormated>
  <DomainObject.Predmet.ProtuStrankaListFormatedOIB>
    <izvorni_sadrzaj>
      <item>MANOJLOVIĆ društvo s ograničenom odgovornošću za trgovinu i usluge, OIB 88041617060</item>
    </izvorni_sadrzaj>
    <derivirana_varijabla naziv="DomainObject.Predmet.ProtuStrankaListFormatedOIB_1">
      <item>MANOJLOVIĆ društvo s ograničenom odgovornošću za trgovinu i usluge, OIB 88041617060</item>
    </derivirana_varijabla>
  </DomainObject.Predmet.ProtuStrankaListFormatedOIB>
  <DomainObject.Predmet.ProtuStrankaListFormatedWithAdress>
    <izvorni_sadrzaj>
      <item>MANOJLOVIĆ društvo s ograničenom odgovornošću za trgovinu i usluge, Sv. Ivana Krstitelja 83, 31326 Darda</item>
    </izvorni_sadrzaj>
    <derivirana_varijabla naziv="DomainObject.Predmet.ProtuStrankaListFormatedWithAdress_1">
      <item>MANOJLOVIĆ društvo s ograničenom odgovornošću za trgovinu i usluge, Sv. Ivana Krstitelja 83, 31326 Darda</item>
    </derivirana_varijabla>
  </DomainObject.Predmet.ProtuStrankaListFormatedWithAdress>
  <DomainObject.Predmet.ProtuStrankaListFormatedWithAdressOIB>
    <izvorni_sadrzaj>
      <item>MANOJLOVIĆ društvo s ograničenom odgovornošću za trgovinu i usluge, OIB 88041617060, Sv. Ivana Krstitelja 83, 31326 Darda</item>
    </izvorni_sadrzaj>
    <derivirana_varijabla naziv="DomainObject.Predmet.ProtuStrankaListFormatedWithAdressOIB_1">
      <item>MANOJLOVIĆ društvo s ograničenom odgovornošću za trgovinu i usluge, OIB 88041617060, Sv. Ivana Krstitelja 83, 31326 Darda</item>
    </derivirana_varijabla>
  </DomainObject.Predmet.ProtuStrankaListFormatedWithAdressOIB>
  <DomainObject.Predmet.ProtuStrankaListNazivFormated>
    <izvorni_sadrzaj>
      <item>MANOJLOVIĆ društvo s ograničenom odgovornošću za trgovinu i usluge</item>
    </izvorni_sadrzaj>
    <derivirana_varijabla naziv="DomainObject.Predmet.ProtuStrankaListNazivFormated_1">
      <item>MANOJLOVIĆ društvo s ograničenom odgovornošću za trgovinu i usluge</item>
    </derivirana_varijabla>
  </DomainObject.Predmet.ProtuStrankaListNazivFormated>
  <DomainObject.Predmet.ProtuStrankaListNazivFormatedOIB>
    <izvorni_sadrzaj>
      <item>MANOJLOVIĆ društvo s ograničenom odgovornošću za trgovinu i usluge, OIB 88041617060</item>
    </izvorni_sadrzaj>
    <derivirana_varijabla naziv="DomainObject.Predmet.ProtuStrankaListNazivFormatedOIB_1">
      <item>MANOJLOVIĆ društvo s ograničenom odgovornošću za trgovinu i usluge, OIB 88041617060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MANOJLOVIĆ društvo s ograničenom odgovornošću za trgovinu i usluge</izvorni_sadrzaj>
    <derivirana_varijabla naziv="DomainObject.Predmet.ProtustrankaIDrugi_1">MANOJLOVIĆ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MANOJLOVIĆ društvo s ograničenom odgovornošću za trgovinu i usluge, OIB 88041617060, Sv. Ivana Krstitelja 83, 31326 Darda</izvorni_sadrzaj>
    <derivirana_varijabla naziv="DomainObject.Predmet.ProtustrankaIDrugiAdressOIB_1">MANOJLOVIĆ društvo s ograničenom odgovornošću za trgovinu i usluge, OIB 88041617060, Sv. Ivana Krstitelja 83,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MANOJLOVIĆ društvo s ograničenom odgovornošću za trgovinu i usluge</item>
    </izvorni_sadrzaj>
    <derivirana_varijabla naziv="DomainObject.Predmet.SudioniciListNaziv_1">
      <item>FINA RC OSIJEK</item>
      <item>MANOJLOVIĆ društvo s ograničenom odgovornošću za trgovinu i usluge</item>
    </derivirana_varijabla>
  </DomainObject.Predmet.SudioniciListNaziv>
  <DomainObject.Predmet.SudioniciListAdressOIB>
    <izvorni_sadrzaj>
      <item>FINA RC OSIJEK, OIB 85821130368</item>
      <item>MANOJLOVIĆ društvo s ograničenom odgovornošću za trgovinu i usluge, OIB 88041617060, Sv. Ivana Krstitelja 83,31326 Darda</item>
    </izvorni_sadrzaj>
    <derivirana_varijabla naziv="DomainObject.Predmet.SudioniciListAdressOIB_1">
      <item>FINA RC OSIJEK, OIB 85821130368</item>
      <item>MANOJLOVIĆ društvo s ograničenom odgovornošću za trgovinu i usluge, OIB 88041617060, Sv. Ivana Krstitelja 83,31326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88041617060</item>
    </izvorni_sadrzaj>
    <derivirana_varijabla naziv="DomainObject.Predmet.SudioniciListNazivOIB_1">
      <item>, OIB 85821130368</item>
      <item>, OIB 88041617060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12131-CF1F-4A39-9625-16749BA8A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2195</properties:Characters>
  <properties:Lines>97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2017-02-20T08:05:00Z</dcterms:created>
  <dc:creator>Darija Miličević</dc:creator>
  <cp:lastModifiedBy>Darija Miličević</cp:lastModifiedBy>
  <cp:lastPrinted>2017-02-24T07:58:00Z</cp:lastPrinted>
  <dcterms:modified xmlns:xsi="http://www.w3.org/2001/XMLSchema-instance" xsi:type="dcterms:W3CDTF">2017-02-24T08:02:00Z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