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f024" w14:paraId="535f02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F6849">
        <w:rPr>
          <w:rFonts w:hAnsi="Times New Roman" w:ascii="Times New Roman"/>
          <w:szCs w:val="24"/>
          <w:lang w:val="hr-HR"/>
        </w:rPr>
        <w:t>7849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6B77FA">
        <w:rPr>
          <w:rFonts w:hAnsi="Times New Roman" w:ascii="Times New Roman"/>
          <w:szCs w:val="24"/>
          <w:lang w:val="hr-HR"/>
        </w:rPr>
        <w:t xml:space="preserve"> </w:t>
      </w:r>
      <w:r w:rsidR="008F6849" w:rsidRPr="008F6849">
        <w:rPr>
          <w:rFonts w:hAnsi="Times New Roman" w:ascii="Times New Roman"/>
        </w:rPr>
        <w:t>ŽURNI PRIJEVOZ LUKŠIĆ d.o.o., Popovača, sisačka 59/C, MBS: 080133735, OIB: 60164752894,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6B77FA">
        <w:rPr>
          <w:rFonts w:hAnsi="Times New Roman" w:ascii="Times New Roman"/>
          <w:szCs w:val="24"/>
        </w:rPr>
        <w:t xml:space="preserve"> </w:t>
      </w:r>
      <w:r w:rsidR="008F6849" w:rsidRPr="008F6849">
        <w:rPr>
          <w:rFonts w:hAnsi="Times New Roman" w:ascii="Times New Roman"/>
        </w:rPr>
        <w:t>ŽURNI PRIJEVOZ LUKŠIĆ d.o.o., Popovača, sisačka 59/C, MBS: 080133735, OIB: 60164752894</w:t>
      </w:r>
      <w:r w:rsidR="008F684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4702B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8F6849" w:rsidRPr="008F6849">
        <w:rPr>
          <w:rFonts w:hAnsi="Times New Roman" w:ascii="Times New Roman"/>
          <w:szCs w:val="24"/>
        </w:rPr>
        <w:t>Miljenko Marinić, Zagreb, Lopudska 1 a, OIB 34668485052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8F6849" w:rsidRPr="008F6849">
        <w:rPr>
          <w:rFonts w:hAnsi="Times New Roman" w:ascii="Times New Roman"/>
        </w:rPr>
        <w:t>ŽURNI PRIJEVOZ LUKŠIĆ d.o.o., Popovača, sisačka 59/C, MBS: 080133735, OIB: 60164752894</w:t>
      </w:r>
      <w:r w:rsidR="008F684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F13B36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F13B36" w:rsidP="00F13B36" w:rsidR="00F13B3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F13B36" w:rsidP="00F13B36" w:rsidR="00F13B3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F13B36" w:rsidRPr="00F13B3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8F6849">
          <w:rPr>
            <w:rFonts w:hAnsi="Times New Roman" w:ascii="Times New Roman"/>
          </w:rPr>
          <w:t>7849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06F4B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13B36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3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3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79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7849</izvorni_sadrzaj>
    <derivirana_varijabla naziv="DomainObject.Predmet.Broj_1">7849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St-7849/2015</izvorni_sadrzaj>
    <derivirana_varijabla naziv="DomainObject.Predmet.OznakaBroj_1">St-7849/2015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ŽURNI PRIJEVOZ LUKŠIĆ d.o.o. zastupanog po punomoćniku Mario Tutić</izvorni_sadrzaj>
    <derivirana_varijabla naziv="DomainObject.Predmet.ProtustrankaFormated_1">  ŽURNI PRIJEVOZ LUKŠIĆ d.o.o. zastupanog po punomoćniku Mario Tutić</derivirana_varijabla>
  </DomainObject.Predmet.ProtustrankaFormated>
  <DomainObject.Predmet.ProtustrankaFormatedOIB>
    <izvorni_sadrzaj>  ŽURNI PRIJEVOZ LUKŠIĆ d.o.o., OIB 60164752894 zastupanog po punomoćniku Mario Tutić</izvorni_sadrzaj>
    <derivirana_varijabla naziv="DomainObject.Predmet.ProtustrankaFormatedOIB_1">  ŽURNI PRIJEVOZ LUKŠIĆ d.o.o., OIB 60164752894 zastupanog po punomoćniku Mario Tutić</derivirana_varijabla>
  </DomainObject.Predmet.ProtustrankaFormatedOIB>
  <DomainObject.Predmet.ProtustrankaFormatedWithAdress>
    <izvorni_sadrzaj> ŽURNI PRIJEVOZ LUKŠIĆ d.o.o., Sisačka 59/C, 44317 Popovača zastupanog po punomoćniku Mario Tutić</izvorni_sadrzaj>
    <derivirana_varijabla naziv="DomainObject.Predmet.ProtustrankaFormatedWithAdress_1"> ŽURNI PRIJEVOZ LUKŠIĆ d.o.o., Sisačka 59/C, 44317 Popovača zastupanog po punomoćniku Mario Tutić</derivirana_varijabla>
  </DomainObject.Predmet.ProtustrankaFormatedWithAdress>
  <DomainObject.Predmet.ProtustrankaFormatedWithAdressOIB>
    <izvorni_sadrzaj> ŽURNI PRIJEVOZ LUKŠIĆ d.o.o., OIB 60164752894, Sisačka 59/C, 44317 Popovača zastupanog po punomoćniku Mario Tutić</izvorni_sadrzaj>
    <derivirana_varijabla naziv="DomainObject.Predmet.ProtustrankaFormatedWithAdressOIB_1"> ŽURNI PRIJEVOZ LUKŠIĆ d.o.o., OIB 60164752894, Sisačka 59/C, 44317 Popovača zastupanog po punomoćniku Mario Tutić</derivirana_varijabla>
  </DomainObject.Predmet.ProtustrankaFormatedWithAdressOIB>
  <DomainObject.Predmet.ProtustrankaWithAdress>
    <izvorni_sadrzaj>ŽURNI PRIJEVOZ LUKŠIĆ d.o.o. Sisačka 59/C, 44317 Popovača</izvorni_sadrzaj>
    <derivirana_varijabla naziv="DomainObject.Predmet.ProtustrankaWithAdress_1">ŽURNI PRIJEVOZ LUKŠIĆ d.o.o. Sisačka 59/C, 44317 Popovača</derivirana_varijabla>
  </DomainObject.Predmet.ProtustrankaWithAdress>
  <DomainObject.Predmet.ProtustrankaWithAdressOIB>
    <izvorni_sadrzaj>ŽURNI PRIJEVOZ LUKŠIĆ d.o.o., OIB 60164752894, Sisačka 59/C, 44317 Popovača</izvorni_sadrzaj>
    <derivirana_varijabla naziv="DomainObject.Predmet.ProtustrankaWithAdressOIB_1">ŽURNI PRIJEVOZ LUKŠIĆ d.o.o., OIB 60164752894, Sisačka 59/C, 44317 Popovača</derivirana_varijabla>
  </DomainObject.Predmet.ProtustrankaWithAdressOIB>
  <DomainObject.Predmet.ProtustrankaNazivFormated>
    <izvorni_sadrzaj>ŽURNI PRIJEVOZ LUKŠIĆ d.o.o.</izvorni_sadrzaj>
    <derivirana_varijabla naziv="DomainObject.Predmet.ProtustrankaNazivFormated_1">ŽURNI PRIJEVOZ LUKŠIĆ d.o.o.</derivirana_varijabla>
  </DomainObject.Predmet.ProtustrankaNazivFormated>
  <DomainObject.Predmet.ProtustrankaNazivFormatedOIB>
    <izvorni_sadrzaj>ŽURNI PRIJEVOZ LUKŠIĆ d.o.o., OIB 60164752894</izvorni_sadrzaj>
    <derivirana_varijabla naziv="DomainObject.Predmet.ProtustrankaNazivFormatedOIB_1">ŽURNI PRIJEVOZ LUKŠIĆ d.o.o., OIB 60164752894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ŽURNI PRIJEVOZ LUKŠIĆ d.o.o. zastupanog po punomoćniku Mario Tutić</item>
    </izvorni_sadrzaj>
    <derivirana_varijabla naziv="DomainObject.Predmet.ProtuStrankaListFormated_1">
      <item>ŽURNI PRIJEVOZ LUKŠIĆ d.o.o. zastupanog po punomoćniku Mario Tutić</item>
    </derivirana_varijabla>
  </DomainObject.Predmet.ProtuStrankaListFormated>
  <DomainObject.Predmet.ProtuStrankaListFormatedOIB>
    <izvorni_sadrzaj>
      <item>ŽURNI PRIJEVOZ LUKŠIĆ d.o.o., OIB 60164752894 zastupanog po punomoćniku Mario Tutić</item>
    </izvorni_sadrzaj>
    <derivirana_varijabla naziv="DomainObject.Predmet.ProtuStrankaListFormatedOIB_1">
      <item>ŽURNI PRIJEVOZ LUKŠIĆ d.o.o., OIB 60164752894 zastupanog po punomoćniku Mario Tutić</item>
    </derivirana_varijabla>
  </DomainObject.Predmet.ProtuStrankaListFormatedOIB>
  <DomainObject.Predmet.ProtuStrankaListFormatedWithAdress>
    <izvorni_sadrzaj>
      <item>ŽURNI PRIJEVOZ LUKŠIĆ d.o.o., Sisačka 59/C, 44317 Popovača zastupanog po punomoćniku Mario Tutić</item>
    </izvorni_sadrzaj>
    <derivirana_varijabla naziv="DomainObject.Predmet.ProtuStrankaListFormatedWithAdress_1">
      <item>ŽURNI PRIJEVOZ LUKŠIĆ d.o.o., Sisačka 59/C, 44317 Popovača zastupanog po punomoćniku Mario Tutić</item>
    </derivirana_varijabla>
  </DomainObject.Predmet.ProtuStrankaListFormatedWithAdress>
  <DomainObject.Predmet.ProtuStrankaListFormatedWithAdressOIB>
    <izvorni_sadrzaj>
      <item>ŽURNI PRIJEVOZ LUKŠIĆ d.o.o., OIB 60164752894, Sisačka 59/C, 44317 Popovača zastupanog po punomoćniku Mario Tutić</item>
    </izvorni_sadrzaj>
    <derivirana_varijabla naziv="DomainObject.Predmet.ProtuStrankaListFormatedWithAdressOIB_1">
      <item>ŽURNI PRIJEVOZ LUKŠIĆ d.o.o., OIB 60164752894, Sisačka 59/C, 44317 Popovača zastupanog po punomoćniku Mario Tutić</item>
    </derivirana_varijabla>
  </DomainObject.Predmet.ProtuStrankaListFormatedWithAdressOIB>
  <DomainObject.Predmet.ProtuStrankaListNazivFormated>
    <izvorni_sadrzaj>
      <item>ŽURNI PRIJEVOZ LUKŠIĆ d.o.o.</item>
    </izvorni_sadrzaj>
    <derivirana_varijabla naziv="DomainObject.Predmet.ProtuStrankaListNazivFormated_1">
      <item>ŽURNI PRIJEVOZ LUKŠIĆ d.o.o.</item>
    </derivirana_varijabla>
  </DomainObject.Predmet.ProtuStrankaListNazivFormated>
  <DomainObject.Predmet.ProtuStrankaListNazivFormatedOIB>
    <izvorni_sadrzaj>
      <item>ŽURNI PRIJEVOZ LUKŠIĆ d.o.o., OIB 60164752894</item>
    </izvorni_sadrzaj>
    <derivirana_varijabla naziv="DomainObject.Predmet.ProtuStrankaListNazivFormatedOIB_1">
      <item>ŽURNI PRIJEVOZ LUKŠIĆ d.o.o., OIB 60164752894</item>
    </derivirana_varijabla>
  </DomainObject.Predmet.ProtuStrankaListNazivFormatedOIB>
  <DomainObject.Predmet.OstaliListFormated>
    <izvorni_sadrzaj>
      <item>Mario Tutić punomoćnik sudionika u postupku ŽURNI PRIJEVOZ LUKŠIĆ d.o.o.</item>
    </izvorni_sadrzaj>
    <derivirana_varijabla naziv="DomainObject.Predmet.OstaliListFormated_1">
      <item>Mario Tutić punomoćnik sudionika u postupku ŽURNI PRIJEVOZ LUKŠIĆ d.o.o.</item>
    </derivirana_varijabla>
  </DomainObject.Predmet.OstaliListFormated>
  <DomainObject.Predmet.OstaliListFormatedOIB>
    <izvorni_sadrzaj>
      <item>Mario Tutić, OIB 13659405200 punomoćnik sudionika u postupku ŽURNI PRIJEVOZ LUKŠIĆ d.o.o.</item>
    </izvorni_sadrzaj>
    <derivirana_varijabla naziv="DomainObject.Predmet.OstaliListFormatedOIB_1">
      <item>Mario Tutić, OIB 13659405200 punomoćnik sudionika u postupku ŽURNI PRIJEVOZ LUKŠIĆ d.o.o.</item>
    </derivirana_varijabla>
  </DomainObject.Predmet.OstaliListFormatedOIB>
  <DomainObject.Predmet.OstaliListFormatedWithAdress>
    <izvorni_sadrzaj>
      <item>Mario Tutić, Moslavačka 15, 44317 Popovača punomoćnik sudionika u postupku ŽURNI PRIJEVOZ LUKŠIĆ d.o.o.</item>
    </izvorni_sadrzaj>
    <derivirana_varijabla naziv="DomainObject.Predmet.OstaliListFormatedWithAdress_1">
      <item>Mario Tutić, Moslavačka 15, 44317 Popovača punomoćnik sudionika u postupku ŽURNI PRIJEVOZ LUKŠIĆ d.o.o.</item>
    </derivirana_varijabla>
  </DomainObject.Predmet.OstaliListFormatedWithAdress>
  <DomainObject.Predmet.OstaliListFormatedWithAdressOIB>
    <izvorni_sadrzaj>
      <item>Mario Tutić, OIB 13659405200, Moslavačka 15, 44317 Popovača punomoćnik sudionika u postupku ŽURNI PRIJEVOZ LUKŠIĆ d.o.o.</item>
    </izvorni_sadrzaj>
    <derivirana_varijabla naziv="DomainObject.Predmet.OstaliListFormatedWithAdressOIB_1">
      <item>Mario Tutić, OIB 13659405200, Moslavačka 15, 44317 Popovača punomoćnik sudionika u postupku ŽURNI PRIJEVOZ LUKŠIĆ d.o.o.</item>
    </derivirana_varijabla>
  </DomainObject.Predmet.OstaliListFormatedWithAdressOIB>
  <DomainObject.Predmet.OstaliListNazivFormated>
    <izvorni_sadrzaj>
      <item>Mario Tutić</item>
    </izvorni_sadrzaj>
    <derivirana_varijabla naziv="DomainObject.Predmet.OstaliListNazivFormated_1">
      <item>Mario Tutić</item>
    </derivirana_varijabla>
  </DomainObject.Predmet.OstaliListNazivFormated>
  <DomainObject.Predmet.OstaliListNazivFormatedOIB>
    <izvorni_sadrzaj>
      <item>Mario Tutić, OIB 13659405200</item>
    </izvorni_sadrzaj>
    <derivirana_varijabla naziv="DomainObject.Predmet.OstaliListNazivFormatedOIB_1">
      <item>Mario Tutić, OIB 13659405200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ŽURNI PRIJEVOZ LUKŠIĆ d.o.o.</izvorni_sadrzaj>
    <derivirana_varijabla naziv="DomainObject.Predmet.ProtustrankaIDrugi_1">ŽURNI PRIJEVOZ LUKŠIĆ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ŽURNI PRIJEVOZ LUKŠIĆ d.o.o., OIB 60164752894, Sisačka 59/C, 44317 Popovača</izvorni_sadrzaj>
    <derivirana_varijabla naziv="DomainObject.Predmet.ProtustrankaIDrugiAdressOIB_1">ŽURNI PRIJEVOZ LUKŠIĆ d.o.o., OIB 60164752894,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ŽURNI PRIJEVOZ LUKŠIĆ d.o.o.</item>
      <item>FINA Regionalni centar Zagreb</item>
      <item>Mario Tutić</item>
    </izvorni_sadrzaj>
    <derivirana_varijabla naziv="DomainObject.Predmet.SudioniciListNaziv_1">
      <item>ŽURNI PRIJEVOZ LUKŠIĆ d.o.o.</item>
      <item>FINA Regionalni centar Zagreb</item>
      <item>Mario Tutić</item>
    </derivirana_varijabla>
  </DomainObject.Predmet.SudioniciListNaziv>
  <DomainObject.Predmet.SudioniciListAdressOIB>
    <izvorni_sadrzaj>
      <item>ŽURNI PRIJEVOZ LUKŠIĆ d.o.o., OIB 60164752894, Sisačka 59/C,44317 Popovača</item>
      <item>FINA Regionalni centar Zagreb, OIB 85821130368, Trg svibanjskih žrtava 1995. br. 1,10000 Zagreb</item>
      <item>Mario Tutić, OIB 13659405200, Moslavačka 15,44317 Popovača</item>
    </izvorni_sadrzaj>
    <derivirana_varijabla naziv="DomainObject.Predmet.SudioniciListAdressOIB_1">
      <item>ŽURNI PRIJEVOZ LUKŠIĆ d.o.o., OIB 60164752894, Sisačka 59/C,44317 Popovača</item>
      <item>FINA Regionalni centar Zagreb, OIB 85821130368, Trg svibanjskih žrtava 1995. br. 1,10000 Zagreb</item>
      <item>Mario Tutić, OIB 13659405200, Moslavačka 15,44317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60164752894</item>
      <item>, OIB 85821130368</item>
      <item>, OIB 13659405200</item>
    </izvorni_sadrzaj>
    <derivirana_varijabla naziv="DomainObject.Predmet.SudioniciListNazivOIB_1">
      <item>, OIB 60164752894</item>
      <item>, OIB 85821130368</item>
      <item>, OIB 13659405200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63B3D-7147-46C9-84ED-8196E9986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2114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2016-06-06T09:17:00Z</dcterms:created>
  <dc:creator>Ksenija Nol</dc:creator>
  <cp:lastModifiedBy>Višnja Svečak</cp:lastModifiedBy>
  <cp:lastPrinted>2016-06-06T09:18:00Z</cp:lastPrinted>
  <dcterms:modified xmlns:xsi="http://www.w3.org/2001/XMLSchema-instance" xsi:type="dcterms:W3CDTF">2016-06-06T09:18:00Z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