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e275" w14:paraId="b28e275" w:rsidRDefault="002E2ED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2ED1" w:rsidP="002E2ED1" w:rsidR="002E2ED1">
      <w:pPr>
        <w:pStyle w:val="Bezproreda"/>
      </w:pPr>
      <w:r>
        <w:t xml:space="preserve">    </w:t>
      </w:r>
    </w:p>
    <w:p w:rsidRDefault="002E2ED1" w:rsidP="002E2ED1" w:rsidR="002E2ED1">
      <w:pPr>
        <w:pStyle w:val="Bezproreda"/>
      </w:pPr>
    </w:p>
    <w:p w:rsidRDefault="002E2ED1" w:rsidP="002E2ED1" w:rsidR="00AE649C">
      <w:pPr>
        <w:pStyle w:val="Bezproreda"/>
      </w:pPr>
      <w:r>
        <w:t xml:space="preserve">     Republika Hrvatska</w:t>
      </w:r>
    </w:p>
    <w:p w:rsidRDefault="002E2ED1" w:rsidP="002E2ED1" w:rsidR="002E2ED1">
      <w:pPr>
        <w:pStyle w:val="Bezproreda"/>
      </w:pPr>
      <w:r>
        <w:t>Trgovački sud u Bjelovaru</w:t>
      </w:r>
    </w:p>
    <w:p w:rsidRDefault="002E2ED1" w:rsidP="002E2ED1" w:rsidR="002E2ED1">
      <w:pPr>
        <w:pStyle w:val="Bezproreda"/>
      </w:pPr>
      <w:r>
        <w:t>Bjelovar, Dr. I. Lebovića 42.</w:t>
      </w:r>
    </w:p>
    <w:p w:rsidRDefault="002E2ED1" w:rsidP="002E2ED1" w:rsidR="002E2ED1">
      <w:pPr>
        <w:pStyle w:val="Bezproreda"/>
      </w:pPr>
    </w:p>
    <w:p w:rsidRDefault="002E2ED1" w:rsidP="002E2ED1" w:rsidR="002E2ED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St-315/2018-2</w:t>
      </w:r>
    </w:p>
    <w:p w:rsidRDefault="002E2ED1" w:rsidP="002E2ED1" w:rsidR="002E2ED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2ED1" w:rsidP="002E2ED1" w:rsidR="002E2ED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2ED1" w:rsidP="002E2ED1" w:rsidR="002E2ED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E2ED1" w:rsidP="002E2ED1" w:rsidR="002E2ED1">
      <w:pPr>
        <w:pStyle w:val="Bezproreda"/>
        <w:jc w:val="center"/>
        <w:rPr>
          <w:noProof/>
        </w:rPr>
      </w:pPr>
    </w:p>
    <w:p w:rsidRDefault="002E2ED1" w:rsidP="002E2ED1" w:rsidR="002E2ED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E2ED1" w:rsidP="002E2ED1" w:rsidR="002E2ED1">
      <w:pPr>
        <w:pStyle w:val="Bezproreda"/>
        <w:jc w:val="center"/>
        <w:rPr>
          <w:b/>
          <w:noProof/>
        </w:rPr>
      </w:pPr>
    </w:p>
    <w:p w:rsidRDefault="002E2ED1" w:rsidP="002E2ED1" w:rsidR="002E2ED1">
      <w:pPr>
        <w:pStyle w:val="Bezproreda"/>
        <w:jc w:val="both"/>
        <w:rPr>
          <w:b/>
          <w:noProof/>
        </w:rPr>
      </w:pPr>
    </w:p>
    <w:p w:rsidRDefault="002E2ED1" w:rsidP="002E2ED1" w:rsidR="002E2ED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EKO SAS d.o.o. za proizvodnju, trgovinu i usluge Zagreb, Alberta Fortisa 16, OIB: 77325784952,  7. svibnja  </w:t>
      </w:r>
      <w:r>
        <w:rPr>
          <w:noProof/>
        </w:rPr>
        <w:t xml:space="preserve">2018. </w:t>
      </w:r>
    </w:p>
    <w:p w:rsidRDefault="002E2ED1" w:rsidP="002E2ED1" w:rsidR="002E2ED1">
      <w:pPr>
        <w:pStyle w:val="Bezproreda"/>
        <w:jc w:val="both"/>
        <w:rPr>
          <w:noProof/>
        </w:rPr>
      </w:pPr>
    </w:p>
    <w:p w:rsidRDefault="002E2ED1" w:rsidP="002E2ED1" w:rsidR="002E2ED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E2ED1" w:rsidP="002E2ED1" w:rsidR="002E2ED1">
      <w:pPr>
        <w:pStyle w:val="Bezproreda"/>
        <w:jc w:val="both"/>
        <w:rPr>
          <w:b/>
          <w:noProof/>
        </w:rPr>
      </w:pPr>
    </w:p>
    <w:p w:rsidRDefault="002E2ED1" w:rsidP="002E2ED1" w:rsidR="002E2ED1">
      <w:pPr>
        <w:pStyle w:val="Bezproreda"/>
        <w:ind w:firstLine="708"/>
        <w:jc w:val="both"/>
      </w:pPr>
      <w:r>
        <w:t>1.Pokreće se postupak radi utvrđivanja uvjeta za otvaranje stečajnog postupka nad dužnikom EKO SAS d.o.o. za proizvodnju, trgovinu i usluge Zagreb, Alberta Fortisa 16, OIB: 77325784952.</w:t>
      </w:r>
    </w:p>
    <w:p w:rsidRDefault="002E2ED1" w:rsidP="002E2ED1" w:rsidR="002E2ED1">
      <w:pPr>
        <w:pStyle w:val="Bezproreda"/>
        <w:ind w:firstLine="708"/>
        <w:jc w:val="both"/>
      </w:pPr>
    </w:p>
    <w:p w:rsidRDefault="002E2ED1" w:rsidP="002E2ED1" w:rsidR="002E2ED1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E2ED1" w:rsidP="002E2ED1" w:rsidR="002E2ED1">
      <w:pPr>
        <w:pStyle w:val="Bezproreda"/>
        <w:jc w:val="both"/>
      </w:pPr>
    </w:p>
    <w:p w:rsidRDefault="002E2ED1" w:rsidP="002E2ED1" w:rsidR="002E2ED1">
      <w:pPr>
        <w:pStyle w:val="Bezproreda"/>
        <w:jc w:val="center"/>
      </w:pPr>
      <w:r>
        <w:t>15. lipnja 2018. u 9,30 sati</w:t>
      </w:r>
    </w:p>
    <w:p w:rsidRDefault="002E2ED1" w:rsidP="002E2ED1" w:rsidR="002E2ED1">
      <w:pPr>
        <w:pStyle w:val="Bezproreda"/>
        <w:jc w:val="both"/>
        <w:rPr>
          <w:b/>
        </w:rPr>
      </w:pPr>
    </w:p>
    <w:p w:rsidRDefault="002E2ED1" w:rsidP="002E2ED1" w:rsidR="002E2ED1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E2ED1" w:rsidP="002E2ED1" w:rsidR="002E2ED1">
      <w:pPr>
        <w:pStyle w:val="Bezproreda"/>
        <w:jc w:val="both"/>
      </w:pPr>
    </w:p>
    <w:p w:rsidRDefault="002E2ED1" w:rsidP="002E2ED1" w:rsidR="002E2ED1">
      <w:pPr>
        <w:pStyle w:val="Bezproreda"/>
        <w:jc w:val="both"/>
      </w:pPr>
      <w:r>
        <w:t xml:space="preserve">- Financijska agencija </w:t>
      </w:r>
    </w:p>
    <w:p w:rsidRDefault="002E2ED1" w:rsidP="002E2ED1" w:rsidR="002E2ED1">
      <w:pPr>
        <w:pStyle w:val="Bezproreda"/>
        <w:jc w:val="both"/>
      </w:pPr>
      <w:r>
        <w:t>- zakonski zastupnik dužnika Silvio Glasnović i Sebastijan Gečević</w:t>
      </w:r>
    </w:p>
    <w:p w:rsidRDefault="002E2ED1" w:rsidP="002E2ED1" w:rsidR="002E2ED1">
      <w:pPr>
        <w:pStyle w:val="Bezproreda"/>
        <w:jc w:val="both"/>
      </w:pPr>
    </w:p>
    <w:p w:rsidRDefault="002E2ED1" w:rsidP="002E2ED1" w:rsidR="002E2ED1">
      <w:pPr>
        <w:pStyle w:val="Bezproreda"/>
        <w:jc w:val="both"/>
      </w:pPr>
      <w:r>
        <w:t xml:space="preserve">3. Nalaže se zakonskom zastupniku dužnika Silviu Glasnović i Sebastijanu Grčević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E2ED1" w:rsidP="002E2ED1" w:rsidR="002E2ED1">
      <w:pPr>
        <w:pStyle w:val="Bezproreda"/>
        <w:jc w:val="both"/>
      </w:pPr>
    </w:p>
    <w:p w:rsidRDefault="002E2ED1" w:rsidP="002E2ED1" w:rsidR="002E2ED1">
      <w:pPr>
        <w:pStyle w:val="Bezproreda"/>
        <w:jc w:val="both"/>
      </w:pPr>
    </w:p>
    <w:p w:rsidRDefault="002E2ED1" w:rsidP="002E2ED1" w:rsidR="002E2ED1">
      <w:pPr>
        <w:pStyle w:val="Bezproreda"/>
        <w:jc w:val="center"/>
      </w:pPr>
      <w:r>
        <w:t>Obrazloženje</w:t>
      </w:r>
    </w:p>
    <w:p w:rsidRDefault="002E2ED1" w:rsidP="002E2ED1" w:rsidR="002E2ED1">
      <w:pPr>
        <w:pStyle w:val="Bezproreda"/>
        <w:jc w:val="center"/>
      </w:pPr>
    </w:p>
    <w:p w:rsidRDefault="002E2ED1" w:rsidP="002E2ED1" w:rsidR="002E2ED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7. prosinca 2017. podnijela prijedlog za otvaranje stečajnog postupka </w:t>
      </w:r>
      <w:r>
        <w:rPr>
          <w:noProof/>
        </w:rPr>
        <w:lastRenderedPageBreak/>
        <w:t xml:space="preserve">nad dužnikom </w:t>
      </w:r>
      <w:r>
        <w:t>EKO SAS d.o.o. za proizvodnju, trgovinu i usluge Zagreb, Alberta Fortisa 16, OIB: 77325784952.</w:t>
      </w:r>
      <w:r>
        <w:rPr>
          <w:noProof/>
        </w:rPr>
        <w:t xml:space="preserve"> U</w:t>
      </w:r>
      <w:r>
        <w:t xml:space="preserve"> prijedlogu navodi da na dan 5. prosinca 2017. dužnik u Očevidniku redoslijeda osnova za plaćanje ima evidentirane neizvršene osnove za plaćanje u neprekinutom razdoblju od 120 dana, u ukupnom iznosu od 19.886,32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dvoje zaposlenih.</w:t>
      </w:r>
    </w:p>
    <w:p w:rsidRDefault="002E2ED1" w:rsidP="002E2ED1" w:rsidR="002E2ED1">
      <w:pPr>
        <w:pStyle w:val="Bezproreda"/>
        <w:jc w:val="both"/>
      </w:pPr>
    </w:p>
    <w:p w:rsidRDefault="002E2ED1" w:rsidP="002E2ED1" w:rsidR="002E2ED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5. prosinca 2017. godine ima evidentirane neizvršene osnove za plaćanje u neprekinutom razdoblju od 120 dana i dvoje zaposlenih.</w:t>
      </w:r>
    </w:p>
    <w:p w:rsidRDefault="002E2ED1" w:rsidP="002E2ED1" w:rsidR="002E2ED1">
      <w:pPr>
        <w:pStyle w:val="Bezproreda"/>
        <w:jc w:val="both"/>
      </w:pPr>
    </w:p>
    <w:p w:rsidRDefault="002E2ED1" w:rsidP="002E2ED1" w:rsidR="002E2ED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E2ED1" w:rsidP="002E2ED1" w:rsidR="002E2ED1">
      <w:pPr>
        <w:pStyle w:val="Bezproreda"/>
        <w:jc w:val="both"/>
      </w:pPr>
    </w:p>
    <w:p w:rsidRDefault="002E2ED1" w:rsidP="002E2ED1" w:rsidR="002E2ED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E2ED1" w:rsidP="002E2ED1" w:rsidR="002E2ED1">
      <w:pPr>
        <w:pStyle w:val="Bezproreda"/>
        <w:jc w:val="both"/>
        <w:rPr>
          <w:i/>
          <w:u w:val="single"/>
        </w:rPr>
      </w:pPr>
    </w:p>
    <w:p w:rsidRDefault="002E2ED1" w:rsidP="002E2ED1" w:rsidR="002E2ED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E2ED1" w:rsidP="002E2ED1" w:rsidR="002E2ED1">
      <w:pPr>
        <w:pStyle w:val="Bezproreda"/>
        <w:jc w:val="both"/>
      </w:pPr>
    </w:p>
    <w:p w:rsidRDefault="002E2ED1" w:rsidP="002E2ED1" w:rsidR="002E2ED1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2018.</w:t>
      </w:r>
    </w:p>
    <w:p w:rsidRDefault="002E2ED1" w:rsidP="002E2ED1" w:rsidR="002E2ED1">
      <w:pPr>
        <w:pStyle w:val="Bezproreda"/>
        <w:jc w:val="both"/>
        <w:rPr>
          <w:noProof/>
        </w:rPr>
      </w:pPr>
    </w:p>
    <w:p w:rsidRDefault="002E2ED1" w:rsidP="002E2ED1" w:rsidR="002E2ED1">
      <w:pPr>
        <w:pStyle w:val="Bezproreda"/>
        <w:jc w:val="center"/>
      </w:pPr>
      <w:r>
        <w:t>S u d a c</w:t>
      </w:r>
    </w:p>
    <w:p w:rsidRDefault="002E2ED1" w:rsidP="002E2ED1" w:rsidR="002E2ED1">
      <w:pPr>
        <w:pStyle w:val="Bezproreda"/>
        <w:jc w:val="center"/>
      </w:pPr>
    </w:p>
    <w:p w:rsidRDefault="002E2ED1" w:rsidP="002E2ED1" w:rsidR="002E2ED1">
      <w:pPr>
        <w:pStyle w:val="Bezproreda"/>
        <w:jc w:val="center"/>
      </w:pPr>
      <w:r>
        <w:t>Branka Pleskalt v.r.</w:t>
      </w:r>
    </w:p>
    <w:p w:rsidRDefault="002E2ED1" w:rsidP="002E2ED1" w:rsidR="002E2ED1">
      <w:pPr>
        <w:pStyle w:val="Bezproreda"/>
        <w:jc w:val="center"/>
      </w:pPr>
    </w:p>
    <w:p w:rsidRDefault="002E2ED1" w:rsidP="002E2ED1" w:rsidR="002E2ED1">
      <w:pPr>
        <w:pStyle w:val="Bezproreda"/>
        <w:jc w:val="center"/>
      </w:pPr>
      <w:r>
        <w:t>Za točnost otpravka-ovlašteni službenik</w:t>
      </w:r>
    </w:p>
    <w:p w:rsidRDefault="002E2ED1" w:rsidP="002E2ED1" w:rsidR="002E2ED1">
      <w:pPr>
        <w:pStyle w:val="Bezproreda"/>
        <w:jc w:val="center"/>
      </w:pPr>
      <w:r>
        <w:t>Vesna Dragišić</w:t>
      </w:r>
    </w:p>
    <w:p w:rsidRDefault="002E2ED1" w:rsidP="002E2ED1" w:rsidR="002E2ED1">
      <w:pPr>
        <w:pStyle w:val="Bezproreda"/>
        <w:jc w:val="center"/>
      </w:pPr>
    </w:p>
    <w:p w:rsidRDefault="002E2ED1" w:rsidP="002E2ED1" w:rsidR="002E2ED1">
      <w:pPr>
        <w:pStyle w:val="Bezproreda"/>
        <w:jc w:val="both"/>
      </w:pPr>
      <w:r>
        <w:t xml:space="preserve">  </w:t>
      </w:r>
    </w:p>
    <w:p w:rsidRDefault="002E2ED1" w:rsidP="002E2ED1" w:rsidR="002E2ED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E2ED1" w:rsidP="002E2ED1" w:rsidR="002E2ED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E2ED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236804"/>
      <w:docPartObj>
        <w:docPartGallery w:val="Page Numbers (Top of Page)"/>
        <w:docPartUnique/>
      </w:docPartObj>
    </w:sdtPr>
    <w:sdtEndPr/>
    <w:sdtContent>
      <w:p w:rsidRDefault="002E2ED1" w:rsidR="002E2E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BBD">
          <w:t>2</w:t>
        </w:r>
        <w:r>
          <w:fldChar w:fldCharType="end"/>
        </w:r>
      </w:p>
    </w:sdtContent>
  </w:sdt>
  <w:p w:rsidRDefault="002E2ED1" w:rsidR="008333A9">
    <w:pPr>
      <w:pStyle w:val="Zaglavlje"/>
    </w:pPr>
    <w:r>
      <w:t>Poslovni broj: 1 St-315/2018-2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BBD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ED1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E2ED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E2ED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16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St-315/2018-2</izvorni_sadrzaj>
    <derivirana_varijabla naziv="DomainObject.Oznaka_1">St-315/2018-2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SAS d.o.o.</izvorni_sadrzaj>
    <derivirana_varijabla naziv="DomainObject.Predmet.ProtustrankaFormated_1">  EKO SAS d.o.o.</derivirana_varijabla>
  </DomainObject.Predmet.ProtustrankaFormated>
  <DomainObject.Predmet.ProtustrankaFormatedOIB>
    <izvorni_sadrzaj>  EKO SAS d.o.o., OIB 77325784952</izvorni_sadrzaj>
    <derivirana_varijabla naziv="DomainObject.Predmet.ProtustrankaFormatedOIB_1">  EKO SAS d.o.o., OIB 77325784952</derivirana_varijabla>
  </DomainObject.Predmet.ProtustrankaFormatedOIB>
  <DomainObject.Predmet.ProtustrankaFormatedWithAdress>
    <izvorni_sadrzaj> EKO SAS d.o.o., Alberta Fortisa 16, 10000 Zagreb</izvorni_sadrzaj>
    <derivirana_varijabla naziv="DomainObject.Predmet.ProtustrankaFormatedWithAdress_1"> EKO SAS d.o.o., Alberta Fortisa 16, 10000 Zagreb</derivirana_varijabla>
  </DomainObject.Predmet.ProtustrankaFormatedWithAdress>
  <DomainObject.Predmet.ProtustrankaFormatedWithAdressOIB>
    <izvorni_sadrzaj> EKO SAS d.o.o., OIB 77325784952, Alberta Fortisa 16, 10000 Zagreb</izvorni_sadrzaj>
    <derivirana_varijabla naziv="DomainObject.Predmet.ProtustrankaFormatedWithAdressOIB_1"> EKO SAS d.o.o., OIB 77325784952, Alberta Fortisa 16, 10000 Zagreb</derivirana_varijabla>
  </DomainObject.Predmet.ProtustrankaFormatedWithAdressOIB>
  <DomainObject.Predmet.ProtustrankaWithAdress>
    <izvorni_sadrzaj>EKO SAS d.o.o. Alberta Fortisa 16, 10000 Zagreb</izvorni_sadrzaj>
    <derivirana_varijabla naziv="DomainObject.Predmet.ProtustrankaWithAdress_1">EKO SAS d.o.o. Alberta Fortisa 16, 10000 Zagreb</derivirana_varijabla>
  </DomainObject.Predmet.ProtustrankaWithAdress>
  <DomainObject.Predmet.ProtustrankaWithAdressOIB>
    <izvorni_sadrzaj>EKO SAS d.o.o., OIB 77325784952, Alberta Fortisa 16, 10000 Zagreb</izvorni_sadrzaj>
    <derivirana_varijabla naziv="DomainObject.Predmet.ProtustrankaWithAdressOIB_1">EKO SAS d.o.o., OIB 77325784952, Alberta Fortisa 16, 10000 Zagreb</derivirana_varijabla>
  </DomainObject.Predmet.ProtustrankaWithAdressOIB>
  <DomainObject.Predmet.ProtustrankaNazivFormated>
    <izvorni_sadrzaj>EKO SAS d.o.o.</izvorni_sadrzaj>
    <derivirana_varijabla naziv="DomainObject.Predmet.ProtustrankaNazivFormated_1">EKO SAS d.o.o.</derivirana_varijabla>
  </DomainObject.Predmet.ProtustrankaNazivFormated>
  <DomainObject.Predmet.ProtustrankaNazivFormatedOIB>
    <izvorni_sadrzaj>EKO SAS d.o.o., OIB 77325784952</izvorni_sadrzaj>
    <derivirana_varijabla naziv="DomainObject.Predmet.ProtustrankaNazivFormatedOIB_1">EKO SAS d.o.o., OIB 77325784952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SAS d.o.o.</item>
    </izvorni_sadrzaj>
    <derivirana_varijabla naziv="DomainObject.Predmet.ProtuStrankaListFormated_1">
      <item>EKO SAS d.o.o.</item>
    </derivirana_varijabla>
  </DomainObject.Predmet.ProtuStrankaListFormated>
  <DomainObject.Predmet.ProtuStrankaListFormatedOIB>
    <izvorni_sadrzaj>
      <item>EKO SAS d.o.o., OIB 77325784952</item>
    </izvorni_sadrzaj>
    <derivirana_varijabla naziv="DomainObject.Predmet.ProtuStrankaListFormatedOIB_1">
      <item>EKO SAS d.o.o., OIB 77325784952</item>
    </derivirana_varijabla>
  </DomainObject.Predmet.ProtuStrankaListFormatedOIB>
  <DomainObject.Predmet.ProtuStrankaListFormatedWithAdress>
    <izvorni_sadrzaj>
      <item>EKO SAS d.o.o., Alberta Fortisa 16, 10000 Zagreb</item>
    </izvorni_sadrzaj>
    <derivirana_varijabla naziv="DomainObject.Predmet.ProtuStrankaListFormatedWithAdress_1">
      <item>EKO SAS d.o.o., Alberta Fortisa 16, 10000 Zagreb</item>
    </derivirana_varijabla>
  </DomainObject.Predmet.ProtuStrankaListFormatedWithAdress>
  <DomainObject.Predmet.ProtuStrankaListFormatedWithAdressOIB>
    <izvorni_sadrzaj>
      <item>EKO SAS d.o.o., OIB 77325784952, Alberta Fortisa 16, 10000 Zagreb</item>
    </izvorni_sadrzaj>
    <derivirana_varijabla naziv="DomainObject.Predmet.ProtuStrankaListFormatedWithAdressOIB_1">
      <item>EKO SAS d.o.o., OIB 77325784952, Alberta Fortisa 16, 10000 Zagreb</item>
    </derivirana_varijabla>
  </DomainObject.Predmet.ProtuStrankaListFormatedWithAdressOIB>
  <DomainObject.Predmet.ProtuStrankaListNazivFormated>
    <izvorni_sadrzaj>
      <item>EKO SAS d.o.o.</item>
    </izvorni_sadrzaj>
    <derivirana_varijabla naziv="DomainObject.Predmet.ProtuStrankaListNazivFormated_1">
      <item>EKO SAS d.o.o.</item>
    </derivirana_varijabla>
  </DomainObject.Predmet.ProtuStrankaListNazivFormated>
  <DomainObject.Predmet.ProtuStrankaListNazivFormatedOIB>
    <izvorni_sadrzaj>
      <item>EKO SAS d.o.o., OIB 77325784952</item>
    </izvorni_sadrzaj>
    <derivirana_varijabla naziv="DomainObject.Predmet.ProtuStrankaListNazivFormatedOIB_1">
      <item>EKO SAS d.o.o., OIB 77325784952</item>
    </derivirana_varijabla>
  </DomainObject.Predmet.ProtuStrankaListNazivFormatedOIB>
  <DomainObject.Predmet.OstaliListFormated>
    <izvorni_sadrzaj>
      <item>Silvio Glasnović</item>
      <item>Sebastijan Gečević</item>
    </izvorni_sadrzaj>
    <derivirana_varijabla naziv="DomainObject.Predmet.OstaliListFormated_1">
      <item>Silvio Glasnović</item>
      <item>Sebastijan Gečević</item>
    </derivirana_varijabla>
  </DomainObject.Predmet.OstaliListFormated>
  <DomainObject.Predmet.OstaliListFormatedOIB>
    <izvorni_sadrzaj>
      <item>Silvio Glasnović, OIB 82811175668</item>
      <item>Sebastijan Gečević, OIB 62903690617</item>
    </izvorni_sadrzaj>
    <derivirana_varijabla naziv="DomainObject.Predmet.OstaliListFormatedOIB_1">
      <item>Silvio Glasnović, OIB 82811175668</item>
      <item>Sebastijan Gečević, OIB 62903690617</item>
    </derivirana_varijabla>
  </DomainObject.Predmet.OstaliListFormatedOIB>
  <DomainObject.Predmet.OstaliListFormatedWithAdress>
    <izvorni_sadrzaj>
      <item>Silvio Glasnović, Varoška Ulica 28 A, 10000 Zagreb</item>
      <item>Sebastijan Gečević, Ulica Alberta Fortisa 16, 10000 Zagreb</item>
    </izvorni_sadrzaj>
    <derivirana_varijabla naziv="DomainObject.Predmet.OstaliListFormatedWithAdress_1">
      <item>Silvio Glasnović, Varoška Ulica 28 A, 10000 Zagreb</item>
      <item>Sebastijan Gečević, Ulica Alberta Fortisa 16, 10000 Zagreb</item>
    </derivirana_varijabla>
  </DomainObject.Predmet.OstaliListFormatedWithAdress>
  <DomainObject.Predmet.OstaliListFormatedWithAdressOIB>
    <izvorni_sadrzaj>
      <item>Silvio Glasnović, OIB 82811175668, Varoška Ulica 28 A, 10000 Zagreb</item>
      <item>Sebastijan Gečević, OIB 62903690617, Ulica Alberta Fortisa 16, 10000 Zagreb</item>
    </izvorni_sadrzaj>
    <derivirana_varijabla naziv="DomainObject.Predmet.OstaliListFormatedWithAdressOIB_1">
      <item>Silvio Glasnović, OIB 82811175668, Varoška Ulica 28 A, 10000 Zagreb</item>
      <item>Sebastijan Gečević, OIB 62903690617, Ulica Alberta Fortisa 16, 10000 Zagreb</item>
    </derivirana_varijabla>
  </DomainObject.Predmet.OstaliListFormatedWithAdressOIB>
  <DomainObject.Predmet.OstaliListNazivFormated>
    <izvorni_sadrzaj>
      <item>Silvio Glasnović</item>
      <item>Sebastijan Gečević</item>
    </izvorni_sadrzaj>
    <derivirana_varijabla naziv="DomainObject.Predmet.OstaliListNazivFormated_1">
      <item>Silvio Glasnović</item>
      <item>Sebastijan Gečević</item>
    </derivirana_varijabla>
  </DomainObject.Predmet.OstaliListNazivFormated>
  <DomainObject.Predmet.OstaliListNazivFormatedOIB>
    <izvorni_sadrzaj>
      <item>Silvio Glasnović, OIB 82811175668</item>
      <item>Sebastijan Gečević, OIB 62903690617</item>
    </izvorni_sadrzaj>
    <derivirana_varijabla naziv="DomainObject.Predmet.OstaliListNazivFormatedOIB_1">
      <item>Silvio Glasnović, OIB 82811175668</item>
      <item>Sebastijan Gečević, OIB 62903690617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St-315/2018-2</izvorni_sadrzaj>
    <derivirana_varijabla naziv="DomainObject.PoslovniBrojDokumenta_1">St-315/2018-2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SAS d.o.o.</izvorni_sadrzaj>
    <derivirana_varijabla naziv="DomainObject.Predmet.ProtustrankaIDrugi_1">EKO SAS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SAS d.o.o., OIB 77325784952, Alberta Fortisa 16, 10000 Zagreb</izvorni_sadrzaj>
    <derivirana_varijabla naziv="DomainObject.Predmet.ProtustrankaIDrugiAdressOIB_1">EKO SAS d.o.o., OIB 77325784952, Alberta Fortisa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SAS d.o.o.</item>
      <item>FINA Regionalni centar Zagreb</item>
      <item>Silvio Glasnović</item>
      <item>Sebastijan Gečević</item>
    </izvorni_sadrzaj>
    <derivirana_varijabla naziv="DomainObject.Predmet.SudioniciListNaziv_1">
      <item>EKO SAS d.o.o.</item>
      <item>FINA Regionalni centar Zagreb</item>
      <item>Silvio Glasnović</item>
      <item>Sebastijan Gečević</item>
    </derivirana_varijabla>
  </DomainObject.Predmet.SudioniciListNaziv>
  <DomainObject.Predmet.SudioniciListAdressOIB>
    <izvorni_sadrzaj>
      <item>EKO SAS d.o.o., OIB 77325784952, Alberta Fortisa 16,10000 Zagreb</item>
      <item>FINA Regionalni centar Zagreb, OIB 85821130368, Trg svibanjskih žrtava 1995. br. 1,10000 Zagreb</item>
      <item>Silvio Glasnović, OIB 82811175668, Varoška Ulica 28 A,10000 Zagreb</item>
      <item>Sebastijan Gečević, OIB 62903690617, Ulica Alberta Fortisa 16,10000 Zagreb</item>
    </izvorni_sadrzaj>
    <derivirana_varijabla naziv="DomainObject.Predmet.SudioniciListAdressOIB_1">
      <item>EKO SAS d.o.o., OIB 77325784952, Alberta Fortisa 16,10000 Zagreb</item>
      <item>FINA Regionalni centar Zagreb, OIB 85821130368, Trg svibanjskih žrtava 1995. br. 1,10000 Zagreb</item>
      <item>Silvio Glasnović, OIB 82811175668, Varoška Ulica 28 A,10000 Zagreb</item>
      <item>Sebastijan Gečević, OIB 62903690617, Ulica Alberta Fortisa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16E1DB-CB2B-42C9-AC3F-1B9B56807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3017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2018-05-07T10:54:00Z</cp:lastPrinted>
  <dcterms:modified xmlns:xsi="http://www.w3.org/2001/XMLSchema-instance" xsi:type="dcterms:W3CDTF">2018-05-07T10:54:00Z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St-315/2018-2 / Odluka - Rješenje - određeno ročište radi rasprave o uvjetima za otvaranje stečajnog postupka (odluka_St-315_2018-2.docx)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