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c272" w14:paraId="153c272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31A90">
        <w:t>8944/15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631A90" w:rsidRPr="00631A90">
        <w:t>MT KARLOVAC j.d.o.o., Karlovac, Donje Zastinje 6a, OIB: 87426863760</w:t>
      </w:r>
      <w:r w:rsidR="00B74CF9">
        <w:t>,</w:t>
      </w:r>
      <w:r w:rsidR="00D5399D" w:rsidRPr="00AF1EFD">
        <w:t xml:space="preserve"> </w:t>
      </w:r>
      <w:r w:rsidR="00E84785">
        <w:t>10. travnja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31A90" w:rsidRPr="00631A90">
        <w:t>MT KARLOVAC j.d.o.o., Karlovac, Donje Zastinje 6a, OIB: 87426863760</w:t>
      </w:r>
      <w:r w:rsidR="00410421">
        <w:t xml:space="preserve">. </w:t>
      </w:r>
      <w:r w:rsidRPr="00AF1EFD">
        <w:t xml:space="preserve">Stečajni postupak je otvoren dana </w:t>
      </w:r>
      <w:r w:rsidR="00E84785">
        <w:t>10. travnja</w:t>
      </w:r>
      <w:r w:rsidR="00410421">
        <w:t xml:space="preserve"> 2017.</w:t>
      </w:r>
      <w:r w:rsidRPr="00AF1EFD">
        <w:t xml:space="preserve"> u </w:t>
      </w:r>
      <w:r w:rsidR="008327B4">
        <w:t>1</w:t>
      </w:r>
      <w:r w:rsidR="00E84785">
        <w:t>4</w:t>
      </w:r>
      <w:r w:rsidR="008327B4">
        <w:t>,</w:t>
      </w:r>
      <w:r w:rsidR="00E84785">
        <w:t>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31A90">
        <w:t>Đurđa Dragović-Grahek, Kutina, Kneza Trpimira 4/I, OIB: 90124243686.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631A90" w:rsidRPr="00631A90">
        <w:t>MT KARLOVAC j.d.o.o., Karlovac, Donje Zastinje 6a, OIB: 87426863760</w:t>
      </w:r>
      <w:r w:rsidR="00410421">
        <w:t>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31A90" w:rsidRPr="00631A90">
        <w:t>MT KARLOVAC j.d.o.o., Karlovac, Donje Zastinje 6a, OIB: 87426863760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podnijela prijedlog za pokretanje stečajnog postupka nad dužnikom </w:t>
      </w:r>
      <w:r w:rsidR="00631A90" w:rsidRPr="00631A90">
        <w:t>MT KARLOVAC j.d.o.o., Karlovac, Donje Zastinje 6a, OIB: 87426863760</w:t>
      </w:r>
      <w:r w:rsidR="00631A90">
        <w:t>, dana 23. prosinca 2015.</w:t>
      </w:r>
    </w:p>
    <w:p w:rsidRDefault="00B74CF9" w:rsidP="00B74CF9" w:rsidR="00B74CF9">
      <w:pPr>
        <w:ind w:firstLine="708"/>
        <w:jc w:val="both"/>
      </w:pPr>
    </w:p>
    <w:p w:rsidRDefault="00416B1B" w:rsidP="002C4416" w:rsidR="00416B1B">
      <w:pPr>
        <w:ind w:firstLine="708"/>
        <w:jc w:val="both"/>
      </w:pPr>
    </w:p>
    <w:p w:rsidRDefault="00416B1B" w:rsidP="002C4416" w:rsidR="00416B1B">
      <w:pPr>
        <w:ind w:firstLine="708"/>
        <w:jc w:val="both"/>
      </w:pPr>
      <w:r>
        <w:t xml:space="preserve">Iz potvrde Porezne uprave od </w:t>
      </w:r>
      <w:r w:rsidR="00631A90">
        <w:t>27. veljače</w:t>
      </w:r>
      <w:r>
        <w:t xml:space="preserve"> 2017. proizlazi da</w:t>
      </w:r>
      <w:r w:rsidR="00631A90">
        <w:t xml:space="preserve"> za</w:t>
      </w:r>
      <w:r>
        <w:t xml:space="preserve"> dužnik</w:t>
      </w:r>
      <w:r w:rsidR="00631A90">
        <w:t>a nije evidentirana imovina</w:t>
      </w:r>
      <w:r>
        <w:t xml:space="preserve"> (list 1</w:t>
      </w:r>
      <w:r w:rsidR="00631A90">
        <w:t>6</w:t>
      </w:r>
      <w:r>
        <w:t xml:space="preserve"> spisa).</w:t>
      </w:r>
    </w:p>
    <w:p w:rsidRDefault="00416B1B" w:rsidP="002C4416" w:rsidR="00416B1B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31A90" w:rsidRPr="00631A90">
        <w:t>MT KARLOVAC j.d.o.o., Karlovac, Donje Zastinje 6a, OIB: 87426863760</w:t>
      </w:r>
      <w:r w:rsidR="00410421">
        <w:t xml:space="preserve">, </w:t>
      </w:r>
      <w:r w:rsidRPr="00B26DB0">
        <w:t>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>Uvidom u potvrdu FINA-e utvrđeno je da</w:t>
      </w:r>
      <w:r w:rsidR="008327B4">
        <w:t xml:space="preserve"> </w:t>
      </w:r>
      <w:r w:rsidR="00A40812">
        <w:t>dužnik u razdoblju dužem od 60 dana ima</w:t>
      </w:r>
      <w:r w:rsidR="00B74CF9">
        <w:t xml:space="preserve"> 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</w:t>
      </w:r>
      <w:r w:rsidR="00410421">
        <w:t xml:space="preserve"> u ukupnom iznosu od </w:t>
      </w:r>
      <w:r w:rsidR="00631A90">
        <w:t>9.434,01</w:t>
      </w:r>
      <w:r w:rsidR="00410421">
        <w:t xml:space="preserve"> kn</w:t>
      </w:r>
      <w:r w:rsidR="00A40812">
        <w:t xml:space="preserve"> (list </w:t>
      </w:r>
      <w:r w:rsidR="00631A90">
        <w:t>11</w:t>
      </w:r>
      <w:r w:rsidR="00410421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631A90">
        <w:t>8944/15</w:t>
      </w:r>
      <w:r w:rsidR="002C4416">
        <w:t xml:space="preserve"> od </w:t>
      </w:r>
      <w:r w:rsidR="00631A90">
        <w:t>6</w:t>
      </w:r>
      <w:r w:rsidR="00416B1B">
        <w:t>. ožujka 2017</w:t>
      </w:r>
      <w:r w:rsidR="002C4416">
        <w:t>.</w:t>
      </w:r>
      <w:r w:rsidR="005E4D08" w:rsidRPr="00AF1EFD">
        <w:t xml:space="preserve"> </w:t>
      </w:r>
      <w:r w:rsidRPr="00AF1EFD">
        <w:t xml:space="preserve">pozvao osobe koje bi imale pravni interes da se stečajni postupak nad dužnikom provede, da u roku </w:t>
      </w:r>
      <w:r w:rsidR="005E4D08" w:rsidRPr="00AF1EFD">
        <w:t>15</w:t>
      </w:r>
      <w:r w:rsidRPr="00AF1EFD">
        <w:t xml:space="preserve"> dana na žiro račun suda predujme iznos od </w:t>
      </w:r>
      <w:r w:rsidR="00410421">
        <w:t>1</w:t>
      </w:r>
      <w:r w:rsidR="008B73DD">
        <w:t>0.000,00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631A90">
        <w:t>6</w:t>
      </w:r>
      <w:r w:rsidR="00416B1B">
        <w:t>. ožujka</w:t>
      </w:r>
      <w:r w:rsidR="00410421">
        <w:t xml:space="preserve"> 2017</w:t>
      </w:r>
      <w:r w:rsidR="002C4416">
        <w:t>.</w:t>
      </w:r>
      <w:r w:rsidRPr="00AF1EFD">
        <w:t xml:space="preserve">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97440A" w:rsidP="00D21534" w:rsidR="0097440A" w:rsidRPr="00AF1EFD">
      <w:pPr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E84785">
        <w:t>10. travnja</w:t>
      </w:r>
      <w:r w:rsidR="00410421">
        <w:t xml:space="preserve"> 2017.</w:t>
      </w:r>
    </w:p>
    <w:p w:rsidRDefault="00410421" w:rsidP="002C5A29" w:rsidR="00410421">
      <w:pPr>
        <w:jc w:val="both"/>
      </w:pP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P="00AB25BE" w:rsidR="008327B4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AB25BE" w:rsidP="00AB25BE" w:rsidR="00AB25BE">
      <w:pPr>
        <w:jc w:val="right"/>
      </w:pP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2B17" w:rsidR="007B2B17">
      <w:r>
        <w:separator/>
      </w:r>
    </w:p>
  </w:endnote>
  <w:endnote w:id="0" w:type="continuationSeparator">
    <w:p w:rsidRDefault="007B2B17" w:rsidR="007B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2B17" w:rsidR="007B2B17">
      <w:r>
        <w:separator/>
      </w:r>
    </w:p>
  </w:footnote>
  <w:footnote w:id="0" w:type="continuationSeparator">
    <w:p w:rsidRDefault="007B2B17" w:rsidR="007B2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C5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31A90">
      <w:t>8944/15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96BD4"/>
    <w:rsid w:val="002B5B9E"/>
    <w:rsid w:val="002B6E67"/>
    <w:rsid w:val="002C4416"/>
    <w:rsid w:val="002C5A29"/>
    <w:rsid w:val="002D6432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62CB6"/>
    <w:rsid w:val="006861EF"/>
    <w:rsid w:val="006C786C"/>
    <w:rsid w:val="006F3C5D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84785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8944</izvorni_sadrzaj>
    <derivirana_varijabla naziv="DomainObject.Predmet.Broj_1">8944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St-8944/2015</izvorni_sadrzaj>
    <derivirana_varijabla naziv="DomainObject.Predmet.OznakaBroj_1">St-8944/2015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 KARLOVAC j.d.o.o. zastupanog po punomoćniku Martina Mejašić</izvorni_sadrzaj>
    <derivirana_varijabla naziv="DomainObject.Predmet.ProtustrankaFormated_1">  MT KARLOVAC j.d.o.o. zastupanog po punomoćniku Martina Mejašić</derivirana_varijabla>
  </DomainObject.Predmet.ProtustrankaFormated>
  <DomainObject.Predmet.ProtustrankaFormatedOIB>
    <izvorni_sadrzaj>  MT KARLOVAC j.d.o.o., OIB 87426863760 zastupanog po punomoćniku Martina Mejašić</izvorni_sadrzaj>
    <derivirana_varijabla naziv="DomainObject.Predmet.ProtustrankaFormatedOIB_1">  MT KARLOVAC j.d.o.o., OIB 87426863760 zastupanog po punomoćniku Martina Mejašić</derivirana_varijabla>
  </DomainObject.Predmet.ProtustrankaFormatedOIB>
  <DomainObject.Predmet.ProtustrankaFormatedWithAdress>
    <izvorni_sadrzaj> MT KARLOVAC j.d.o.o., Donje Zastinje 6/A, 47000 Karlovac zastupanog po punomoćniku Martina Mejašić</izvorni_sadrzaj>
    <derivirana_varijabla naziv="DomainObject.Predmet.ProtustrankaFormatedWithAdress_1"> MT KARLOVAC j.d.o.o., Donje Zastinje 6/A, 47000 Karlovac zastupanog po punomoćniku Martina Mejašić</derivirana_varijabla>
  </DomainObject.Predmet.ProtustrankaFormatedWithAdress>
  <DomainObject.Predmet.ProtustrankaFormatedWithAdressOIB>
    <izvorni_sadrzaj> MT KARLOVAC j.d.o.o., OIB 87426863760, Donje Zastinje 6/A, 47000 Karlovac zastupanog po punomoćniku Martina Mejašić</izvorni_sadrzaj>
    <derivirana_varijabla naziv="DomainObject.Predmet.ProtustrankaFormatedWithAdressOIB_1"> MT KARLOVAC j.d.o.o., OIB 87426863760, Donje Zastinje 6/A, 47000 Karlovac zastupanog po punomoćniku Martina Mejašić</derivirana_varijabla>
  </DomainObject.Predmet.ProtustrankaFormatedWithAdressOIB>
  <DomainObject.Predmet.ProtustrankaWithAdress>
    <izvorni_sadrzaj>MT KARLOVAC j.d.o.o. Donje Zastinje 6/A, 47000 Karlovac</izvorni_sadrzaj>
    <derivirana_varijabla naziv="DomainObject.Predmet.ProtustrankaWithAdress_1">MT KARLOVAC j.d.o.o. Donje Zastinje 6/A, 47000 Karlovac</derivirana_varijabla>
  </DomainObject.Predmet.ProtustrankaWithAdress>
  <DomainObject.Predmet.ProtustrankaWithAdressOIB>
    <izvorni_sadrzaj>MT KARLOVAC j.d.o.o., OIB 87426863760, Donje Zastinje 6/A, 47000 Karlovac</izvorni_sadrzaj>
    <derivirana_varijabla naziv="DomainObject.Predmet.ProtustrankaWithAdressOIB_1">MT KARLOVAC j.d.o.o., OIB 87426863760, Donje Zastinje 6/A, 47000 Karlovac</derivirana_varijabla>
  </DomainObject.Predmet.ProtustrankaWithAdressOIB>
  <DomainObject.Predmet.ProtustrankaNazivFormated>
    <izvorni_sadrzaj>MT KARLOVAC j.d.o.o.</izvorni_sadrzaj>
    <derivirana_varijabla naziv="DomainObject.Predmet.ProtustrankaNazivFormated_1">MT KARLOVAC j.d.o.o.</derivirana_varijabla>
  </DomainObject.Predmet.ProtustrankaNazivFormated>
  <DomainObject.Predmet.ProtustrankaNazivFormatedOIB>
    <izvorni_sadrzaj>MT KARLOVAC j.d.o.o., OIB 87426863760</izvorni_sadrzaj>
    <derivirana_varijabla naziv="DomainObject.Predmet.ProtustrankaNazivFormatedOIB_1">MT KARLOVAC j.d.o.o., OIB 87426863760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MT KARLOVAC j.d.o.o. zastupanog po punomoćniku Martina Mejašić</item>
    </izvorni_sadrzaj>
    <derivirana_varijabla naziv="DomainObject.Predmet.ProtuStrankaListFormated_1">
      <item>MT KARLOVAC j.d.o.o. zastupanog po punomoćniku Martina Mejašić</item>
    </derivirana_varijabla>
  </DomainObject.Predmet.ProtuStrankaListFormated>
  <DomainObject.Predmet.ProtuStrankaListFormatedOIB>
    <izvorni_sadrzaj>
      <item>MT KARLOVAC j.d.o.o., OIB 87426863760 zastupanog po punomoćniku Martina Mejašić</item>
    </izvorni_sadrzaj>
    <derivirana_varijabla naziv="DomainObject.Predmet.ProtuStrankaListFormatedOIB_1">
      <item>MT KARLOVAC j.d.o.o., OIB 87426863760 zastupanog po punomoćniku Martina Mejašić</item>
    </derivirana_varijabla>
  </DomainObject.Predmet.ProtuStrankaListFormatedOIB>
  <DomainObject.Predmet.ProtuStrankaListFormatedWithAdress>
    <izvorni_sadrzaj>
      <item>MT KARLOVAC j.d.o.o., Donje Zastinje 6/A, 47000 Karlovac zastupanog po punomoćniku Martina Mejašić</item>
    </izvorni_sadrzaj>
    <derivirana_varijabla naziv="DomainObject.Predmet.ProtuStrankaListFormatedWithAdress_1">
      <item>MT KARLOVAC j.d.o.o., Donje Zastinje 6/A, 47000 Karlovac zastupanog po punomoćniku Martina Mejašić</item>
    </derivirana_varijabla>
  </DomainObject.Predmet.ProtuStrankaListFormatedWithAdress>
  <DomainObject.Predmet.ProtuStrankaListFormatedWithAdressOIB>
    <izvorni_sadrzaj>
      <item>MT KARLOVAC j.d.o.o., OIB 87426863760, Donje Zastinje 6/A, 47000 Karlovac zastupanog po punomoćniku Martina Mejašić</item>
    </izvorni_sadrzaj>
    <derivirana_varijabla naziv="DomainObject.Predmet.ProtuStrankaListFormatedWithAdressOIB_1">
      <item>MT KARLOVAC j.d.o.o., OIB 87426863760, Donje Zastinje 6/A, 47000 Karlovac zastupanog po punomoćniku Martina Mejašić</item>
    </derivirana_varijabla>
  </DomainObject.Predmet.ProtuStrankaListFormatedWithAdressOIB>
  <DomainObject.Predmet.ProtuStrankaListNazivFormated>
    <izvorni_sadrzaj>
      <item>MT KARLOVAC j.d.o.o.</item>
    </izvorni_sadrzaj>
    <derivirana_varijabla naziv="DomainObject.Predmet.ProtuStrankaListNazivFormated_1">
      <item>MT KARLOVAC j.d.o.o.</item>
    </derivirana_varijabla>
  </DomainObject.Predmet.ProtuStrankaListNazivFormated>
  <DomainObject.Predmet.ProtuStrankaListNazivFormatedOIB>
    <izvorni_sadrzaj>
      <item>MT KARLOVAC j.d.o.o., OIB 87426863760</item>
    </izvorni_sadrzaj>
    <derivirana_varijabla naziv="DomainObject.Predmet.ProtuStrankaListNazivFormatedOIB_1">
      <item>MT KARLOVAC j.d.o.o., OIB 87426863760</item>
    </derivirana_varijabla>
  </DomainObject.Predmet.ProtuStrankaListNazivFormatedOIB>
  <DomainObject.Predmet.OstaliListFormated>
    <izvorni_sadrzaj>
      <item>Martina Mejašić punomoćnik sudionika u postupku MT KARLOVAC j.d.o.o.</item>
    </izvorni_sadrzaj>
    <derivirana_varijabla naziv="DomainObject.Predmet.OstaliListFormated_1">
      <item>Martina Mejašić punomoćnik sudionika u postupku MT KARLOVAC j.d.o.o.</item>
    </derivirana_varijabla>
  </DomainObject.Predmet.OstaliListFormated>
  <DomainObject.Predmet.OstaliListFormatedOIB>
    <izvorni_sadrzaj>
      <item>Martina Mejašić, OIB 38306062512 punomoćnik sudionika u postupku MT KARLOVAC j.d.o.o.</item>
    </izvorni_sadrzaj>
    <derivirana_varijabla naziv="DomainObject.Predmet.OstaliListFormatedOIB_1">
      <item>Martina Mejašić, OIB 38306062512 punomoćnik sudionika u postupku MT KARLOVAC j.d.o.o.</item>
    </derivirana_varijabla>
  </DomainObject.Predmet.OstaliListFormatedOIB>
  <DomainObject.Predmet.OstaliListFormatedWithAdress>
    <izvorni_sadrzaj>
      <item>Martina Mejašić, Mala Jelsa 85, 47000 Karlovac punomoćnik sudionika u postupku MT KARLOVAC j.d.o.o.</item>
    </izvorni_sadrzaj>
    <derivirana_varijabla naziv="DomainObject.Predmet.OstaliListFormatedWithAdress_1">
      <item>Martina Mejašić, Mala Jelsa 85, 47000 Karlovac punomoćnik sudionika u postupku MT KARLOVAC j.d.o.o.</item>
    </derivirana_varijabla>
  </DomainObject.Predmet.OstaliListFormatedWithAdress>
  <DomainObject.Predmet.OstaliListFormatedWithAdressOIB>
    <izvorni_sadrzaj>
      <item>Martina Mejašić, OIB 38306062512, Mala Jelsa 85, 47000 Karlovac punomoćnik sudionika u postupku MT KARLOVAC j.d.o.o.</item>
    </izvorni_sadrzaj>
    <derivirana_varijabla naziv="DomainObject.Predmet.OstaliListFormatedWithAdressOIB_1">
      <item>Martina Mejašić, OIB 38306062512, Mala Jelsa 85, 47000 Karlovac punomoćnik sudionika u postupku MT KARLOVAC j.d.o.o.</item>
    </derivirana_varijabla>
  </DomainObject.Predmet.OstaliListFormatedWithAdressOIB>
  <DomainObject.Predmet.OstaliListNazivFormated>
    <izvorni_sadrzaj>
      <item>Martina Mejašić</item>
    </izvorni_sadrzaj>
    <derivirana_varijabla naziv="DomainObject.Predmet.OstaliListNazivFormated_1">
      <item>Martina Mejašić</item>
    </derivirana_varijabla>
  </DomainObject.Predmet.OstaliListNazivFormated>
  <DomainObject.Predmet.OstaliListNazivFormatedOIB>
    <izvorni_sadrzaj>
      <item>Martina Mejašić, OIB 38306062512</item>
    </izvorni_sadrzaj>
    <derivirana_varijabla naziv="DomainObject.Predmet.OstaliListNazivFormatedOIB_1">
      <item>Martina Mejašić, OIB 38306062512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MT KARLOVAC j.d.o.o.</izvorni_sadrzaj>
    <derivirana_varijabla naziv="DomainObject.Predmet.ProtustrankaIDrugi_1">MT KARLOVAC j.d.o.o.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MT KARLOVAC j.d.o.o., OIB 87426863760, Donje Zastinje 6/A, 47000 Karlovac</izvorni_sadrzaj>
    <derivirana_varijabla naziv="DomainObject.Predmet.ProtustrankaIDrugiAdressOIB_1">MT KARLOVAC j.d.o.o., OIB 87426863760, Donje Zastinje 6/A,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MT KARLOVAC j.d.o.o.</item>
      <item>Martina Mejašić</item>
    </izvorni_sadrzaj>
    <derivirana_varijabla naziv="DomainObject.Predmet.SudioniciListNaziv_1">
      <item>FINA Regionalni centar, podružnica Karlovac</item>
      <item>MT KARLOVAC j.d.o.o.</item>
      <item>Martina Mejašić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MT KARLOVAC j.d.o.o., OIB 87426863760, Donje Zastinje 6/A,47000 Karlovac</item>
      <item>Martina Mejašić, OIB 38306062512, Mala Jelsa 85,47000 Karlovac</item>
    </izvorni_sadrzaj>
    <derivirana_varijabla naziv="DomainObject.Predmet.SudioniciListAdressOIB_1">
      <item>FINA Regionalni centar, podružnica Karlovac, OIB 85821130368, Pavla Vitezovića 1,47000 Karlovac</item>
      <item>MT KARLOVAC j.d.o.o., OIB 87426863760, Donje Zastinje 6/A,47000 Karlovac</item>
      <item>Martina Mejašić, OIB 38306062512, Mala Jelsa 85,47000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87426863760</item>
      <item>, OIB 38306062512</item>
    </izvorni_sadrzaj>
    <derivirana_varijabla naziv="DomainObject.Predmet.SudioniciListNazivOIB_1">
      <item>, OIB 85821130368</item>
      <item>, OIB 87426863760</item>
      <item>, OIB 38306062512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538</properties:Words>
  <properties:Characters>2793</properties:Characters>
  <properties:Lines>98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2017-04-10T12:37:00Z</dcterms:created>
  <dc:creator>Korisnik</dc:creator>
  <cp:lastModifiedBy>Draženka Prpić</cp:lastModifiedBy>
  <cp:lastPrinted>2017-04-10T12:37:00Z</cp:lastPrinted>
  <dcterms:modified xmlns:xsi="http://www.w3.org/2001/XMLSchema-instance" xsi:type="dcterms:W3CDTF">2017-04-10T12:38:00Z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