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9ee1" w14:paraId="fb29ee1" w:rsidRDefault="001A1696" w:rsidP="001A1696" w:rsidR="001A1696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1696" w:rsidP="001A1696" w:rsidR="001A1696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A1696" w:rsidP="001A1696" w:rsidR="001A169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A1696" w:rsidP="001A1696" w:rsidR="001A1696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A1696" w:rsidP="001A1696" w:rsidR="001A1696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A1696" w:rsidP="001A1696" w:rsidR="001A1696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A1696" w:rsidP="001A1696" w:rsidR="001A1696" w:rsidRPr="005D578C">
      <w:pPr>
        <w:jc w:val="center"/>
        <w:rPr>
          <w:rFonts w:cs="Times New Roman" w:eastAsia="Times New Roman"/>
          <w:szCs w:val="24"/>
        </w:rPr>
      </w:pPr>
    </w:p>
    <w:p w:rsidRDefault="001A1696" w:rsidP="001A1696" w:rsidR="001A169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A1696" w:rsidP="001A1696" w:rsidR="001A1696" w:rsidRPr="005D578C">
      <w:pPr>
        <w:rPr>
          <w:rFonts w:cs="Times New Roman" w:eastAsia="Times New Roman"/>
          <w:szCs w:val="24"/>
        </w:rPr>
      </w:pPr>
    </w:p>
    <w:p w:rsidRDefault="001A1696" w:rsidP="001A1696" w:rsidR="001A1696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PASSIFLORA d. o. o. Pazin, Zagrebačka 25, OIB </w:t>
      </w:r>
      <w:r w:rsidRPr="001A1696">
        <w:rPr>
          <w:rFonts w:cs="Times New Roman" w:eastAsia="Times New Roman"/>
          <w:szCs w:val="24"/>
        </w:rPr>
        <w:t>44471954631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A1696">
        <w:rPr>
          <w:rFonts w:cs="Times New Roman" w:eastAsia="Times New Roman"/>
          <w:szCs w:val="24"/>
        </w:rPr>
        <w:t>130013971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</w:t>
      </w:r>
      <w:r w:rsidR="00E300C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2016.</w:t>
      </w:r>
    </w:p>
    <w:p w:rsidRDefault="001A1696" w:rsidP="001A1696" w:rsidR="001A1696" w:rsidRPr="005D578C">
      <w:pPr>
        <w:rPr>
          <w:rFonts w:cs="Times New Roman" w:eastAsia="Times New Roman"/>
          <w:szCs w:val="24"/>
        </w:rPr>
      </w:pPr>
    </w:p>
    <w:p w:rsidRDefault="001A1696" w:rsidP="001A1696" w:rsidR="001A169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A1696" w:rsidP="001A1696" w:rsidR="001A1696" w:rsidRPr="005D578C">
      <w:pPr>
        <w:rPr>
          <w:rFonts w:cs="Times New Roman" w:eastAsia="Times New Roman"/>
          <w:szCs w:val="24"/>
        </w:rPr>
      </w:pPr>
    </w:p>
    <w:p w:rsidRDefault="001A1696" w:rsidP="001A1696" w:rsidR="001A1696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PASSIFLORA d. o. o. Pazin, Zagrebačka 25, OIB </w:t>
      </w:r>
      <w:r w:rsidRPr="001A1696">
        <w:rPr>
          <w:rFonts w:cs="Times New Roman" w:eastAsia="Times New Roman"/>
          <w:szCs w:val="24"/>
        </w:rPr>
        <w:t>44471954631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A1696">
        <w:rPr>
          <w:rFonts w:cs="Times New Roman" w:eastAsia="Times New Roman"/>
          <w:szCs w:val="24"/>
        </w:rPr>
        <w:t>130013971</w:t>
      </w:r>
      <w:r>
        <w:rPr>
          <w:rFonts w:cs="Times New Roman" w:eastAsia="Times New Roman"/>
          <w:szCs w:val="24"/>
        </w:rPr>
        <w:t>.</w:t>
      </w:r>
    </w:p>
    <w:p w:rsidRDefault="001A1696" w:rsidP="001A1696" w:rsidR="001A1696" w:rsidRPr="005D578C">
      <w:pPr>
        <w:rPr>
          <w:rFonts w:cs="Times New Roman" w:eastAsia="Times New Roman"/>
          <w:szCs w:val="24"/>
        </w:rPr>
      </w:pPr>
    </w:p>
    <w:p w:rsidRDefault="001A1696" w:rsidP="001A1696" w:rsidR="001A1696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1A1696" w:rsidP="001A1696" w:rsidR="001A1696">
      <w:pPr>
        <w:rPr>
          <w:rFonts w:cs="Times New Roman" w:eastAsia="Times New Roman"/>
          <w:szCs w:val="20"/>
        </w:rPr>
      </w:pPr>
    </w:p>
    <w:p w:rsidRDefault="001A1696" w:rsidP="001A1696" w:rsidR="001A169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PASSIFLORA d. o. o. Pazin, Zagrebačka 25, OIB </w:t>
      </w:r>
      <w:r w:rsidRPr="001A1696">
        <w:rPr>
          <w:rFonts w:cs="Times New Roman" w:eastAsia="Times New Roman"/>
          <w:szCs w:val="24"/>
        </w:rPr>
        <w:t>44471954631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A1696">
        <w:rPr>
          <w:rFonts w:cs="Times New Roman" w:eastAsia="Times New Roman"/>
          <w:szCs w:val="24"/>
        </w:rPr>
        <w:t>130013971</w:t>
      </w:r>
      <w:r>
        <w:rPr>
          <w:rFonts w:cs="Times New Roman" w:eastAsia="Times New Roman"/>
          <w:szCs w:val="24"/>
        </w:rPr>
        <w:t>.</w:t>
      </w:r>
    </w:p>
    <w:p w:rsidRDefault="001A1696" w:rsidP="001A1696" w:rsidR="001A1696">
      <w:pPr>
        <w:ind w:firstLine="709"/>
        <w:rPr>
          <w:rFonts w:cs="Times New Roman" w:eastAsia="Times New Roman"/>
          <w:szCs w:val="24"/>
        </w:rPr>
      </w:pPr>
    </w:p>
    <w:p w:rsidRDefault="001A1696" w:rsidP="001A1696" w:rsidR="001A169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PASSIFLORA d. o. o. Pazin, Zagrebačka 25, OIB </w:t>
      </w:r>
      <w:r w:rsidRPr="001A1696">
        <w:rPr>
          <w:rFonts w:cs="Times New Roman" w:eastAsia="Times New Roman"/>
          <w:szCs w:val="24"/>
        </w:rPr>
        <w:t>44471954631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1A1696">
        <w:rPr>
          <w:rFonts w:cs="Times New Roman" w:eastAsia="Times New Roman"/>
          <w:szCs w:val="24"/>
        </w:rPr>
        <w:t>130013971</w:t>
      </w:r>
      <w:r>
        <w:rPr>
          <w:rFonts w:cs="Times New Roman" w:eastAsia="Times New Roman"/>
          <w:szCs w:val="24"/>
        </w:rPr>
        <w:t>.</w:t>
      </w:r>
    </w:p>
    <w:p w:rsidRDefault="001A1696" w:rsidP="001A1696" w:rsidR="001A1696">
      <w:pPr>
        <w:rPr>
          <w:rFonts w:cs="Times New Roman" w:eastAsia="Times New Roman"/>
          <w:szCs w:val="24"/>
        </w:rPr>
      </w:pPr>
    </w:p>
    <w:p w:rsidRDefault="001A1696" w:rsidP="001A1696" w:rsidR="001A1696" w:rsidRPr="005D578C">
      <w:pPr>
        <w:rPr>
          <w:rFonts w:cs="Times New Roman" w:eastAsia="Times New Roman"/>
          <w:szCs w:val="24"/>
        </w:rPr>
      </w:pPr>
    </w:p>
    <w:p w:rsidRDefault="001A1696" w:rsidP="001A1696" w:rsidR="001A1696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A1696" w:rsidP="001A1696" w:rsidR="001A1696">
      <w:pPr>
        <w:ind w:firstLine="708"/>
        <w:rPr>
          <w:rFonts w:cs="Times New Roman" w:eastAsia="Times New Roman"/>
          <w:szCs w:val="24"/>
        </w:rPr>
      </w:pPr>
    </w:p>
    <w:p w:rsidRDefault="001A1696" w:rsidP="001A1696" w:rsidR="001A169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PASSIFLORA d. o. o. Pazin. </w:t>
      </w:r>
      <w:r>
        <w:rPr>
          <w:rFonts w:eastAsiaTheme="minorHAnsi"/>
          <w:lang w:eastAsia="en-US"/>
        </w:rPr>
        <w:t>Kako su za to bile ispunjene pretpostavke predviđene čl. 428. Stečajnog zakona, sud je 5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St-181/2016-3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A1696" w:rsidP="001A1696" w:rsidR="001A1696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1A1696" w:rsidP="001A1696" w:rsidR="001A1696" w:rsidRPr="005D578C">
      <w:pPr>
        <w:rPr>
          <w:rFonts w:cs="Times New Roman" w:eastAsia="Times New Roman"/>
          <w:szCs w:val="24"/>
        </w:rPr>
      </w:pPr>
    </w:p>
    <w:p w:rsidRDefault="001A1696" w:rsidP="001A1696" w:rsidR="001A1696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E300C3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A1696" w:rsidP="001A1696" w:rsidR="001A1696">
      <w:pPr>
        <w:rPr>
          <w:rFonts w:cs="Times New Roman" w:eastAsia="Times New Roman"/>
          <w:szCs w:val="24"/>
        </w:rPr>
      </w:pPr>
    </w:p>
    <w:p w:rsidRDefault="001A1696" w:rsidP="001A1696" w:rsidR="001A169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A1696" w:rsidP="001A1696" w:rsidR="001A1696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1A1696" w:rsidP="001A1696" w:rsidR="001A1696">
      <w:pPr>
        <w:jc w:val="left"/>
        <w:rPr>
          <w:rFonts w:cs="Times New Roman" w:eastAsia="Times New Roman"/>
          <w:szCs w:val="24"/>
        </w:rPr>
      </w:pPr>
    </w:p>
    <w:p w:rsidRDefault="001A1696" w:rsidP="001A1696" w:rsidR="001A1696" w:rsidRPr="005D578C">
      <w:pPr>
        <w:jc w:val="left"/>
        <w:rPr>
          <w:rFonts w:cs="Times New Roman" w:eastAsia="Times New Roman"/>
          <w:szCs w:val="24"/>
        </w:rPr>
      </w:pPr>
    </w:p>
    <w:p w:rsidRDefault="00E300C3" w:rsidP="001A1696" w:rsidR="00E300C3">
      <w:pPr>
        <w:jc w:val="left"/>
        <w:rPr>
          <w:rFonts w:cs="Times New Roman" w:eastAsia="Times New Roman"/>
          <w:szCs w:val="24"/>
        </w:rPr>
      </w:pPr>
    </w:p>
    <w:p w:rsidRDefault="00E300C3" w:rsidP="001A1696" w:rsidR="00E300C3">
      <w:pPr>
        <w:jc w:val="left"/>
        <w:rPr>
          <w:rFonts w:cs="Times New Roman" w:eastAsia="Times New Roman"/>
          <w:szCs w:val="24"/>
        </w:rPr>
      </w:pPr>
    </w:p>
    <w:p w:rsidRDefault="001A1696" w:rsidP="001A1696" w:rsidR="001A169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1A1696" w:rsidP="001A1696" w:rsidR="001A1696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1A1696" w:rsidP="001A1696" w:rsidR="001A16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A1696" w:rsidP="001A1696" w:rsidR="001A1696">
      <w:pPr>
        <w:rPr>
          <w:rFonts w:cs="Times New Roman" w:eastAsia="Times New Roman"/>
          <w:szCs w:val="24"/>
        </w:rPr>
      </w:pPr>
    </w:p>
    <w:p w:rsidRDefault="001A1696" w:rsidP="001A1696" w:rsidR="001A1696" w:rsidRPr="005D578C">
      <w:pPr>
        <w:rPr>
          <w:rFonts w:cs="Times New Roman" w:eastAsia="Times New Roman"/>
          <w:szCs w:val="24"/>
        </w:rPr>
      </w:pPr>
    </w:p>
    <w:p w:rsidRDefault="001A1696" w:rsidP="001A1696" w:rsidR="001A1696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A1696" w:rsidP="001A1696" w:rsidR="001A16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A1696" w:rsidP="001A1696" w:rsidR="001A16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PASSIFLORA d. o. o. Pazin, Zagrebačka 25,</w:t>
      </w:r>
    </w:p>
    <w:p w:rsidRDefault="001A1696" w:rsidP="001A1696" w:rsidR="001A1696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1A1696" w:rsidP="001A1696" w:rsidR="001A16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A1696" w:rsidP="001A1696" w:rsidR="001A169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1A1696" w:rsidP="001A1696" w:rsidR="001A1696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1A1696" w:rsidP="001A1696" w:rsidR="001A16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1A1696" w:rsidP="001A1696" w:rsidR="001A169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1A1696" w:rsidP="001A1696" w:rsidR="001A1696"/>
    <w:p w:rsidRDefault="001A1696" w:rsidP="001A1696" w:rsidR="001A1696"/>
    <w:sectPr w:rsidSect="005A4666" w:rsidR="001A1696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1696" w:rsidP="001A1696" w:rsidR="001A1696">
      <w:r>
        <w:separator/>
      </w:r>
    </w:p>
  </w:endnote>
  <w:endnote w:id="0" w:type="continuationSeparator">
    <w:p w:rsidRDefault="001A1696" w:rsidP="001A1696" w:rsidR="001A1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1696" w:rsidP="001A1696" w:rsidR="001A1696">
      <w:r>
        <w:separator/>
      </w:r>
    </w:p>
  </w:footnote>
  <w:footnote w:id="0" w:type="continuationSeparator">
    <w:p w:rsidRDefault="001A1696" w:rsidP="001A1696" w:rsidR="001A1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96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96A0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St-181/2016-5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696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St-181/2016-5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C7F"/>
    <w:rsid w:val="001A1696"/>
    <w:rsid w:val="0075528E"/>
    <w:rsid w:val="0079403F"/>
    <w:rsid w:val="00802E57"/>
    <w:rsid w:val="00A96A06"/>
    <w:rsid w:val="00B57C7F"/>
    <w:rsid w:val="00E3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69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169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A169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16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169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169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A169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A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A0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6A0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6A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6A0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69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A169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A169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A16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169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A169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A169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6A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A0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6A0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6A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6A0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St-181/2016</izvorni_sadrzaj>
    <derivirana_varijabla naziv="DomainObject.Predmet.OznakaBroj_1">St-181/2016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PASSIFLORA d.o.o. PAZIN</izvorni_sadrzaj>
    <derivirana_varijabla naziv="DomainObject.Predmet.ProtustrankaFormated_1">  PASSIFLORA d.o.o. PAZIN</derivirana_varijabla>
  </DomainObject.Predmet.ProtustrankaFormated>
  <DomainObject.Predmet.ProtustrankaFormatedOIB>
    <izvorni_sadrzaj>  PASSIFLORA d.o.o. PAZIN, OIB 44471954631</izvorni_sadrzaj>
    <derivirana_varijabla naziv="DomainObject.Predmet.ProtustrankaFormatedOIB_1">  PASSIFLORA d.o.o. PAZIN, OIB 44471954631</derivirana_varijabla>
  </DomainObject.Predmet.ProtustrankaFormatedOIB>
  <DomainObject.Predmet.ProtustrankaFormatedWithAdress>
    <izvorni_sadrzaj> PASSIFLORA d.o.o. PAZIN, Zagrebačka 25, 52000 Pazin</izvorni_sadrzaj>
    <derivirana_varijabla naziv="DomainObject.Predmet.ProtustrankaFormatedWithAdress_1"> PASSIFLORA d.o.o. PAZIN, Zagrebačka 25, 52000 Pazin</derivirana_varijabla>
  </DomainObject.Predmet.ProtustrankaFormatedWithAdress>
  <DomainObject.Predmet.ProtustrankaFormatedWithAdressOIB>
    <izvorni_sadrzaj> PASSIFLORA d.o.o. PAZIN, OIB 44471954631, Zagrebačka 25, 52000 Pazin</izvorni_sadrzaj>
    <derivirana_varijabla naziv="DomainObject.Predmet.ProtustrankaFormatedWithAdressOIB_1"> PASSIFLORA d.o.o. PAZIN, OIB 44471954631, Zagrebačka 25, 52000 Pazin</derivirana_varijabla>
  </DomainObject.Predmet.ProtustrankaFormatedWithAdressOIB>
  <DomainObject.Predmet.ProtustrankaWithAdress>
    <izvorni_sadrzaj>PASSIFLORA d.o.o. PAZIN Zagrebačka 25, 52000 Pazin</izvorni_sadrzaj>
    <derivirana_varijabla naziv="DomainObject.Predmet.ProtustrankaWithAdress_1">PASSIFLORA d.o.o. PAZIN Zagrebačka 25, 52000 Pazin</derivirana_varijabla>
  </DomainObject.Predmet.ProtustrankaWithAdress>
  <DomainObject.Predmet.ProtustrankaWithAdressOIB>
    <izvorni_sadrzaj>PASSIFLORA d.o.o. PAZIN, OIB 44471954631, Zagrebačka 25, 52000 Pazin</izvorni_sadrzaj>
    <derivirana_varijabla naziv="DomainObject.Predmet.ProtustrankaWithAdressOIB_1">PASSIFLORA d.o.o. PAZIN, OIB 44471954631, Zagrebačka 25, 52000 Pazin</derivirana_varijabla>
  </DomainObject.Predmet.ProtustrankaWithAdressOIB>
  <DomainObject.Predmet.ProtustrankaNazivFormated>
    <izvorni_sadrzaj>PASSIFLORA d.o.o. PAZIN</izvorni_sadrzaj>
    <derivirana_varijabla naziv="DomainObject.Predmet.ProtustrankaNazivFormated_1">PASSIFLORA d.o.o. PAZIN</derivirana_varijabla>
  </DomainObject.Predmet.ProtustrankaNazivFormated>
  <DomainObject.Predmet.ProtustrankaNazivFormatedOIB>
    <izvorni_sadrzaj>PASSIFLORA d.o.o. PAZIN, OIB 44471954631</izvorni_sadrzaj>
    <derivirana_varijabla naziv="DomainObject.Predmet.ProtustrankaNazivFormatedOIB_1">PASSIFLORA d.o.o. PAZIN, OIB 44471954631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3589.41</izvorni_sadrzaj>
    <derivirana_varijabla naziv="DomainObject.Predmet.TrenutnaVrijednost_1">3589.41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PASSIFLORA d.o.o. PAZIN</item>
    </izvorni_sadrzaj>
    <derivirana_varijabla naziv="DomainObject.Predmet.ProtuStrankaListFormated_1">
      <item>PASSIFLORA d.o.o. PAZIN</item>
    </derivirana_varijabla>
  </DomainObject.Predmet.ProtuStrankaListFormated>
  <DomainObject.Predmet.ProtuStrankaListFormatedOIB>
    <izvorni_sadrzaj>
      <item>PASSIFLORA d.o.o. PAZIN, OIB 44471954631</item>
    </izvorni_sadrzaj>
    <derivirana_varijabla naziv="DomainObject.Predmet.ProtuStrankaListFormatedOIB_1">
      <item>PASSIFLORA d.o.o. PAZIN, OIB 44471954631</item>
    </derivirana_varijabla>
  </DomainObject.Predmet.ProtuStrankaListFormatedOIB>
  <DomainObject.Predmet.ProtuStrankaListFormatedWithAdress>
    <izvorni_sadrzaj>
      <item>PASSIFLORA d.o.o. PAZIN, Zagrebačka 25, 52000 Pazin</item>
    </izvorni_sadrzaj>
    <derivirana_varijabla naziv="DomainObject.Predmet.ProtuStrankaListFormatedWithAdress_1">
      <item>PASSIFLORA d.o.o. PAZIN, Zagrebačka 25, 52000 Pazin</item>
    </derivirana_varijabla>
  </DomainObject.Predmet.ProtuStrankaListFormatedWithAdress>
  <DomainObject.Predmet.ProtuStrankaListFormatedWithAdressOIB>
    <izvorni_sadrzaj>
      <item>PASSIFLORA d.o.o. PAZIN, OIB 44471954631, Zagrebačka 25, 52000 Pazin</item>
    </izvorni_sadrzaj>
    <derivirana_varijabla naziv="DomainObject.Predmet.ProtuStrankaListFormatedWithAdressOIB_1">
      <item>PASSIFLORA d.o.o. PAZIN, OIB 44471954631, Zagrebačka 25, 52000 Pazin</item>
    </derivirana_varijabla>
  </DomainObject.Predmet.ProtuStrankaListFormatedWithAdressOIB>
  <DomainObject.Predmet.ProtuStrankaListNazivFormated>
    <izvorni_sadrzaj>
      <item>PASSIFLORA d.o.o. PAZIN</item>
    </izvorni_sadrzaj>
    <derivirana_varijabla naziv="DomainObject.Predmet.ProtuStrankaListNazivFormated_1">
      <item>PASSIFLORA d.o.o. PAZIN</item>
    </derivirana_varijabla>
  </DomainObject.Predmet.ProtuStrankaListNazivFormated>
  <DomainObject.Predmet.ProtuStrankaListNazivFormatedOIB>
    <izvorni_sadrzaj>
      <item>PASSIFLORA d.o.o. PAZIN, OIB 44471954631</item>
    </izvorni_sadrzaj>
    <derivirana_varijabla naziv="DomainObject.Predmet.ProtuStrankaListNazivFormatedOIB_1">
      <item>PASSIFLORA d.o.o. PAZIN, OIB 44471954631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PASSIFLORA d.o.o. PAZIN</izvorni_sadrzaj>
    <derivirana_varijabla naziv="DomainObject.Predmet.ProtustrankaIDrugi_1">PASSIFLORA d.o.o.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PASSIFLORA d.o.o. PAZIN, OIB 44471954631, Zagrebačka 25, 52000 Pazin</izvorni_sadrzaj>
    <derivirana_varijabla naziv="DomainObject.Predmet.ProtustrankaIDrugiAdressOIB_1">PASSIFLORA d.o.o. PAZIN, OIB 44471954631, Zagrebačka 25,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PASSIFLORA d.o.o. PAZIN</item>
    </izvorni_sadrzaj>
    <derivirana_varijabla naziv="DomainObject.Predmet.SudioniciListNaziv_1">
      <item>FINANCIJSKA AGENCIJA, RC RIJEKA, PODRUŽNICA PULA, PULA</item>
      <item>PASSIFLORA d.o.o.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PASSIFLORA d.o.o. PAZIN, OIB 44471954631, Zagrebačka 25,52000 Pazin</item>
    </izvorni_sadrzaj>
    <derivirana_varijabla naziv="DomainObject.Predmet.SudioniciListAdressOIB_1">
      <item>FINANCIJSKA AGENCIJA, RC RIJEKA, PODRUŽNICA PULA, PULA, OIB 85821130368, Ulica grada Vukovara 70,10000 Zagreb</item>
      <item>PASSIFLORA d.o.o. PAZIN, OIB 44471954631, Zagrebačka 25,52000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44471954631</item>
    </izvorni_sadrzaj>
    <derivirana_varijabla naziv="DomainObject.Predmet.SudioniciListNazivOIB_1">
      <item>, OIB 85821130368</item>
      <item>, OIB 44471954631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554</properties:Words>
  <properties:Characters>2969</properties:Characters>
  <properties:Lines>78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2016-04-14T07:23:00Z</dcterms:created>
  <dc:creator>Mihaela Kaligari</dc:creator>
  <cp:lastModifiedBy>Sanja Lakošeljac</cp:lastModifiedBy>
  <cp:lastPrinted>2016-04-14T07:24:00Z</cp:lastPrinted>
  <dcterms:modified xmlns:xsi="http://www.w3.org/2001/XMLSchema-instance" xsi:type="dcterms:W3CDTF">2016-04-14T07:24:00Z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